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28F" w:rsidRDefault="00F8428F" w:rsidP="00F8428F">
      <w:r>
        <w:rPr>
          <w:b/>
          <w:noProof/>
          <w:sz w:val="24"/>
        </w:rPr>
        <w:drawing>
          <wp:anchor distT="0" distB="0" distL="114300" distR="114300" simplePos="0" relativeHeight="251635712" behindDoc="0" locked="0" layoutInCell="1" allowOverlap="1" wp14:anchorId="02CCA18F" wp14:editId="08775986">
            <wp:simplePos x="0" y="0"/>
            <wp:positionH relativeFrom="margin">
              <wp:posOffset>-749300</wp:posOffset>
            </wp:positionH>
            <wp:positionV relativeFrom="paragraph">
              <wp:posOffset>-1905</wp:posOffset>
            </wp:positionV>
            <wp:extent cx="7259320" cy="548640"/>
            <wp:effectExtent l="0" t="0" r="0" b="381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F8428F" w:rsidRDefault="00F8428F" w:rsidP="00F8428F"/>
    <w:p w:rsidR="00F8428F" w:rsidRDefault="00F8428F" w:rsidP="00F8428F"/>
    <w:p w:rsidR="00F8428F" w:rsidRDefault="00F8428F" w:rsidP="00F8428F"/>
    <w:p w:rsidR="00F8428F" w:rsidRDefault="00F8428F" w:rsidP="00F8428F"/>
    <w:p w:rsidR="00F8428F" w:rsidRDefault="00F8428F" w:rsidP="00F8428F">
      <w:pPr>
        <w:rPr>
          <w:b/>
          <w:sz w:val="24"/>
        </w:rPr>
      </w:pPr>
    </w:p>
    <w:p w:rsidR="00F8428F" w:rsidRDefault="00572EE6" w:rsidP="00F8428F">
      <w:pPr>
        <w:rPr>
          <w:b/>
          <w:sz w:val="24"/>
        </w:rPr>
      </w:pPr>
      <w:r>
        <w:rPr>
          <w:noProof/>
        </w:rPr>
        <w:drawing>
          <wp:anchor distT="0" distB="0" distL="114300" distR="114300" simplePos="0" relativeHeight="251686912" behindDoc="0" locked="0" layoutInCell="1" allowOverlap="1" wp14:anchorId="2CDD58EB" wp14:editId="42A8EA57">
            <wp:simplePos x="0" y="0"/>
            <wp:positionH relativeFrom="column">
              <wp:posOffset>1348105</wp:posOffset>
            </wp:positionH>
            <wp:positionV relativeFrom="paragraph">
              <wp:posOffset>14605</wp:posOffset>
            </wp:positionV>
            <wp:extent cx="3099435" cy="2325370"/>
            <wp:effectExtent l="0" t="0" r="5715" b="0"/>
            <wp:wrapNone/>
            <wp:docPr id="57" name="Slika 57" descr="Rezultat iskanja slik za čiščenje prostor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čiščenje prostorov"/>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9435" cy="232537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rsidR="00F8428F" w:rsidRPr="00572EE6" w:rsidRDefault="00F8428F" w:rsidP="00572EE6">
      <w:pPr>
        <w:rPr>
          <w:b/>
          <w:sz w:val="24"/>
        </w:rPr>
      </w:pPr>
    </w:p>
    <w:p w:rsidR="00F8428F" w:rsidRDefault="00F8428F"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B3762D" w:rsidP="00F8428F">
      <w:pPr>
        <w:jc w:val="center"/>
        <w:rPr>
          <w:b/>
          <w:szCs w:val="22"/>
          <w14:shadow w14:blurRad="50800" w14:dist="38100" w14:dir="2700000" w14:sx="100000" w14:sy="100000" w14:kx="0" w14:ky="0" w14:algn="tl">
            <w14:srgbClr w14:val="000000">
              <w14:alpha w14:val="60000"/>
            </w14:srgbClr>
          </w14:shadow>
        </w:rPr>
      </w:pPr>
      <w:r>
        <w:rPr>
          <w:b/>
          <w:noProof/>
          <w:szCs w:val="22"/>
        </w:rPr>
        <mc:AlternateContent>
          <mc:Choice Requires="wps">
            <w:drawing>
              <wp:anchor distT="0" distB="0" distL="114300" distR="114300" simplePos="0" relativeHeight="251636736" behindDoc="0" locked="0" layoutInCell="1" allowOverlap="1" wp14:anchorId="696B8C8B" wp14:editId="5DFB8E01">
                <wp:simplePos x="0" y="0"/>
                <wp:positionH relativeFrom="column">
                  <wp:posOffset>481330</wp:posOffset>
                </wp:positionH>
                <wp:positionV relativeFrom="paragraph">
                  <wp:posOffset>190500</wp:posOffset>
                </wp:positionV>
                <wp:extent cx="4838700" cy="2200275"/>
                <wp:effectExtent l="19050" t="19050" r="38100" b="4762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8700" cy="2200275"/>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54F5A" w:rsidRDefault="00E54F5A"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E54F5A" w:rsidRDefault="00E54F5A" w:rsidP="00F5586F">
                            <w:pPr>
                              <w:spacing w:line="240" w:lineRule="auto"/>
                              <w:jc w:val="center"/>
                              <w:rPr>
                                <w:rFonts w:ascii="Times New Roman" w:hAnsi="Times New Roman"/>
                                <w:b/>
                                <w:szCs w:val="22"/>
                              </w:rPr>
                            </w:pPr>
                          </w:p>
                          <w:p w:rsidR="00E54F5A" w:rsidRPr="00D023CF" w:rsidRDefault="00E54F5A" w:rsidP="00706942">
                            <w:pPr>
                              <w:spacing w:line="240" w:lineRule="auto"/>
                              <w:jc w:val="center"/>
                              <w:rPr>
                                <w:rFonts w:ascii="Times New Roman" w:hAnsi="Times New Roman"/>
                                <w:b/>
                                <w:szCs w:val="22"/>
                              </w:rPr>
                            </w:pPr>
                            <w:r>
                              <w:rPr>
                                <w:rFonts w:ascii="Times New Roman" w:hAnsi="Times New Roman"/>
                                <w:b/>
                                <w:szCs w:val="22"/>
                              </w:rPr>
                              <w:t>po odprtem postopku v skladu s 40</w:t>
                            </w:r>
                            <w:r w:rsidRPr="00D023CF">
                              <w:rPr>
                                <w:rFonts w:ascii="Times New Roman" w:hAnsi="Times New Roman"/>
                                <w:b/>
                                <w:szCs w:val="22"/>
                              </w:rPr>
                              <w:t xml:space="preserve">. členom </w:t>
                            </w:r>
                            <w:r w:rsidRPr="00706942">
                              <w:rPr>
                                <w:rFonts w:ascii="Times New Roman" w:hAnsi="Times New Roman"/>
                                <w:b/>
                                <w:bCs/>
                                <w:szCs w:val="22"/>
                              </w:rPr>
                              <w:t>Zakona o javnem naročanju</w:t>
                            </w:r>
                            <w:r w:rsidRPr="00706942">
                              <w:rPr>
                                <w:rFonts w:ascii="Times New Roman" w:hAnsi="Times New Roman"/>
                                <w:b/>
                                <w:szCs w:val="22"/>
                              </w:rPr>
                              <w:t xml:space="preserve"> </w:t>
                            </w:r>
                            <w:r>
                              <w:rPr>
                                <w:rFonts w:ascii="Times New Roman" w:hAnsi="Times New Roman"/>
                                <w:b/>
                                <w:szCs w:val="22"/>
                              </w:rPr>
                              <w:br/>
                            </w:r>
                            <w:r w:rsidRPr="00707773">
                              <w:rPr>
                                <w:rFonts w:ascii="Times New Roman" w:hAnsi="Times New Roman"/>
                                <w:b/>
                                <w:szCs w:val="22"/>
                              </w:rPr>
                              <w:t xml:space="preserve">(Uradni list RS, št. 91/15, 14/18, 121/21, 10/22, 74/22 – </w:t>
                            </w:r>
                            <w:proofErr w:type="spellStart"/>
                            <w:r w:rsidRPr="00707773">
                              <w:rPr>
                                <w:rFonts w:ascii="Times New Roman" w:hAnsi="Times New Roman"/>
                                <w:b/>
                                <w:szCs w:val="22"/>
                              </w:rPr>
                              <w:t>odl</w:t>
                            </w:r>
                            <w:proofErr w:type="spellEnd"/>
                            <w:r w:rsidRPr="00707773">
                              <w:rPr>
                                <w:rFonts w:ascii="Times New Roman" w:hAnsi="Times New Roman"/>
                                <w:b/>
                                <w:szCs w:val="22"/>
                              </w:rPr>
                              <w:t>. US, 100/22 – ZNUZSZS in 28/23)</w:t>
                            </w:r>
                          </w:p>
                          <w:p w:rsidR="00E54F5A" w:rsidRPr="00D023CF" w:rsidRDefault="00E54F5A" w:rsidP="00F5586F">
                            <w:pPr>
                              <w:spacing w:line="240" w:lineRule="auto"/>
                              <w:jc w:val="center"/>
                              <w:rPr>
                                <w:rFonts w:ascii="Times New Roman" w:hAnsi="Times New Roman"/>
                                <w:b/>
                                <w:szCs w:val="22"/>
                              </w:rPr>
                            </w:pPr>
                          </w:p>
                          <w:p w:rsidR="00E54F5A" w:rsidRPr="004D3899" w:rsidRDefault="00E54F5A" w:rsidP="004D3899">
                            <w:pPr>
                              <w:spacing w:line="240" w:lineRule="auto"/>
                              <w:jc w:val="center"/>
                              <w:rPr>
                                <w:rFonts w:ascii="Times New Roman" w:hAnsi="Times New Roman"/>
                                <w:b/>
                                <w:szCs w:val="22"/>
                              </w:rPr>
                            </w:pPr>
                            <w:r>
                              <w:rPr>
                                <w:rFonts w:ascii="Times New Roman" w:hAnsi="Times New Roman"/>
                                <w:b/>
                                <w:szCs w:val="22"/>
                              </w:rPr>
                              <w:t>Predmet naročila</w:t>
                            </w:r>
                            <w:r w:rsidRPr="00B3762D">
                              <w:rPr>
                                <w:rFonts w:ascii="Times New Roman" w:hAnsi="Times New Roman"/>
                                <w:b/>
                                <w:szCs w:val="22"/>
                              </w:rPr>
                              <w:t xml:space="preserve">: </w:t>
                            </w:r>
                            <w:r w:rsidRPr="004D3899">
                              <w:rPr>
                                <w:rFonts w:ascii="Times New Roman" w:hAnsi="Times New Roman"/>
                                <w:b/>
                                <w:szCs w:val="22"/>
                              </w:rPr>
                              <w:t>OKOLJU PRIJAZNE STORITVE ČIŠČENJA PROSTOROV DOMA DANICE VOGRINEC MARIBOR</w:t>
                            </w:r>
                          </w:p>
                          <w:p w:rsidR="00E54F5A" w:rsidRPr="004D3899" w:rsidRDefault="00E54F5A" w:rsidP="004D3899">
                            <w:pPr>
                              <w:spacing w:line="240" w:lineRule="auto"/>
                              <w:jc w:val="center"/>
                              <w:rPr>
                                <w:rFonts w:ascii="Times New Roman" w:hAnsi="Times New Roman"/>
                                <w:b/>
                                <w:szCs w:val="22"/>
                              </w:rPr>
                            </w:pPr>
                            <w:r>
                              <w:rPr>
                                <w:rFonts w:ascii="Times New Roman" w:hAnsi="Times New Roman"/>
                                <w:b/>
                                <w:szCs w:val="22"/>
                              </w:rPr>
                              <w:t>za pogodbeno obdobje 2023-2026</w:t>
                            </w:r>
                          </w:p>
                          <w:p w:rsidR="00E54F5A" w:rsidRPr="00B3762D" w:rsidRDefault="00E54F5A" w:rsidP="00F5586F">
                            <w:pPr>
                              <w:spacing w:line="240" w:lineRule="auto"/>
                              <w:jc w:val="center"/>
                              <w:rPr>
                                <w:rFonts w:ascii="Times New Roman" w:hAnsi="Times New Roman"/>
                                <w:b/>
                                <w:szCs w:val="22"/>
                              </w:rPr>
                            </w:pPr>
                          </w:p>
                          <w:p w:rsidR="00E54F5A" w:rsidRPr="00D023CF" w:rsidRDefault="00E54F5A" w:rsidP="00F5586F">
                            <w:pPr>
                              <w:tabs>
                                <w:tab w:val="left" w:pos="5580"/>
                              </w:tabs>
                              <w:spacing w:line="240" w:lineRule="auto"/>
                              <w:jc w:val="center"/>
                              <w:rPr>
                                <w:rFonts w:ascii="Times New Roman" w:hAnsi="Times New Roman"/>
                                <w:b/>
                                <w:szCs w:val="22"/>
                              </w:rPr>
                            </w:pPr>
                          </w:p>
                          <w:p w:rsidR="00E54F5A" w:rsidRPr="00D023CF" w:rsidRDefault="00E54F5A"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Pr="00534485">
                              <w:rPr>
                                <w:rFonts w:ascii="Times New Roman" w:hAnsi="Times New Roman"/>
                                <w:bCs/>
                                <w:szCs w:val="22"/>
                              </w:rPr>
                              <w:t>IP2302698</w:t>
                            </w:r>
                            <w:r>
                              <w:rPr>
                                <w:rFonts w:ascii="Times New Roman" w:hAnsi="Times New Roman"/>
                                <w:bCs/>
                                <w:szCs w:val="22"/>
                              </w:rPr>
                              <w:t xml:space="preserve"> </w:t>
                            </w:r>
                            <w:r w:rsidRPr="00D023CF">
                              <w:rPr>
                                <w:rFonts w:ascii="Times New Roman" w:hAnsi="Times New Roman"/>
                                <w:bCs/>
                                <w:szCs w:val="22"/>
                              </w:rPr>
                              <w:t xml:space="preserve">z dne </w:t>
                            </w:r>
                            <w:r w:rsidRPr="00534485">
                              <w:rPr>
                                <w:rFonts w:ascii="Times New Roman" w:hAnsi="Times New Roman"/>
                                <w:bCs/>
                                <w:szCs w:val="22"/>
                              </w:rPr>
                              <w:t>26.5.2023</w:t>
                            </w:r>
                          </w:p>
                          <w:p w:rsidR="00E54F5A" w:rsidRDefault="00E54F5A" w:rsidP="00B376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6B8C8B" id="Pravokotnik 13" o:spid="_x0000_s1026" style="position:absolute;left:0;text-align:left;margin-left:37.9pt;margin-top:15pt;width:381pt;height:173.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" strokecolor="#4472c4" strokeweight="5pt">
                <v:stroke linestyle="thickThin"/>
                <v:shadow color="#868686"/>
                <v:textbox>
                  <w:txbxContent>
                    <w:p w:rsidR="00E54F5A" w:rsidRDefault="00E54F5A"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E54F5A" w:rsidRDefault="00E54F5A" w:rsidP="00F5586F">
                      <w:pPr>
                        <w:spacing w:line="240" w:lineRule="auto"/>
                        <w:jc w:val="center"/>
                        <w:rPr>
                          <w:rFonts w:ascii="Times New Roman" w:hAnsi="Times New Roman"/>
                          <w:b/>
                          <w:szCs w:val="22"/>
                        </w:rPr>
                      </w:pPr>
                    </w:p>
                    <w:p w:rsidR="00E54F5A" w:rsidRPr="00D023CF" w:rsidRDefault="00E54F5A" w:rsidP="00706942">
                      <w:pPr>
                        <w:spacing w:line="240" w:lineRule="auto"/>
                        <w:jc w:val="center"/>
                        <w:rPr>
                          <w:rFonts w:ascii="Times New Roman" w:hAnsi="Times New Roman"/>
                          <w:b/>
                          <w:szCs w:val="22"/>
                        </w:rPr>
                      </w:pPr>
                      <w:r>
                        <w:rPr>
                          <w:rFonts w:ascii="Times New Roman" w:hAnsi="Times New Roman"/>
                          <w:b/>
                          <w:szCs w:val="22"/>
                        </w:rPr>
                        <w:t>po odprtem postopku v skladu s 40</w:t>
                      </w:r>
                      <w:r w:rsidRPr="00D023CF">
                        <w:rPr>
                          <w:rFonts w:ascii="Times New Roman" w:hAnsi="Times New Roman"/>
                          <w:b/>
                          <w:szCs w:val="22"/>
                        </w:rPr>
                        <w:t xml:space="preserve">. členom </w:t>
                      </w:r>
                      <w:r w:rsidRPr="00706942">
                        <w:rPr>
                          <w:rFonts w:ascii="Times New Roman" w:hAnsi="Times New Roman"/>
                          <w:b/>
                          <w:bCs/>
                          <w:szCs w:val="22"/>
                        </w:rPr>
                        <w:t>Zakona o javnem naročanju</w:t>
                      </w:r>
                      <w:r w:rsidRPr="00706942">
                        <w:rPr>
                          <w:rFonts w:ascii="Times New Roman" w:hAnsi="Times New Roman"/>
                          <w:b/>
                          <w:szCs w:val="22"/>
                        </w:rPr>
                        <w:t xml:space="preserve"> </w:t>
                      </w:r>
                      <w:r>
                        <w:rPr>
                          <w:rFonts w:ascii="Times New Roman" w:hAnsi="Times New Roman"/>
                          <w:b/>
                          <w:szCs w:val="22"/>
                        </w:rPr>
                        <w:br/>
                      </w:r>
                      <w:r w:rsidRPr="00707773">
                        <w:rPr>
                          <w:rFonts w:ascii="Times New Roman" w:hAnsi="Times New Roman"/>
                          <w:b/>
                          <w:szCs w:val="22"/>
                        </w:rPr>
                        <w:t xml:space="preserve">(Uradni list RS, št. 91/15, 14/18, 121/21, 10/22, 74/22 – </w:t>
                      </w:r>
                      <w:proofErr w:type="spellStart"/>
                      <w:r w:rsidRPr="00707773">
                        <w:rPr>
                          <w:rFonts w:ascii="Times New Roman" w:hAnsi="Times New Roman"/>
                          <w:b/>
                          <w:szCs w:val="22"/>
                        </w:rPr>
                        <w:t>odl</w:t>
                      </w:r>
                      <w:proofErr w:type="spellEnd"/>
                      <w:r w:rsidRPr="00707773">
                        <w:rPr>
                          <w:rFonts w:ascii="Times New Roman" w:hAnsi="Times New Roman"/>
                          <w:b/>
                          <w:szCs w:val="22"/>
                        </w:rPr>
                        <w:t>. US, 100/22 – ZNUZSZS in 28/23)</w:t>
                      </w:r>
                    </w:p>
                    <w:p w:rsidR="00E54F5A" w:rsidRPr="00D023CF" w:rsidRDefault="00E54F5A" w:rsidP="00F5586F">
                      <w:pPr>
                        <w:spacing w:line="240" w:lineRule="auto"/>
                        <w:jc w:val="center"/>
                        <w:rPr>
                          <w:rFonts w:ascii="Times New Roman" w:hAnsi="Times New Roman"/>
                          <w:b/>
                          <w:szCs w:val="22"/>
                        </w:rPr>
                      </w:pPr>
                    </w:p>
                    <w:p w:rsidR="00E54F5A" w:rsidRPr="004D3899" w:rsidRDefault="00E54F5A" w:rsidP="004D3899">
                      <w:pPr>
                        <w:spacing w:line="240" w:lineRule="auto"/>
                        <w:jc w:val="center"/>
                        <w:rPr>
                          <w:rFonts w:ascii="Times New Roman" w:hAnsi="Times New Roman"/>
                          <w:b/>
                          <w:szCs w:val="22"/>
                        </w:rPr>
                      </w:pPr>
                      <w:r>
                        <w:rPr>
                          <w:rFonts w:ascii="Times New Roman" w:hAnsi="Times New Roman"/>
                          <w:b/>
                          <w:szCs w:val="22"/>
                        </w:rPr>
                        <w:t>Predmet naročila</w:t>
                      </w:r>
                      <w:r w:rsidRPr="00B3762D">
                        <w:rPr>
                          <w:rFonts w:ascii="Times New Roman" w:hAnsi="Times New Roman"/>
                          <w:b/>
                          <w:szCs w:val="22"/>
                        </w:rPr>
                        <w:t xml:space="preserve">: </w:t>
                      </w:r>
                      <w:r w:rsidRPr="004D3899">
                        <w:rPr>
                          <w:rFonts w:ascii="Times New Roman" w:hAnsi="Times New Roman"/>
                          <w:b/>
                          <w:szCs w:val="22"/>
                        </w:rPr>
                        <w:t>OKOLJU PRIJAZNE STORITVE ČIŠČENJA PROSTOROV DOMA DANICE VOGRINEC MARIBOR</w:t>
                      </w:r>
                    </w:p>
                    <w:p w:rsidR="00E54F5A" w:rsidRPr="004D3899" w:rsidRDefault="00E54F5A" w:rsidP="004D3899">
                      <w:pPr>
                        <w:spacing w:line="240" w:lineRule="auto"/>
                        <w:jc w:val="center"/>
                        <w:rPr>
                          <w:rFonts w:ascii="Times New Roman" w:hAnsi="Times New Roman"/>
                          <w:b/>
                          <w:szCs w:val="22"/>
                        </w:rPr>
                      </w:pPr>
                      <w:r>
                        <w:rPr>
                          <w:rFonts w:ascii="Times New Roman" w:hAnsi="Times New Roman"/>
                          <w:b/>
                          <w:szCs w:val="22"/>
                        </w:rPr>
                        <w:t>za pogodbeno obdobje 2023-2026</w:t>
                      </w:r>
                    </w:p>
                    <w:p w:rsidR="00E54F5A" w:rsidRPr="00B3762D" w:rsidRDefault="00E54F5A" w:rsidP="00F5586F">
                      <w:pPr>
                        <w:spacing w:line="240" w:lineRule="auto"/>
                        <w:jc w:val="center"/>
                        <w:rPr>
                          <w:rFonts w:ascii="Times New Roman" w:hAnsi="Times New Roman"/>
                          <w:b/>
                          <w:szCs w:val="22"/>
                        </w:rPr>
                      </w:pPr>
                    </w:p>
                    <w:p w:rsidR="00E54F5A" w:rsidRPr="00D023CF" w:rsidRDefault="00E54F5A" w:rsidP="00F5586F">
                      <w:pPr>
                        <w:tabs>
                          <w:tab w:val="left" w:pos="5580"/>
                        </w:tabs>
                        <w:spacing w:line="240" w:lineRule="auto"/>
                        <w:jc w:val="center"/>
                        <w:rPr>
                          <w:rFonts w:ascii="Times New Roman" w:hAnsi="Times New Roman"/>
                          <w:b/>
                          <w:szCs w:val="22"/>
                        </w:rPr>
                      </w:pPr>
                    </w:p>
                    <w:p w:rsidR="00E54F5A" w:rsidRPr="00D023CF" w:rsidRDefault="00E54F5A"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Pr="00534485">
                        <w:rPr>
                          <w:rFonts w:ascii="Times New Roman" w:hAnsi="Times New Roman"/>
                          <w:bCs/>
                          <w:szCs w:val="22"/>
                        </w:rPr>
                        <w:t>IP2302698</w:t>
                      </w:r>
                      <w:r>
                        <w:rPr>
                          <w:rFonts w:ascii="Times New Roman" w:hAnsi="Times New Roman"/>
                          <w:bCs/>
                          <w:szCs w:val="22"/>
                        </w:rPr>
                        <w:t xml:space="preserve"> </w:t>
                      </w:r>
                      <w:r w:rsidRPr="00D023CF">
                        <w:rPr>
                          <w:rFonts w:ascii="Times New Roman" w:hAnsi="Times New Roman"/>
                          <w:bCs/>
                          <w:szCs w:val="22"/>
                        </w:rPr>
                        <w:t xml:space="preserve">z dne </w:t>
                      </w:r>
                      <w:r w:rsidRPr="00534485">
                        <w:rPr>
                          <w:rFonts w:ascii="Times New Roman" w:hAnsi="Times New Roman"/>
                          <w:bCs/>
                          <w:szCs w:val="22"/>
                        </w:rPr>
                        <w:t>26.5.2023</w:t>
                      </w:r>
                    </w:p>
                    <w:p w:rsidR="00E54F5A" w:rsidRDefault="00E54F5A" w:rsidP="00B3762D"/>
                  </w:txbxContent>
                </v:textbox>
              </v:rect>
            </w:pict>
          </mc:Fallback>
        </mc:AlternateConten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Default="00F8428F" w:rsidP="00F8428F">
      <w:pP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F8428F" w:rsidRPr="00D023CF" w:rsidRDefault="00F8428F" w:rsidP="00F5586F">
      <w:pPr>
        <w:jc w:val="center"/>
        <w:rPr>
          <w:rFonts w:ascii="Times New Roman" w:hAnsi="Times New Roman"/>
        </w:rPr>
      </w:pPr>
      <w:r w:rsidRPr="00D023CF">
        <w:rPr>
          <w:rFonts w:ascii="Times New Roman" w:hAnsi="Times New Roman"/>
          <w:b/>
          <w:szCs w:val="22"/>
        </w:rPr>
        <w:t xml:space="preserve">Dom </w:t>
      </w:r>
      <w:r w:rsidR="0059676B">
        <w:rPr>
          <w:rFonts w:ascii="Times New Roman" w:hAnsi="Times New Roman"/>
          <w:b/>
          <w:szCs w:val="22"/>
        </w:rPr>
        <w:t>Danice Vogrinec Maribor, maj</w:t>
      </w:r>
      <w:r w:rsidR="002F5848">
        <w:rPr>
          <w:rFonts w:ascii="Times New Roman" w:hAnsi="Times New Roman"/>
          <w:b/>
          <w:szCs w:val="22"/>
        </w:rPr>
        <w:t xml:space="preserve"> </w:t>
      </w:r>
      <w:r w:rsidR="0036743E">
        <w:rPr>
          <w:rFonts w:ascii="Times New Roman" w:hAnsi="Times New Roman"/>
          <w:b/>
          <w:szCs w:val="22"/>
        </w:rPr>
        <w:t>2023</w:t>
      </w:r>
    </w:p>
    <w:sdt>
      <w:sdtPr>
        <w:rPr>
          <w:b w:val="0"/>
          <w:bCs w:val="0"/>
          <w:i w:val="0"/>
          <w:iCs w:val="0"/>
          <w:color w:val="auto"/>
        </w:rPr>
        <w:id w:val="20777364"/>
        <w:docPartObj>
          <w:docPartGallery w:val="Table of Contents"/>
          <w:docPartUnique/>
        </w:docPartObj>
      </w:sdtPr>
      <w:sdtEndPr/>
      <w:sdtContent>
        <w:p w:rsidR="001C7562" w:rsidRPr="00083686" w:rsidRDefault="00D023CF" w:rsidP="00F060BA">
          <w:pPr>
            <w:pStyle w:val="Intenzivencitat"/>
            <w:spacing w:line="240" w:lineRule="auto"/>
            <w:jc w:val="left"/>
            <w:rPr>
              <w:rFonts w:ascii="Times New Roman" w:hAnsi="Times New Roman"/>
              <w:i w:val="0"/>
            </w:rPr>
          </w:pPr>
          <w:r w:rsidRPr="00083686">
            <w:rPr>
              <w:rFonts w:ascii="Times New Roman" w:hAnsi="Times New Roman"/>
              <w:i w:val="0"/>
            </w:rPr>
            <w:t>KAZALO VSEBINE:</w:t>
          </w:r>
        </w:p>
        <w:p w:rsidR="002F007B" w:rsidRPr="00EC4A18" w:rsidRDefault="00E90F31">
          <w:pPr>
            <w:pStyle w:val="Kazalovsebine1"/>
            <w:rPr>
              <w:rFonts w:ascii="Times New Roman" w:eastAsiaTheme="minorEastAsia" w:hAnsi="Times New Roman"/>
              <w:noProof/>
              <w:szCs w:val="22"/>
            </w:rPr>
          </w:pPr>
          <w:r w:rsidRPr="00083686">
            <w:rPr>
              <w:rFonts w:ascii="Times New Roman" w:hAnsi="Times New Roman"/>
            </w:rPr>
            <w:fldChar w:fldCharType="begin"/>
          </w:r>
          <w:r w:rsidR="001C7562" w:rsidRPr="00083686">
            <w:rPr>
              <w:rFonts w:ascii="Times New Roman" w:hAnsi="Times New Roman"/>
            </w:rPr>
            <w:instrText xml:space="preserve"> TOC \o "1-3" \h \z \u </w:instrText>
          </w:r>
          <w:r w:rsidRPr="00083686">
            <w:rPr>
              <w:rFonts w:ascii="Times New Roman" w:hAnsi="Times New Roman"/>
            </w:rPr>
            <w:fldChar w:fldCharType="separate"/>
          </w:r>
          <w:hyperlink w:anchor="_Toc23841157" w:history="1">
            <w:r w:rsidR="002F007B" w:rsidRPr="00EC4A18">
              <w:rPr>
                <w:rStyle w:val="Hiperpovezava"/>
                <w:rFonts w:ascii="Times New Roman" w:hAnsi="Times New Roman"/>
                <w:noProof/>
                <w:szCs w:val="22"/>
              </w:rPr>
              <w:t>I.</w:t>
            </w:r>
            <w:r w:rsidR="002F007B" w:rsidRPr="00EC4A18">
              <w:rPr>
                <w:rFonts w:ascii="Times New Roman" w:eastAsiaTheme="minorEastAsia" w:hAnsi="Times New Roman"/>
                <w:noProof/>
                <w:szCs w:val="22"/>
              </w:rPr>
              <w:tab/>
            </w:r>
            <w:r w:rsidR="002F007B" w:rsidRPr="00EC4A18">
              <w:rPr>
                <w:rStyle w:val="Hiperpovezava"/>
                <w:rFonts w:ascii="Times New Roman" w:hAnsi="Times New Roman"/>
                <w:noProof/>
                <w:szCs w:val="22"/>
              </w:rPr>
              <w:t>POVABILO K ODDAJI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_Toc23841157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sidR="00C72AF3">
              <w:rPr>
                <w:rFonts w:ascii="Times New Roman" w:hAnsi="Times New Roman"/>
                <w:noProof/>
                <w:webHidden/>
                <w:szCs w:val="22"/>
              </w:rPr>
              <w:t>3</w:t>
            </w:r>
            <w:r w:rsidR="002F007B" w:rsidRPr="00EC4A18">
              <w:rPr>
                <w:rFonts w:ascii="Times New Roman" w:hAnsi="Times New Roman"/>
                <w:noProof/>
                <w:webHidden/>
                <w:szCs w:val="22"/>
              </w:rPr>
              <w:fldChar w:fldCharType="end"/>
            </w:r>
          </w:hyperlink>
        </w:p>
        <w:p w:rsidR="002F007B" w:rsidRPr="00EC4A18" w:rsidRDefault="00C72AF3">
          <w:pPr>
            <w:pStyle w:val="Kazalovsebine1"/>
            <w:rPr>
              <w:rFonts w:ascii="Times New Roman" w:eastAsiaTheme="minorEastAsia" w:hAnsi="Times New Roman"/>
              <w:noProof/>
              <w:szCs w:val="22"/>
            </w:rPr>
          </w:pPr>
          <w:hyperlink w:anchor="_Toc23841158" w:history="1">
            <w:r w:rsidR="002F007B" w:rsidRPr="00EC4A18">
              <w:rPr>
                <w:rStyle w:val="Hiperpovezava"/>
                <w:rFonts w:ascii="Times New Roman" w:hAnsi="Times New Roman"/>
                <w:noProof/>
                <w:szCs w:val="22"/>
              </w:rPr>
              <w:t>II.</w:t>
            </w:r>
            <w:r w:rsidR="002F007B" w:rsidRPr="00EC4A18">
              <w:rPr>
                <w:rFonts w:ascii="Times New Roman" w:eastAsiaTheme="minorEastAsia" w:hAnsi="Times New Roman"/>
                <w:noProof/>
                <w:szCs w:val="22"/>
              </w:rPr>
              <w:tab/>
            </w:r>
            <w:r w:rsidR="002F007B" w:rsidRPr="00EC4A18">
              <w:rPr>
                <w:rStyle w:val="Hiperpovezava"/>
                <w:rFonts w:ascii="Times New Roman" w:hAnsi="Times New Roman"/>
                <w:noProof/>
                <w:szCs w:val="22"/>
              </w:rPr>
              <w:t>NAVODILA PONUDNIKOM ZA IZDELAVO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_Toc23841158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p>
        <w:p w:rsidR="002F007B" w:rsidRPr="00EC4A18" w:rsidRDefault="00C72AF3" w:rsidP="00EC4A18">
          <w:pPr>
            <w:pStyle w:val="Kazalovsebine2"/>
            <w:rPr>
              <w:rFonts w:ascii="Times New Roman" w:eastAsiaTheme="minorEastAsia" w:hAnsi="Times New Roman"/>
              <w:noProof/>
              <w:szCs w:val="22"/>
            </w:rPr>
          </w:pPr>
          <w:hyperlink w:anchor="_Toc23841159" w:history="1">
            <w:r w:rsidR="002F007B" w:rsidRPr="00EC4A18">
              <w:rPr>
                <w:rStyle w:val="Hiperpovezava"/>
                <w:rFonts w:ascii="Times New Roman" w:hAnsi="Times New Roman"/>
                <w:noProof/>
                <w:szCs w:val="22"/>
              </w:rPr>
              <w:t>1.</w:t>
            </w:r>
            <w:r w:rsidR="00EC4A18" w:rsidRPr="00EC4A18">
              <w:rPr>
                <w:rFonts w:ascii="Times New Roman" w:eastAsiaTheme="minorEastAsia" w:hAnsi="Times New Roman"/>
                <w:noProof/>
                <w:szCs w:val="22"/>
              </w:rPr>
              <w:t xml:space="preserve"> </w:t>
            </w:r>
            <w:r w:rsidR="002F007B" w:rsidRPr="00EC4A18">
              <w:rPr>
                <w:rStyle w:val="Hiperpovezava"/>
                <w:rFonts w:ascii="Times New Roman" w:hAnsi="Times New Roman"/>
                <w:noProof/>
                <w:szCs w:val="22"/>
              </w:rPr>
              <w:t>SPLOŠNO</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_Toc23841159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0" w:history="1">
            <w:r w:rsidR="002F007B" w:rsidRPr="00EC4A18">
              <w:rPr>
                <w:rStyle w:val="Hiperpovezava"/>
                <w:rFonts w:ascii="Times New Roman" w:hAnsi="Times New Roman"/>
                <w:noProof/>
                <w:szCs w:val="22"/>
              </w:rPr>
              <w:t>1.1 Naročnik</w:t>
            </w:r>
            <w:r w:rsidR="00CB412F">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1" w:history="1">
            <w:r w:rsidR="002F007B" w:rsidRPr="00EC4A18">
              <w:rPr>
                <w:rStyle w:val="Hiperpovezava"/>
                <w:rFonts w:ascii="Times New Roman" w:hAnsi="Times New Roman"/>
                <w:noProof/>
                <w:szCs w:val="22"/>
              </w:rPr>
              <w:t>1.2 Predpisi, ki se upoštevajo pri izvedbi javnega naročila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2" w:history="1">
            <w:r w:rsidR="002F007B" w:rsidRPr="00EC4A18">
              <w:rPr>
                <w:rStyle w:val="Hiperpovezava"/>
                <w:rFonts w:ascii="Times New Roman" w:hAnsi="Times New Roman"/>
                <w:noProof/>
                <w:szCs w:val="22"/>
              </w:rPr>
              <w:t>1.3 Predmet javnega naročila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3" w:history="1">
            <w:r w:rsidR="002F007B" w:rsidRPr="00EC4A18">
              <w:rPr>
                <w:rStyle w:val="Hiperpovezava"/>
                <w:rFonts w:ascii="Times New Roman" w:hAnsi="Times New Roman"/>
                <w:noProof/>
                <w:szCs w:val="22"/>
              </w:rPr>
              <w:t>1.4 Vrsta postopka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4" w:history="1">
            <w:r w:rsidR="002F007B" w:rsidRPr="00EC4A18">
              <w:rPr>
                <w:rStyle w:val="Hiperpovezava"/>
                <w:rFonts w:ascii="Times New Roman" w:hAnsi="Times New Roman"/>
                <w:noProof/>
                <w:szCs w:val="22"/>
              </w:rPr>
              <w:t>1.5 Sodelovanje</w:t>
            </w:r>
            <w:r w:rsidR="002F007B" w:rsidRPr="00EC4A18">
              <w:rPr>
                <w:rFonts w:ascii="Times New Roman" w:hAnsi="Times New Roman"/>
                <w:noProof/>
                <w:webHidden/>
                <w:szCs w:val="22"/>
              </w:rPr>
              <w:tab/>
            </w:r>
            <w:r w:rsidR="00CB412F">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5" w:history="1">
            <w:r w:rsidR="002F007B" w:rsidRPr="00EC4A18">
              <w:rPr>
                <w:rStyle w:val="Hiperpovezava"/>
                <w:rFonts w:ascii="Times New Roman" w:hAnsi="Times New Roman"/>
                <w:noProof/>
                <w:szCs w:val="22"/>
              </w:rPr>
              <w:t>1.5.1 Tuji ponudniki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6" w:history="1">
            <w:r w:rsidR="002F007B" w:rsidRPr="00EC4A18">
              <w:rPr>
                <w:rStyle w:val="Hiperpovezava"/>
                <w:rFonts w:ascii="Times New Roman" w:hAnsi="Times New Roman"/>
                <w:noProof/>
                <w:szCs w:val="22"/>
              </w:rPr>
              <w:t>1.5.2 Skupna ponudba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7" w:history="1">
            <w:r w:rsidR="002F007B" w:rsidRPr="00EC4A18">
              <w:rPr>
                <w:rStyle w:val="Hiperpovezava"/>
                <w:rFonts w:ascii="Times New Roman" w:hAnsi="Times New Roman"/>
                <w:noProof/>
                <w:szCs w:val="22"/>
              </w:rPr>
              <w:t>1.5.3 Ponudba s podizvajalci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6</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8" w:history="1">
            <w:r w:rsidR="002F007B" w:rsidRPr="00EC4A18">
              <w:rPr>
                <w:rStyle w:val="Hiperpovezava"/>
                <w:rFonts w:ascii="Times New Roman" w:hAnsi="Times New Roman"/>
                <w:noProof/>
                <w:szCs w:val="22"/>
              </w:rPr>
              <w:t>1.5.4 Uporaba zmogljivosti drugih subjektov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7</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69" w:history="1">
            <w:r w:rsidR="002F007B" w:rsidRPr="00EC4A18">
              <w:rPr>
                <w:rStyle w:val="Hiperpovezava"/>
                <w:rFonts w:ascii="Times New Roman" w:hAnsi="Times New Roman"/>
                <w:noProof/>
                <w:szCs w:val="22"/>
              </w:rPr>
              <w:t>1.6 Dostop, pojasnila, dopolnitve in spremembe dokumentacije v zvezi z oddajo javnega naročila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8</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0" w:history="1">
            <w:r w:rsidR="002F007B" w:rsidRPr="00EC4A18">
              <w:rPr>
                <w:rStyle w:val="Hiperpovezava"/>
                <w:rFonts w:ascii="Times New Roman" w:hAnsi="Times New Roman"/>
                <w:noProof/>
                <w:szCs w:val="22"/>
              </w:rPr>
              <w:t>1.7 Sprememba, dopolnitev, umik ponudbe s strani ponudnika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1" w:history="1">
            <w:r w:rsidR="002F007B" w:rsidRPr="00EC4A18">
              <w:rPr>
                <w:rStyle w:val="Hiperpovezava"/>
                <w:rFonts w:ascii="Times New Roman" w:hAnsi="Times New Roman"/>
                <w:noProof/>
                <w:szCs w:val="22"/>
              </w:rPr>
              <w:t>1.8 Predložitev vzorcev, varnostnih listov, navodila za doziranje in drugih dokazil</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2" w:history="1">
            <w:r w:rsidR="002F007B" w:rsidRPr="00EC4A18">
              <w:rPr>
                <w:rStyle w:val="Hiperpovezava"/>
                <w:rFonts w:ascii="Times New Roman" w:hAnsi="Times New Roman"/>
                <w:noProof/>
                <w:szCs w:val="22"/>
              </w:rPr>
              <w:t>1.9 Varstvo podatkov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C72AF3" w:rsidP="00EC4A18">
          <w:pPr>
            <w:pStyle w:val="Kazalovsebine2"/>
            <w:rPr>
              <w:rFonts w:ascii="Times New Roman" w:eastAsiaTheme="minorEastAsia" w:hAnsi="Times New Roman"/>
              <w:noProof/>
              <w:szCs w:val="22"/>
            </w:rPr>
          </w:pPr>
          <w:hyperlink w:anchor="_Toc23841173" w:history="1">
            <w:r w:rsidR="002F007B" w:rsidRPr="00EC4A18">
              <w:rPr>
                <w:rStyle w:val="Hiperpovezava"/>
                <w:rFonts w:ascii="Times New Roman" w:hAnsi="Times New Roman"/>
                <w:noProof/>
                <w:szCs w:val="22"/>
              </w:rPr>
              <w:t>2.</w:t>
            </w:r>
            <w:r w:rsidR="00EC4A18" w:rsidRPr="00EC4A18">
              <w:rPr>
                <w:rFonts w:ascii="Times New Roman" w:eastAsiaTheme="minorEastAsia" w:hAnsi="Times New Roman"/>
                <w:noProof/>
                <w:szCs w:val="22"/>
              </w:rPr>
              <w:t xml:space="preserve"> </w:t>
            </w:r>
            <w:r w:rsidR="002F007B" w:rsidRPr="00EC4A18">
              <w:rPr>
                <w:rStyle w:val="Hiperpovezava"/>
                <w:rFonts w:ascii="Times New Roman" w:hAnsi="Times New Roman"/>
                <w:noProof/>
                <w:szCs w:val="22"/>
              </w:rPr>
              <w:t>PONUDBA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4" w:history="1">
            <w:r w:rsidR="002F007B" w:rsidRPr="00EC4A18">
              <w:rPr>
                <w:rStyle w:val="Hiperpovezava"/>
                <w:rFonts w:ascii="Times New Roman" w:hAnsi="Times New Roman"/>
                <w:noProof/>
                <w:szCs w:val="22"/>
              </w:rPr>
              <w:t>2.1 Jezik</w:t>
            </w:r>
            <w:r w:rsidR="00EC4A18" w:rsidRPr="00EC4A18">
              <w:rPr>
                <w:rFonts w:ascii="Times New Roman" w:hAnsi="Times New Roman"/>
                <w:noProof/>
                <w:webHidden/>
                <w:szCs w:val="22"/>
              </w:rPr>
              <w:t>……………………………………………………………………………………………</w:t>
            </w:r>
            <w:r w:rsidR="00CB412F">
              <w:rPr>
                <w:rFonts w:ascii="Times New Roman" w:hAnsi="Times New Roman"/>
                <w:noProof/>
                <w:webHidden/>
                <w:szCs w:val="22"/>
              </w:rPr>
              <w:t>..</w:t>
            </w:r>
            <w:r w:rsidR="00EC4A18" w:rsidRPr="00EC4A18">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5" w:history="1">
            <w:r w:rsidR="002F007B" w:rsidRPr="00EC4A18">
              <w:rPr>
                <w:rStyle w:val="Hiperpovezava"/>
                <w:rFonts w:ascii="Times New Roman" w:hAnsi="Times New Roman"/>
                <w:noProof/>
                <w:szCs w:val="22"/>
              </w:rPr>
              <w:t>2.2 Dopustnost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10</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6" w:history="1">
            <w:r w:rsidR="002F007B" w:rsidRPr="00EC4A18">
              <w:rPr>
                <w:rStyle w:val="Hiperpovezava"/>
                <w:rFonts w:ascii="Times New Roman" w:hAnsi="Times New Roman"/>
                <w:noProof/>
                <w:szCs w:val="22"/>
              </w:rPr>
              <w:t>2.3 Izpolnitev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10</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7" w:history="1">
            <w:r w:rsidR="002F007B" w:rsidRPr="00EC4A18">
              <w:rPr>
                <w:rStyle w:val="Hiperpovezava"/>
                <w:rFonts w:ascii="Times New Roman" w:hAnsi="Times New Roman"/>
                <w:noProof/>
                <w:szCs w:val="22"/>
              </w:rPr>
              <w:t xml:space="preserve">2.4 Odpiranje ponudb, </w:t>
            </w:r>
            <w:bookmarkStart w:id="0" w:name="_GoBack"/>
            <w:bookmarkEnd w:id="0"/>
            <w:r w:rsidR="002F007B" w:rsidRPr="00EC4A18">
              <w:rPr>
                <w:rStyle w:val="Hiperpovezava"/>
                <w:rFonts w:ascii="Times New Roman" w:hAnsi="Times New Roman"/>
                <w:noProof/>
                <w:szCs w:val="22"/>
              </w:rPr>
              <w:t>obveščanje ponudnikov, objava odločit</w:t>
            </w:r>
            <w:r w:rsidR="00EC4A18">
              <w:rPr>
                <w:rStyle w:val="Hiperpovezava"/>
                <w:rFonts w:ascii="Times New Roman" w:hAnsi="Times New Roman"/>
                <w:noProof/>
                <w:szCs w:val="22"/>
              </w:rPr>
              <w:t xml:space="preserve">ve in odstop od izvedbe javnega </w:t>
            </w:r>
            <w:r w:rsidR="002F007B" w:rsidRPr="00EC4A18">
              <w:rPr>
                <w:rStyle w:val="Hiperpovezava"/>
                <w:rFonts w:ascii="Times New Roman" w:hAnsi="Times New Roman"/>
                <w:noProof/>
                <w:szCs w:val="22"/>
              </w:rPr>
              <w:t>naročila</w:t>
            </w:r>
            <w:r w:rsidR="002F007B" w:rsidRPr="00EC4A18">
              <w:rPr>
                <w:rFonts w:ascii="Times New Roman" w:hAnsi="Times New Roman"/>
                <w:noProof/>
                <w:webHidden/>
                <w:szCs w:val="22"/>
              </w:rPr>
              <w:tab/>
            </w:r>
            <w:r w:rsidR="00EC4A18" w:rsidRPr="00EC4A18">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11</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8" w:history="1">
            <w:r w:rsidR="002F007B" w:rsidRPr="00EC4A18">
              <w:rPr>
                <w:rStyle w:val="Hiperpovezava"/>
                <w:rFonts w:ascii="Times New Roman" w:hAnsi="Times New Roman"/>
                <w:noProof/>
                <w:szCs w:val="22"/>
              </w:rPr>
              <w:t>2.5 Popravljanje napak</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79" w:history="1">
            <w:r w:rsidR="002F007B" w:rsidRPr="00EC4A18">
              <w:rPr>
                <w:rStyle w:val="Hiperpovezava"/>
                <w:rFonts w:ascii="Times New Roman" w:hAnsi="Times New Roman"/>
                <w:noProof/>
                <w:szCs w:val="22"/>
              </w:rPr>
              <w:t>2.6 Navedba zavajajočih podatkov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0" w:history="1">
            <w:r w:rsidR="002F007B" w:rsidRPr="00EC4A18">
              <w:rPr>
                <w:rStyle w:val="Hiperpovezava"/>
                <w:rFonts w:ascii="Times New Roman" w:hAnsi="Times New Roman"/>
                <w:noProof/>
                <w:szCs w:val="22"/>
              </w:rPr>
              <w:t>2.7 Stroški priprave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1" w:history="1">
            <w:r w:rsidR="002F007B" w:rsidRPr="00EC4A18">
              <w:rPr>
                <w:rStyle w:val="Hiperpovezava"/>
                <w:rFonts w:ascii="Times New Roman" w:hAnsi="Times New Roman"/>
                <w:noProof/>
                <w:szCs w:val="22"/>
              </w:rPr>
              <w:t>2.8 Ponudbena dokumentacija in dokumentacija v fazi preverjanja ponudb</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2" w:history="1">
            <w:r w:rsidR="002F007B" w:rsidRPr="00EC4A18">
              <w:rPr>
                <w:rStyle w:val="Hiperpovezava"/>
                <w:rFonts w:ascii="Times New Roman" w:hAnsi="Times New Roman"/>
                <w:noProof/>
                <w:szCs w:val="22"/>
              </w:rPr>
              <w:t>2.9 Ugotavljanje sposobnosti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14</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3" w:history="1">
            <w:r w:rsidR="002F007B" w:rsidRPr="00EC4A18">
              <w:rPr>
                <w:rStyle w:val="Hiperpovezava"/>
                <w:rFonts w:ascii="Times New Roman" w:hAnsi="Times New Roman"/>
                <w:noProof/>
                <w:szCs w:val="22"/>
              </w:rPr>
              <w:t>2.9.1 Razlogi za izključitev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15</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4" w:history="1">
            <w:r w:rsidR="002F007B" w:rsidRPr="00EC4A18">
              <w:rPr>
                <w:rStyle w:val="Hiperpovezava"/>
                <w:rFonts w:ascii="Times New Roman" w:hAnsi="Times New Roman"/>
                <w:noProof/>
                <w:szCs w:val="22"/>
              </w:rPr>
              <w:t>2.9.2 Pogoji za sodelovanje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16</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5" w:history="1">
            <w:r w:rsidR="002F007B" w:rsidRPr="00EC4A18">
              <w:rPr>
                <w:rStyle w:val="Hiperpovezava"/>
                <w:rFonts w:ascii="Times New Roman" w:hAnsi="Times New Roman"/>
                <w:noProof/>
                <w:szCs w:val="22"/>
              </w:rPr>
              <w:t>2.9.2.1 Poklicna sposobnost</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16</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6" w:history="1">
            <w:r w:rsidR="002F007B" w:rsidRPr="00EC4A18">
              <w:rPr>
                <w:rStyle w:val="Hiperpovezava"/>
                <w:rFonts w:ascii="Times New Roman" w:hAnsi="Times New Roman"/>
                <w:noProof/>
                <w:szCs w:val="22"/>
              </w:rPr>
              <w:t>2.9.2.2 Ekonomska in finančna sposobnost</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17</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7" w:history="1">
            <w:r w:rsidR="002F007B" w:rsidRPr="00EC4A18">
              <w:rPr>
                <w:rStyle w:val="Hiperpovezava"/>
                <w:rFonts w:ascii="Times New Roman" w:hAnsi="Times New Roman"/>
                <w:noProof/>
                <w:szCs w:val="22"/>
              </w:rPr>
              <w:t>2.9.2.3 Tehnična in strokovna sposobnost</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17</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8" w:history="1">
            <w:r w:rsidR="002F007B" w:rsidRPr="00EC4A18">
              <w:rPr>
                <w:rStyle w:val="Hiperpovezava"/>
                <w:rFonts w:ascii="Times New Roman" w:hAnsi="Times New Roman"/>
                <w:noProof/>
                <w:szCs w:val="22"/>
              </w:rPr>
              <w:t>2.9.3 Drugi pogoji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89" w:history="1">
            <w:r w:rsidR="002F007B" w:rsidRPr="00EC4A18">
              <w:rPr>
                <w:rStyle w:val="Hiperpovezava"/>
                <w:rFonts w:ascii="Times New Roman" w:hAnsi="Times New Roman"/>
                <w:noProof/>
                <w:szCs w:val="22"/>
              </w:rPr>
              <w:t>2.10 Veljavnost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90" w:history="1">
            <w:r w:rsidR="002F007B" w:rsidRPr="00EC4A18">
              <w:rPr>
                <w:rStyle w:val="Hiperpovezava"/>
                <w:rFonts w:ascii="Times New Roman" w:hAnsi="Times New Roman"/>
                <w:noProof/>
                <w:szCs w:val="22"/>
              </w:rPr>
              <w:t>2.11 Variantne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91" w:history="1">
            <w:r w:rsidR="002F007B" w:rsidRPr="00EC4A18">
              <w:rPr>
                <w:rStyle w:val="Hiperpovezava"/>
                <w:rFonts w:ascii="Times New Roman" w:hAnsi="Times New Roman"/>
                <w:noProof/>
                <w:szCs w:val="22"/>
              </w:rPr>
              <w:t>3.</w:t>
            </w:r>
            <w:r w:rsidR="00EC4A18" w:rsidRPr="00EC4A18">
              <w:rPr>
                <w:rFonts w:ascii="Times New Roman" w:eastAsiaTheme="minorEastAsia" w:hAnsi="Times New Roman"/>
                <w:noProof/>
                <w:szCs w:val="22"/>
              </w:rPr>
              <w:t xml:space="preserve"> </w:t>
            </w:r>
            <w:r w:rsidR="002F007B" w:rsidRPr="00EC4A18">
              <w:rPr>
                <w:rStyle w:val="Hiperpovezava"/>
                <w:rFonts w:ascii="Times New Roman" w:hAnsi="Times New Roman"/>
                <w:noProof/>
                <w:szCs w:val="22"/>
              </w:rPr>
              <w:t>SKLENITEV POGODBE IN SPREMEMBE POGODBE O IZVEDBI JAVNEGA NAROČILA TER MERILO ZA IZBOR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92" w:history="1">
            <w:r w:rsidR="002F007B" w:rsidRPr="00EC4A18">
              <w:rPr>
                <w:rStyle w:val="Hiperpovezava"/>
                <w:rFonts w:ascii="Times New Roman" w:hAnsi="Times New Roman"/>
                <w:noProof/>
                <w:szCs w:val="22"/>
              </w:rPr>
              <w:t>5. FINANČNA ZAVAROVANJA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22</w:t>
            </w:r>
            <w:r w:rsidR="002F007B" w:rsidRPr="00EC4A18">
              <w:rPr>
                <w:rFonts w:ascii="Times New Roman" w:hAnsi="Times New Roman"/>
                <w:noProof/>
                <w:webHidden/>
                <w:szCs w:val="22"/>
              </w:rPr>
              <w:fldChar w:fldCharType="end"/>
            </w:r>
          </w:hyperlink>
        </w:p>
        <w:p w:rsidR="002F007B" w:rsidRPr="00EC4A18" w:rsidRDefault="00C72AF3" w:rsidP="00EC4A18">
          <w:pPr>
            <w:pStyle w:val="Kazalovsebine2"/>
            <w:rPr>
              <w:rFonts w:ascii="Times New Roman" w:eastAsiaTheme="minorEastAsia" w:hAnsi="Times New Roman"/>
              <w:noProof/>
              <w:szCs w:val="22"/>
            </w:rPr>
          </w:pPr>
          <w:hyperlink w:anchor="_Toc23841193" w:history="1">
            <w:r w:rsidR="002F007B" w:rsidRPr="00EC4A18">
              <w:rPr>
                <w:rStyle w:val="Hiperpovezava"/>
                <w:rFonts w:ascii="Times New Roman" w:hAnsi="Times New Roman"/>
                <w:noProof/>
                <w:szCs w:val="22"/>
              </w:rPr>
              <w:t>6. PROTIKORUPCIJSKA  IN SOCIALNA KLAVZULA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23</w:t>
            </w:r>
            <w:r w:rsidR="002F007B" w:rsidRPr="00EC4A18">
              <w:rPr>
                <w:rFonts w:ascii="Times New Roman" w:hAnsi="Times New Roman"/>
                <w:noProof/>
                <w:webHidden/>
                <w:szCs w:val="22"/>
              </w:rPr>
              <w:fldChar w:fldCharType="end"/>
            </w:r>
          </w:hyperlink>
        </w:p>
        <w:p w:rsidR="002F007B" w:rsidRPr="00EC4A18" w:rsidRDefault="00C72AF3">
          <w:pPr>
            <w:pStyle w:val="Kazalovsebine3"/>
            <w:rPr>
              <w:rFonts w:ascii="Times New Roman" w:eastAsiaTheme="minorEastAsia" w:hAnsi="Times New Roman"/>
              <w:noProof/>
              <w:szCs w:val="22"/>
            </w:rPr>
          </w:pPr>
          <w:hyperlink w:anchor="_Toc23841194" w:history="1">
            <w:r w:rsidR="002F007B" w:rsidRPr="00EC4A18">
              <w:rPr>
                <w:rStyle w:val="Hiperpovezava"/>
                <w:rFonts w:ascii="Times New Roman" w:hAnsi="Times New Roman"/>
                <w:noProof/>
                <w:szCs w:val="22"/>
              </w:rPr>
              <w:t>7. PRAVNO VARSTVO</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23</w:t>
            </w:r>
            <w:r w:rsidR="002F007B" w:rsidRPr="00EC4A18">
              <w:rPr>
                <w:rFonts w:ascii="Times New Roman" w:hAnsi="Times New Roman"/>
                <w:noProof/>
                <w:webHidden/>
                <w:szCs w:val="22"/>
              </w:rPr>
              <w:fldChar w:fldCharType="end"/>
            </w:r>
          </w:hyperlink>
        </w:p>
        <w:p w:rsidR="002F007B" w:rsidRPr="00EC4A18" w:rsidRDefault="00C72AF3" w:rsidP="00EC4A18">
          <w:pPr>
            <w:pStyle w:val="Kazalovsebine2"/>
            <w:rPr>
              <w:rFonts w:ascii="Times New Roman" w:eastAsiaTheme="minorEastAsia" w:hAnsi="Times New Roman"/>
              <w:noProof/>
              <w:szCs w:val="22"/>
            </w:rPr>
          </w:pPr>
          <w:hyperlink w:anchor="_Toc23841195" w:history="1">
            <w:r w:rsidR="002F007B" w:rsidRPr="00EC4A18">
              <w:rPr>
                <w:rStyle w:val="Hiperpovezava"/>
                <w:rFonts w:ascii="Times New Roman" w:hAnsi="Times New Roman"/>
                <w:noProof/>
                <w:szCs w:val="22"/>
              </w:rPr>
              <w:t>8. SPLOŠNO</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24</w:t>
            </w:r>
            <w:r w:rsidR="002F007B" w:rsidRPr="00EC4A18">
              <w:rPr>
                <w:rFonts w:ascii="Times New Roman" w:hAnsi="Times New Roman"/>
                <w:noProof/>
                <w:webHidden/>
                <w:szCs w:val="22"/>
              </w:rPr>
              <w:fldChar w:fldCharType="end"/>
            </w:r>
          </w:hyperlink>
        </w:p>
        <w:p w:rsidR="002F007B" w:rsidRPr="00EC4A18" w:rsidRDefault="00C72AF3">
          <w:pPr>
            <w:pStyle w:val="Kazalovsebine1"/>
            <w:rPr>
              <w:rFonts w:ascii="Times New Roman" w:eastAsiaTheme="minorEastAsia" w:hAnsi="Times New Roman"/>
              <w:noProof/>
              <w:szCs w:val="22"/>
            </w:rPr>
          </w:pPr>
          <w:hyperlink w:anchor="_Toc23841196" w:history="1">
            <w:r w:rsidR="002F007B" w:rsidRPr="00EC4A18">
              <w:rPr>
                <w:rStyle w:val="Hiperpovezava"/>
                <w:rFonts w:ascii="Times New Roman" w:hAnsi="Times New Roman"/>
                <w:noProof/>
                <w:szCs w:val="22"/>
                <w:lang w:eastAsia="en-US"/>
              </w:rPr>
              <w:t>III.</w:t>
            </w:r>
            <w:r w:rsidR="002F007B" w:rsidRPr="00EC4A18">
              <w:rPr>
                <w:rFonts w:ascii="Times New Roman" w:eastAsiaTheme="minorEastAsia" w:hAnsi="Times New Roman"/>
                <w:noProof/>
                <w:szCs w:val="22"/>
              </w:rPr>
              <w:tab/>
            </w:r>
            <w:r w:rsidR="002F007B" w:rsidRPr="00EC4A18">
              <w:rPr>
                <w:rStyle w:val="Hiperpovezava"/>
                <w:rFonts w:ascii="Times New Roman" w:hAnsi="Times New Roman"/>
                <w:noProof/>
                <w:szCs w:val="22"/>
                <w:lang w:eastAsia="en-US"/>
              </w:rPr>
              <w:t>TEHNIČNE ZAHTEVE NAROČNIKA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25</w:t>
            </w:r>
            <w:r w:rsidR="002F007B" w:rsidRPr="00EC4A18">
              <w:rPr>
                <w:rFonts w:ascii="Times New Roman" w:hAnsi="Times New Roman"/>
                <w:noProof/>
                <w:webHidden/>
                <w:szCs w:val="22"/>
              </w:rPr>
              <w:fldChar w:fldCharType="end"/>
            </w:r>
          </w:hyperlink>
        </w:p>
        <w:p w:rsidR="002F007B" w:rsidRPr="00EC4A18" w:rsidRDefault="00C72AF3">
          <w:pPr>
            <w:pStyle w:val="Kazalovsebine1"/>
            <w:rPr>
              <w:rFonts w:ascii="Times New Roman" w:eastAsiaTheme="minorEastAsia" w:hAnsi="Times New Roman"/>
              <w:noProof/>
              <w:szCs w:val="22"/>
            </w:rPr>
          </w:pPr>
          <w:hyperlink w:anchor="_Toc23841202" w:history="1">
            <w:r w:rsidR="002F007B" w:rsidRPr="00EC4A18">
              <w:rPr>
                <w:rStyle w:val="Hiperpovezava"/>
                <w:rFonts w:ascii="Times New Roman" w:hAnsi="Times New Roman"/>
                <w:noProof/>
                <w:szCs w:val="22"/>
                <w:lang w:eastAsia="en-US"/>
              </w:rPr>
              <w:t>IV</w:t>
            </w:r>
            <w:r w:rsidR="00EC4A18" w:rsidRPr="00EC4A18">
              <w:rPr>
                <w:rStyle w:val="Hiperpovezava"/>
                <w:rFonts w:ascii="Times New Roman" w:hAnsi="Times New Roman"/>
                <w:noProof/>
                <w:szCs w:val="22"/>
                <w:lang w:eastAsia="en-US"/>
              </w:rPr>
              <w:t xml:space="preserve">. </w:t>
            </w:r>
            <w:r w:rsidR="00EC4A18" w:rsidRPr="00EC4A18">
              <w:rPr>
                <w:rStyle w:val="Hiperpovezava"/>
                <w:rFonts w:ascii="Times New Roman" w:hAnsi="Times New Roman"/>
                <w:noProof/>
                <w:szCs w:val="22"/>
              </w:rPr>
              <w:t>O</w:t>
            </w:r>
            <w:r w:rsidR="002F007B" w:rsidRPr="00EC4A18">
              <w:rPr>
                <w:rStyle w:val="Hiperpovezava"/>
                <w:rFonts w:ascii="Times New Roman" w:hAnsi="Times New Roman"/>
                <w:noProof/>
                <w:szCs w:val="22"/>
              </w:rPr>
              <w:t>BRAZCI IN DOKAZILA</w:t>
            </w:r>
            <w:r w:rsidR="00EC4A18" w:rsidRPr="00EC4A18">
              <w:rPr>
                <w:rStyle w:val="Hiperpovezava"/>
                <w:rFonts w:ascii="Times New Roman" w:hAnsi="Times New Roman"/>
                <w:noProof/>
                <w:szCs w:val="22"/>
              </w:rPr>
              <w:t>.</w:t>
            </w:r>
            <w:r w:rsidR="00EC4A18" w:rsidRPr="00EC4A18">
              <w:rPr>
                <w:rStyle w:val="Hiperpovezava"/>
                <w:rFonts w:ascii="Times New Roman" w:hAnsi="Times New Roman"/>
                <w:noProof/>
                <w:szCs w:val="22"/>
              </w:rPr>
              <w:tab/>
            </w:r>
            <w:r w:rsidR="002F007B" w:rsidRPr="00EC4A18">
              <w:rPr>
                <w:rStyle w:val="Hiperpovezava"/>
                <w:rFonts w:ascii="Times New Roman" w:hAnsi="Times New Roman"/>
                <w:noProof/>
                <w:webHidden/>
                <w:szCs w:val="22"/>
              </w:rPr>
              <w:fldChar w:fldCharType="begin"/>
            </w:r>
            <w:r w:rsidR="002F007B" w:rsidRPr="00EC4A18">
              <w:rPr>
                <w:rStyle w:val="Hiperpovezava"/>
                <w:rFonts w:ascii="Times New Roman" w:hAnsi="Times New Roman"/>
                <w:noProof/>
                <w:webHidden/>
                <w:szCs w:val="22"/>
              </w:rPr>
              <w:instrText xml:space="preserve"> PAGEREF _Toc23841202 \h </w:instrText>
            </w:r>
            <w:r w:rsidR="002F007B" w:rsidRPr="00EC4A18">
              <w:rPr>
                <w:rStyle w:val="Hiperpovezava"/>
                <w:rFonts w:ascii="Times New Roman" w:hAnsi="Times New Roman"/>
                <w:noProof/>
                <w:webHidden/>
                <w:szCs w:val="22"/>
              </w:rPr>
            </w:r>
            <w:r w:rsidR="002F007B" w:rsidRPr="00EC4A18">
              <w:rPr>
                <w:rStyle w:val="Hiperpovezava"/>
                <w:rFonts w:ascii="Times New Roman" w:hAnsi="Times New Roman"/>
                <w:noProof/>
                <w:webHidden/>
                <w:szCs w:val="22"/>
              </w:rPr>
              <w:fldChar w:fldCharType="separate"/>
            </w:r>
            <w:r>
              <w:rPr>
                <w:rStyle w:val="Hiperpovezava"/>
                <w:rFonts w:ascii="Times New Roman" w:hAnsi="Times New Roman"/>
                <w:noProof/>
                <w:webHidden/>
                <w:szCs w:val="22"/>
              </w:rPr>
              <w:t>37</w:t>
            </w:r>
            <w:r w:rsidR="002F007B" w:rsidRPr="00EC4A18">
              <w:rPr>
                <w:rStyle w:val="Hiperpovezava"/>
                <w:rFonts w:ascii="Times New Roman" w:hAnsi="Times New Roman"/>
                <w:noProof/>
                <w:webHidden/>
                <w:szCs w:val="22"/>
              </w:rPr>
              <w:fldChar w:fldCharType="end"/>
            </w:r>
          </w:hyperlink>
        </w:p>
        <w:p w:rsidR="00EC4A18" w:rsidRDefault="00E90F31" w:rsidP="000A499D">
          <w:pPr>
            <w:spacing w:line="240" w:lineRule="auto"/>
          </w:pPr>
          <w:r w:rsidRPr="00083686">
            <w:rPr>
              <w:rFonts w:ascii="Times New Roman" w:hAnsi="Times New Roman"/>
            </w:rPr>
            <w:fldChar w:fldCharType="end"/>
          </w:r>
        </w:p>
      </w:sdtContent>
    </w:sdt>
    <w:p w:rsidR="00EC4A18" w:rsidRDefault="00EC4A18">
      <w:pPr>
        <w:spacing w:after="200"/>
        <w:jc w:val="left"/>
        <w:rPr>
          <w:rFonts w:ascii="Times New Roman" w:hAnsi="Times New Roman"/>
          <w:sz w:val="24"/>
          <w:szCs w:val="24"/>
        </w:rPr>
      </w:pPr>
      <w:r>
        <w:rPr>
          <w:rFonts w:ascii="Times New Roman" w:hAnsi="Times New Roman"/>
          <w:sz w:val="24"/>
          <w:szCs w:val="24"/>
        </w:rPr>
        <w:br w:type="page"/>
      </w:r>
    </w:p>
    <w:p w:rsidR="000A499D" w:rsidRPr="00EC4A18" w:rsidRDefault="000A499D" w:rsidP="000A499D">
      <w:pPr>
        <w:spacing w:line="240" w:lineRule="auto"/>
        <w:rPr>
          <w:rFonts w:ascii="Times New Roman" w:hAnsi="Times New Roman"/>
        </w:rPr>
      </w:pPr>
      <w:r w:rsidRPr="000A499D">
        <w:rPr>
          <w:rFonts w:ascii="Times New Roman" w:hAnsi="Times New Roman"/>
          <w:sz w:val="24"/>
          <w:szCs w:val="24"/>
        </w:rPr>
        <w:lastRenderedPageBreak/>
        <w:t xml:space="preserve">Številka.: </w:t>
      </w:r>
      <w:r w:rsidR="008C2ABB" w:rsidRPr="008C2ABB">
        <w:rPr>
          <w:rFonts w:ascii="Times New Roman" w:hAnsi="Times New Roman"/>
          <w:sz w:val="24"/>
          <w:szCs w:val="24"/>
        </w:rPr>
        <w:t>IP2302698</w:t>
      </w:r>
    </w:p>
    <w:p w:rsidR="000A499D" w:rsidRPr="000A499D" w:rsidRDefault="000A499D" w:rsidP="000A499D">
      <w:pPr>
        <w:spacing w:line="240" w:lineRule="auto"/>
        <w:rPr>
          <w:rFonts w:ascii="Times New Roman" w:hAnsi="Times New Roman"/>
          <w:sz w:val="24"/>
          <w:szCs w:val="24"/>
        </w:rPr>
      </w:pPr>
      <w:r w:rsidRPr="000A499D">
        <w:rPr>
          <w:rFonts w:ascii="Times New Roman" w:hAnsi="Times New Roman"/>
          <w:sz w:val="24"/>
          <w:szCs w:val="24"/>
        </w:rPr>
        <w:t xml:space="preserve">Datum: </w:t>
      </w:r>
      <w:r w:rsidR="008C2ABB" w:rsidRPr="008C2ABB">
        <w:rPr>
          <w:rFonts w:ascii="Times New Roman" w:hAnsi="Times New Roman"/>
          <w:sz w:val="24"/>
          <w:szCs w:val="24"/>
        </w:rPr>
        <w:t>26</w:t>
      </w:r>
      <w:r w:rsidR="00FA1EF7" w:rsidRPr="008C2ABB">
        <w:rPr>
          <w:rFonts w:ascii="Times New Roman" w:hAnsi="Times New Roman"/>
          <w:sz w:val="24"/>
          <w:szCs w:val="24"/>
        </w:rPr>
        <w:t>.5.2023</w:t>
      </w:r>
    </w:p>
    <w:p w:rsidR="000A499D" w:rsidRPr="000A499D" w:rsidRDefault="000A499D" w:rsidP="000A499D">
      <w:pPr>
        <w:spacing w:line="240" w:lineRule="auto"/>
        <w:jc w:val="left"/>
        <w:rPr>
          <w:rFonts w:ascii="Times New Roman" w:hAnsi="Times New Roman"/>
          <w:szCs w:val="24"/>
        </w:rPr>
      </w:pPr>
    </w:p>
    <w:p w:rsidR="000A499D" w:rsidRPr="000A499D" w:rsidRDefault="000A499D" w:rsidP="00A52798">
      <w:pPr>
        <w:pStyle w:val="Naslov1"/>
      </w:pPr>
      <w:bookmarkStart w:id="1" w:name="_Toc526272248"/>
      <w:bookmarkStart w:id="2" w:name="_Toc526272362"/>
      <w:bookmarkStart w:id="3" w:name="_Toc526273906"/>
      <w:bookmarkStart w:id="4" w:name="_Toc23841157"/>
      <w:r w:rsidRPr="000A499D">
        <w:t>POVABILO K ODDAJI PONUDBE</w:t>
      </w:r>
      <w:bookmarkEnd w:id="1"/>
      <w:bookmarkEnd w:id="2"/>
      <w:bookmarkEnd w:id="3"/>
      <w:bookmarkEnd w:id="4"/>
    </w:p>
    <w:p w:rsidR="000A499D" w:rsidRPr="000A499D" w:rsidRDefault="000A499D" w:rsidP="000A499D">
      <w:pPr>
        <w:spacing w:line="240" w:lineRule="auto"/>
        <w:jc w:val="left"/>
        <w:rPr>
          <w:rFonts w:ascii="Times New Roman" w:hAnsi="Times New Roman"/>
          <w:szCs w:val="24"/>
        </w:rPr>
      </w:pPr>
    </w:p>
    <w:p w:rsidR="000A499D" w:rsidRPr="000A499D" w:rsidRDefault="001B68A3" w:rsidP="000A499D">
      <w:pPr>
        <w:spacing w:line="240" w:lineRule="auto"/>
        <w:rPr>
          <w:rFonts w:ascii="Times New Roman" w:hAnsi="Times New Roman" w:cs="Arial"/>
          <w:szCs w:val="22"/>
        </w:rPr>
      </w:pPr>
      <w:r>
        <w:rPr>
          <w:rFonts w:ascii="Times New Roman" w:hAnsi="Times New Roman"/>
          <w:szCs w:val="22"/>
        </w:rPr>
        <w:t>Na podlagi 40</w:t>
      </w:r>
      <w:r w:rsidR="00DC02A8">
        <w:rPr>
          <w:rFonts w:ascii="Times New Roman" w:hAnsi="Times New Roman"/>
          <w:szCs w:val="22"/>
        </w:rPr>
        <w:t xml:space="preserve">. </w:t>
      </w:r>
      <w:r w:rsidR="006E11F8">
        <w:rPr>
          <w:rFonts w:ascii="Times New Roman" w:hAnsi="Times New Roman"/>
          <w:szCs w:val="22"/>
        </w:rPr>
        <w:t>č</w:t>
      </w:r>
      <w:r w:rsidR="00DC02A8">
        <w:rPr>
          <w:rFonts w:ascii="Times New Roman" w:hAnsi="Times New Roman"/>
          <w:szCs w:val="22"/>
        </w:rPr>
        <w:t>lena</w:t>
      </w:r>
      <w:r w:rsidR="006E11F8">
        <w:rPr>
          <w:rFonts w:ascii="Times New Roman" w:hAnsi="Times New Roman"/>
          <w:szCs w:val="22"/>
        </w:rPr>
        <w:t xml:space="preserve"> (odprti postopek)</w:t>
      </w:r>
      <w:r w:rsidR="00DC02A8">
        <w:rPr>
          <w:rFonts w:ascii="Times New Roman" w:hAnsi="Times New Roman"/>
          <w:szCs w:val="22"/>
        </w:rPr>
        <w:t xml:space="preserve"> </w:t>
      </w:r>
      <w:r w:rsidR="000A499D" w:rsidRPr="000A499D">
        <w:rPr>
          <w:rFonts w:ascii="Times New Roman" w:hAnsi="Times New Roman"/>
          <w:szCs w:val="22"/>
        </w:rPr>
        <w:t>ZJN-3</w:t>
      </w:r>
      <w:r w:rsidR="00DC02A8">
        <w:rPr>
          <w:rFonts w:ascii="Times New Roman" w:hAnsi="Times New Roman"/>
          <w:szCs w:val="22"/>
        </w:rPr>
        <w:t xml:space="preserve"> </w:t>
      </w:r>
      <w:r w:rsidR="000A499D" w:rsidRPr="000A499D">
        <w:rPr>
          <w:rFonts w:ascii="Times New Roman" w:hAnsi="Times New Roman"/>
          <w:szCs w:val="22"/>
        </w:rPr>
        <w:t xml:space="preserve">naročnik </w:t>
      </w:r>
      <w:r w:rsidR="000A499D" w:rsidRPr="000A499D">
        <w:rPr>
          <w:rFonts w:ascii="Times New Roman" w:hAnsi="Times New Roman"/>
          <w:b/>
          <w:szCs w:val="22"/>
        </w:rPr>
        <w:t>DOM DANICE VOGRINEC MARIBOR, Čufarjeva cesta 9, 2000 Maribor</w:t>
      </w:r>
      <w:r w:rsidR="000A499D" w:rsidRPr="000A499D">
        <w:rPr>
          <w:rFonts w:ascii="Times New Roman" w:hAnsi="Times New Roman"/>
          <w:szCs w:val="22"/>
        </w:rPr>
        <w:t xml:space="preserve"> vabi vse ponudnike, ki imajo interes, da predložijo svojo ponudbo v informacijski sistem e-JN na</w:t>
      </w:r>
      <w:r w:rsidR="000A499D" w:rsidRPr="000A499D">
        <w:rPr>
          <w:rFonts w:ascii="Times New Roman" w:hAnsi="Times New Roman" w:cs="Arial"/>
          <w:szCs w:val="22"/>
        </w:rPr>
        <w:t xml:space="preserve"> spletnem naslovu</w:t>
      </w:r>
      <w:r w:rsidR="006425B3">
        <w:rPr>
          <w:rFonts w:ascii="Times New Roman" w:hAnsi="Times New Roman" w:cs="Arial"/>
          <w:szCs w:val="22"/>
        </w:rPr>
        <w:t xml:space="preserve"> </w:t>
      </w:r>
      <w:hyperlink r:id="rId10"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 v skladu s točko 3 dokumenta Navodila za uporabo informacijskega sistema za uporabo funkcionalnosti elektronske oddaje ponudb e-JN: PONUDNIKI (v nadaljevanju: Navodila za uporabo e-JN), ki je objavljen na spletnem naslovu</w:t>
      </w:r>
      <w:r w:rsidR="006425B3">
        <w:rPr>
          <w:rFonts w:ascii="Times New Roman" w:hAnsi="Times New Roman" w:cs="Arial"/>
          <w:szCs w:val="22"/>
        </w:rPr>
        <w:t xml:space="preserve"> </w:t>
      </w:r>
      <w:hyperlink r:id="rId11"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w:t>
      </w:r>
    </w:p>
    <w:p w:rsidR="000A499D" w:rsidRPr="000A499D" w:rsidRDefault="000A499D" w:rsidP="000A499D">
      <w:pPr>
        <w:spacing w:line="240" w:lineRule="auto"/>
        <w:rPr>
          <w:rFonts w:ascii="Times New Roman" w:hAnsi="Times New Roman"/>
          <w:szCs w:val="22"/>
        </w:rPr>
      </w:pPr>
    </w:p>
    <w:p w:rsidR="00485D1D" w:rsidRDefault="000A499D" w:rsidP="00485D1D">
      <w:pPr>
        <w:spacing w:line="240" w:lineRule="auto"/>
        <w:rPr>
          <w:rFonts w:ascii="Times New Roman" w:hAnsi="Times New Roman"/>
          <w:b/>
          <w:szCs w:val="22"/>
        </w:rPr>
      </w:pPr>
      <w:r w:rsidRPr="000A499D">
        <w:rPr>
          <w:rFonts w:ascii="Times New Roman" w:hAnsi="Times New Roman"/>
          <w:szCs w:val="22"/>
        </w:rPr>
        <w:t>Naročnik je na portalu javnih naročil dne __________,</w:t>
      </w:r>
      <w:r w:rsidR="00C14029">
        <w:rPr>
          <w:rFonts w:ascii="Times New Roman" w:hAnsi="Times New Roman"/>
          <w:szCs w:val="22"/>
        </w:rPr>
        <w:t xml:space="preserve"> </w:t>
      </w:r>
      <w:r w:rsidR="00C14029" w:rsidRPr="00C14029">
        <w:rPr>
          <w:rFonts w:ascii="Times New Roman" w:hAnsi="Times New Roman"/>
          <w:szCs w:val="22"/>
        </w:rPr>
        <w:t>pod številko objave</w:t>
      </w:r>
      <w:r w:rsidR="00E507ED">
        <w:rPr>
          <w:rFonts w:ascii="Times New Roman" w:hAnsi="Times New Roman"/>
          <w:szCs w:val="22"/>
        </w:rPr>
        <w:t xml:space="preserve"> </w:t>
      </w:r>
      <w:r w:rsidR="00563C7E">
        <w:rPr>
          <w:rFonts w:ascii="Times New Roman" w:hAnsi="Times New Roman"/>
          <w:szCs w:val="22"/>
        </w:rPr>
        <w:t>JN______/2023</w:t>
      </w:r>
      <w:r w:rsidR="00E507ED" w:rsidRPr="00E507ED">
        <w:rPr>
          <w:rFonts w:ascii="Times New Roman" w:hAnsi="Times New Roman"/>
          <w:szCs w:val="22"/>
        </w:rPr>
        <w:t>, UR l. EU št.________</w:t>
      </w:r>
      <w:r w:rsidR="00C14029" w:rsidRPr="00C14029">
        <w:rPr>
          <w:rFonts w:ascii="Times New Roman" w:hAnsi="Times New Roman"/>
          <w:szCs w:val="22"/>
        </w:rPr>
        <w:t>,</w:t>
      </w:r>
      <w:r w:rsidR="00C14029">
        <w:rPr>
          <w:rFonts w:ascii="Times New Roman" w:hAnsi="Times New Roman"/>
          <w:szCs w:val="22"/>
        </w:rPr>
        <w:t xml:space="preserve"> </w:t>
      </w:r>
      <w:r w:rsidRPr="000A499D">
        <w:rPr>
          <w:rFonts w:ascii="Times New Roman" w:hAnsi="Times New Roman"/>
          <w:szCs w:val="22"/>
        </w:rPr>
        <w:t>objavil javno naročilo</w:t>
      </w:r>
      <w:r w:rsidR="005D612F">
        <w:rPr>
          <w:rFonts w:ascii="Times New Roman" w:hAnsi="Times New Roman"/>
          <w:szCs w:val="22"/>
        </w:rPr>
        <w:t xml:space="preserve"> (</w:t>
      </w:r>
      <w:r w:rsidR="005D612F" w:rsidRPr="00A10D0A">
        <w:rPr>
          <w:rFonts w:ascii="Times New Roman" w:hAnsi="Times New Roman"/>
          <w:b/>
          <w:szCs w:val="22"/>
        </w:rPr>
        <w:t>vrsta postopka:</w:t>
      </w:r>
      <w:r w:rsidR="00B72ADC">
        <w:rPr>
          <w:rFonts w:ascii="Times New Roman" w:hAnsi="Times New Roman"/>
          <w:b/>
          <w:szCs w:val="22"/>
        </w:rPr>
        <w:t xml:space="preserve"> odprti postopek</w:t>
      </w:r>
      <w:r w:rsidR="005D612F">
        <w:rPr>
          <w:rFonts w:ascii="Times New Roman" w:hAnsi="Times New Roman"/>
          <w:szCs w:val="22"/>
        </w:rPr>
        <w:t>)</w:t>
      </w:r>
      <w:r w:rsidRPr="000A499D">
        <w:rPr>
          <w:rFonts w:ascii="Times New Roman" w:hAnsi="Times New Roman"/>
          <w:szCs w:val="22"/>
        </w:rPr>
        <w:t xml:space="preserve"> za i</w:t>
      </w:r>
      <w:r w:rsidR="005D612F">
        <w:rPr>
          <w:rFonts w:ascii="Times New Roman" w:hAnsi="Times New Roman"/>
          <w:szCs w:val="22"/>
        </w:rPr>
        <w:t xml:space="preserve">zbiro izvajalca </w:t>
      </w:r>
      <w:r w:rsidR="005D612F" w:rsidRPr="009D3A5A">
        <w:rPr>
          <w:rFonts w:ascii="Times New Roman" w:hAnsi="Times New Roman"/>
          <w:b/>
          <w:szCs w:val="22"/>
        </w:rPr>
        <w:t xml:space="preserve">za </w:t>
      </w:r>
      <w:r w:rsidR="00EA15C5" w:rsidRPr="00EA15C5">
        <w:rPr>
          <w:rFonts w:ascii="Times New Roman" w:hAnsi="Times New Roman"/>
          <w:b/>
          <w:szCs w:val="22"/>
        </w:rPr>
        <w:t>storitev  OKOLJU PRIJAZNE S</w:t>
      </w:r>
      <w:r w:rsidR="004958EB">
        <w:rPr>
          <w:rFonts w:ascii="Times New Roman" w:hAnsi="Times New Roman"/>
          <w:b/>
          <w:szCs w:val="22"/>
        </w:rPr>
        <w:t>TORITVE ČIŠČENJA PROSTOROV DOMA</w:t>
      </w:r>
      <w:r w:rsidR="00EA15C5" w:rsidRPr="00EA15C5">
        <w:rPr>
          <w:rFonts w:ascii="Times New Roman" w:hAnsi="Times New Roman"/>
          <w:b/>
          <w:szCs w:val="22"/>
        </w:rPr>
        <w:t xml:space="preserve"> DANICE VOGRINEC MARIBOR na lokacijah Čufarjeva cesta 9, </w:t>
      </w:r>
      <w:r w:rsidR="00EA15C5">
        <w:rPr>
          <w:rFonts w:ascii="Times New Roman" w:hAnsi="Times New Roman"/>
          <w:b/>
          <w:szCs w:val="22"/>
        </w:rPr>
        <w:t>2000 Maribor (</w:t>
      </w:r>
      <w:r w:rsidR="00EA15C5" w:rsidRPr="00EA15C5">
        <w:rPr>
          <w:rFonts w:ascii="Times New Roman" w:hAnsi="Times New Roman"/>
          <w:b/>
          <w:szCs w:val="22"/>
        </w:rPr>
        <w:t>DE Pobrežje</w:t>
      </w:r>
      <w:r w:rsidR="00EA15C5">
        <w:rPr>
          <w:rFonts w:ascii="Times New Roman" w:hAnsi="Times New Roman"/>
          <w:b/>
          <w:szCs w:val="22"/>
        </w:rPr>
        <w:t>) in Veselova ulica</w:t>
      </w:r>
      <w:r w:rsidR="00EA15C5" w:rsidRPr="00EA15C5">
        <w:rPr>
          <w:rFonts w:ascii="Times New Roman" w:hAnsi="Times New Roman"/>
          <w:b/>
          <w:szCs w:val="22"/>
        </w:rPr>
        <w:t xml:space="preserve"> 3, </w:t>
      </w:r>
      <w:r w:rsidR="00EA15C5">
        <w:rPr>
          <w:rFonts w:ascii="Times New Roman" w:hAnsi="Times New Roman"/>
          <w:b/>
          <w:szCs w:val="22"/>
        </w:rPr>
        <w:t>2000 Maribor (</w:t>
      </w:r>
      <w:r w:rsidR="00EA15C5" w:rsidRPr="00EA15C5">
        <w:rPr>
          <w:rFonts w:ascii="Times New Roman" w:hAnsi="Times New Roman"/>
          <w:b/>
          <w:szCs w:val="22"/>
        </w:rPr>
        <w:t>DE Tabor</w:t>
      </w:r>
      <w:r w:rsidR="00EA15C5">
        <w:rPr>
          <w:rFonts w:ascii="Times New Roman" w:hAnsi="Times New Roman"/>
          <w:b/>
          <w:szCs w:val="22"/>
        </w:rPr>
        <w:t>)</w:t>
      </w:r>
      <w:r w:rsidR="00EA15C5" w:rsidRPr="00EA15C5">
        <w:rPr>
          <w:rFonts w:ascii="Times New Roman" w:hAnsi="Times New Roman"/>
          <w:b/>
          <w:szCs w:val="22"/>
        </w:rPr>
        <w:t xml:space="preserve">, za pogodbeno obdobje treh let predvidoma od </w:t>
      </w:r>
      <w:r w:rsidR="0029402C" w:rsidRPr="0074172E">
        <w:rPr>
          <w:rFonts w:ascii="Times New Roman" w:hAnsi="Times New Roman"/>
          <w:b/>
          <w:szCs w:val="22"/>
        </w:rPr>
        <w:t>1.9</w:t>
      </w:r>
      <w:r w:rsidR="00563C7E" w:rsidRPr="0074172E">
        <w:rPr>
          <w:rFonts w:ascii="Times New Roman" w:hAnsi="Times New Roman"/>
          <w:b/>
          <w:szCs w:val="22"/>
        </w:rPr>
        <w:t>.2023</w:t>
      </w:r>
      <w:r w:rsidR="008A73D3" w:rsidRPr="002868B3">
        <w:rPr>
          <w:rFonts w:ascii="Times New Roman" w:hAnsi="Times New Roman"/>
          <w:b/>
          <w:szCs w:val="22"/>
        </w:rPr>
        <w:t xml:space="preserve"> do </w:t>
      </w:r>
      <w:r w:rsidR="00A0523A" w:rsidRPr="0074172E">
        <w:rPr>
          <w:rFonts w:ascii="Times New Roman" w:hAnsi="Times New Roman"/>
          <w:b/>
          <w:szCs w:val="22"/>
        </w:rPr>
        <w:t>31</w:t>
      </w:r>
      <w:r w:rsidR="007F7931" w:rsidRPr="0074172E">
        <w:rPr>
          <w:rFonts w:ascii="Times New Roman" w:hAnsi="Times New Roman"/>
          <w:b/>
          <w:szCs w:val="22"/>
        </w:rPr>
        <w:t>.8</w:t>
      </w:r>
      <w:r w:rsidR="007E16F1" w:rsidRPr="0074172E">
        <w:rPr>
          <w:rFonts w:ascii="Times New Roman" w:hAnsi="Times New Roman"/>
          <w:b/>
          <w:szCs w:val="22"/>
        </w:rPr>
        <w:t>.2026</w:t>
      </w:r>
      <w:r w:rsidR="00EA15C5" w:rsidRPr="00EA15C5">
        <w:rPr>
          <w:rFonts w:ascii="Times New Roman" w:hAnsi="Times New Roman"/>
          <w:b/>
          <w:szCs w:val="22"/>
        </w:rPr>
        <w:t xml:space="preserve">   po odprtem postopku v skladu s 40. členom ZJN-3.</w:t>
      </w:r>
    </w:p>
    <w:p w:rsidR="00EA15C5" w:rsidRDefault="00EA15C5" w:rsidP="00485D1D">
      <w:pPr>
        <w:spacing w:line="240" w:lineRule="auto"/>
        <w:rPr>
          <w:rFonts w:ascii="Times New Roman" w:hAnsi="Times New Roman"/>
          <w:b/>
          <w:szCs w:val="22"/>
        </w:rPr>
      </w:pPr>
    </w:p>
    <w:p w:rsidR="000A499D" w:rsidRPr="00202973" w:rsidRDefault="00086C49" w:rsidP="000A499D">
      <w:pPr>
        <w:spacing w:line="240" w:lineRule="auto"/>
        <w:rPr>
          <w:rFonts w:ascii="Times New Roman" w:hAnsi="Times New Roman"/>
          <w:szCs w:val="22"/>
        </w:rPr>
      </w:pPr>
      <w:r w:rsidRPr="00086C49">
        <w:rPr>
          <w:rFonts w:ascii="Times New Roman" w:hAnsi="Times New Roman"/>
          <w:szCs w:val="22"/>
        </w:rPr>
        <w:t xml:space="preserve">Kontaktni osebi s strani naročnika sta </w:t>
      </w:r>
      <w:r w:rsidR="00202973">
        <w:rPr>
          <w:rFonts w:ascii="Times New Roman" w:hAnsi="Times New Roman"/>
          <w:szCs w:val="22"/>
        </w:rPr>
        <w:t>Jože Manfreda</w:t>
      </w:r>
      <w:r w:rsidRPr="00086C49">
        <w:rPr>
          <w:rFonts w:ascii="Times New Roman" w:hAnsi="Times New Roman"/>
          <w:szCs w:val="22"/>
        </w:rPr>
        <w:t xml:space="preserve"> in Tatjana PERŠUH, telefon (02) 48-06-100, elektronska pošta</w:t>
      </w:r>
      <w:r w:rsidR="000C1A30">
        <w:t xml:space="preserve"> </w:t>
      </w:r>
      <w:hyperlink r:id="rId12" w:history="1">
        <w:r w:rsidR="000C1A30" w:rsidRPr="000C1A30">
          <w:rPr>
            <w:rStyle w:val="Hiperpovezava"/>
            <w:rFonts w:ascii="Times New Roman" w:hAnsi="Times New Roman"/>
          </w:rPr>
          <w:t>Joze.Manfreda@danica-vogrinec.si</w:t>
        </w:r>
      </w:hyperlink>
      <w:r w:rsidR="003D49F1">
        <w:rPr>
          <w:rFonts w:ascii="Times New Roman" w:hAnsi="Times New Roman"/>
          <w:szCs w:val="22"/>
        </w:rPr>
        <w:t xml:space="preserve"> in</w:t>
      </w:r>
      <w:r w:rsidR="000C1A30">
        <w:rPr>
          <w:rFonts w:ascii="Times New Roman" w:hAnsi="Times New Roman"/>
          <w:szCs w:val="22"/>
        </w:rPr>
        <w:t xml:space="preserve"> </w:t>
      </w:r>
      <w:hyperlink r:id="rId13" w:history="1">
        <w:r w:rsidR="000C1A30" w:rsidRPr="00A33C01">
          <w:rPr>
            <w:rStyle w:val="Hiperpovezava"/>
            <w:rFonts w:ascii="Times New Roman" w:hAnsi="Times New Roman"/>
            <w:szCs w:val="22"/>
          </w:rPr>
          <w:t>tatjana.persuh@danica-vogrinec.si</w:t>
        </w:r>
      </w:hyperlink>
      <w:r w:rsidR="000C1A30">
        <w:rPr>
          <w:rFonts w:ascii="Times New Roman" w:hAnsi="Times New Roman"/>
          <w:szCs w:val="22"/>
        </w:rPr>
        <w:t xml:space="preserve">, </w:t>
      </w:r>
      <w:r w:rsidRPr="00086C49">
        <w:rPr>
          <w:rFonts w:ascii="Times New Roman" w:hAnsi="Times New Roman"/>
          <w:szCs w:val="22"/>
        </w:rPr>
        <w:t>internetni naslov</w:t>
      </w:r>
      <w:r w:rsidR="00C77DA2">
        <w:rPr>
          <w:rFonts w:ascii="Times New Roman" w:hAnsi="Times New Roman"/>
          <w:szCs w:val="22"/>
        </w:rPr>
        <w:t xml:space="preserve"> </w:t>
      </w:r>
      <w:hyperlink r:id="rId14" w:history="1">
        <w:r w:rsidR="00C77DA2" w:rsidRPr="00C77DA2">
          <w:rPr>
            <w:rStyle w:val="Hiperpovezava"/>
            <w:rFonts w:ascii="Times New Roman" w:hAnsi="Times New Roman"/>
            <w:szCs w:val="22"/>
          </w:rPr>
          <w:t>https://www.danica-vogrinec.si/</w:t>
        </w:r>
      </w:hyperlink>
      <w:r w:rsidR="000A499D" w:rsidRPr="00202973">
        <w:rPr>
          <w:rFonts w:ascii="Times New Roman" w:hAnsi="Times New Roman"/>
          <w:color w:val="000000"/>
          <w:szCs w:val="22"/>
        </w:rPr>
        <w:t>,</w:t>
      </w:r>
      <w:r w:rsidR="000A499D" w:rsidRPr="000A499D">
        <w:rPr>
          <w:rFonts w:ascii="Times New Roman" w:hAnsi="Times New Roman"/>
          <w:b/>
          <w:color w:val="000000"/>
          <w:szCs w:val="22"/>
        </w:rPr>
        <w:t xml:space="preserve"> </w:t>
      </w:r>
      <w:r w:rsidR="00202973">
        <w:rPr>
          <w:rFonts w:ascii="Times New Roman" w:hAnsi="Times New Roman"/>
          <w:color w:val="000000"/>
          <w:szCs w:val="22"/>
        </w:rPr>
        <w:t>navedeni</w:t>
      </w:r>
      <w:r w:rsidR="000A499D" w:rsidRPr="000A499D">
        <w:rPr>
          <w:rFonts w:ascii="Times New Roman" w:hAnsi="Times New Roman"/>
          <w:color w:val="000000"/>
          <w:szCs w:val="22"/>
        </w:rPr>
        <w:t xml:space="preserve">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A499D" w:rsidRPr="000A499D" w:rsidRDefault="000A499D" w:rsidP="000A499D">
      <w:pPr>
        <w:spacing w:line="240" w:lineRule="auto"/>
        <w:rPr>
          <w:rFonts w:ascii="Times New Roman" w:hAnsi="Times New Roman"/>
          <w:color w:val="000000"/>
          <w:szCs w:val="22"/>
        </w:rPr>
      </w:pPr>
    </w:p>
    <w:p w:rsidR="000A499D" w:rsidRP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Oddana ponudba </w:t>
      </w:r>
      <w:r w:rsidRPr="000A499D">
        <w:rPr>
          <w:rFonts w:ascii="Times New Roman" w:hAnsi="Times New Roman"/>
          <w:color w:val="000000"/>
          <w:szCs w:val="22"/>
        </w:rPr>
        <w:t xml:space="preserve">se bo štela za pravočasno, če jo bo kandidat oddal najpozneje </w:t>
      </w:r>
      <w:r w:rsidRPr="000A499D">
        <w:rPr>
          <w:rFonts w:ascii="Times New Roman" w:hAnsi="Times New Roman"/>
          <w:b/>
          <w:bCs/>
          <w:color w:val="000000"/>
          <w:szCs w:val="22"/>
        </w:rPr>
        <w:t xml:space="preserve">do </w:t>
      </w:r>
      <w:r w:rsidR="0074172E" w:rsidRPr="00A0718A">
        <w:rPr>
          <w:rFonts w:ascii="Times New Roman" w:hAnsi="Times New Roman"/>
          <w:b/>
          <w:bCs/>
          <w:color w:val="000000"/>
          <w:szCs w:val="22"/>
        </w:rPr>
        <w:t>20</w:t>
      </w:r>
      <w:r w:rsidR="0050063E" w:rsidRPr="00A0718A">
        <w:rPr>
          <w:rFonts w:ascii="Times New Roman" w:hAnsi="Times New Roman"/>
          <w:b/>
          <w:bCs/>
          <w:color w:val="000000"/>
          <w:szCs w:val="22"/>
        </w:rPr>
        <w:t>.</w:t>
      </w:r>
      <w:r w:rsidR="00F92DC7" w:rsidRPr="00A0718A">
        <w:rPr>
          <w:rFonts w:ascii="Times New Roman" w:hAnsi="Times New Roman"/>
          <w:b/>
          <w:bCs/>
          <w:color w:val="000000"/>
          <w:szCs w:val="22"/>
        </w:rPr>
        <w:t>7</w:t>
      </w:r>
      <w:r w:rsidR="00A97DE8" w:rsidRPr="00A0718A">
        <w:rPr>
          <w:rFonts w:ascii="Times New Roman" w:hAnsi="Times New Roman"/>
          <w:b/>
          <w:bCs/>
          <w:color w:val="000000"/>
          <w:szCs w:val="22"/>
        </w:rPr>
        <w:t>.2023</w:t>
      </w:r>
      <w:r w:rsidRPr="000A499D">
        <w:rPr>
          <w:rFonts w:ascii="Times New Roman" w:hAnsi="Times New Roman"/>
          <w:b/>
          <w:bCs/>
          <w:color w:val="000000"/>
          <w:szCs w:val="22"/>
        </w:rPr>
        <w:t xml:space="preserve"> do </w:t>
      </w:r>
      <w:r w:rsidRPr="006A609C">
        <w:rPr>
          <w:rFonts w:ascii="Times New Roman" w:hAnsi="Times New Roman"/>
          <w:b/>
          <w:bCs/>
          <w:color w:val="000000"/>
          <w:szCs w:val="22"/>
        </w:rPr>
        <w:t>10.00 ure</w:t>
      </w:r>
      <w:r w:rsidRPr="000A499D">
        <w:rPr>
          <w:rFonts w:ascii="Times New Roman" w:hAnsi="Times New Roman"/>
          <w:color w:val="000000"/>
          <w:szCs w:val="22"/>
        </w:rPr>
        <w:t>, v informacijski sistem e-JN.</w:t>
      </w:r>
    </w:p>
    <w:p w:rsidR="000A499D" w:rsidRPr="000A499D" w:rsidRDefault="000A499D" w:rsidP="000A499D">
      <w:pPr>
        <w:spacing w:line="240" w:lineRule="auto"/>
        <w:rPr>
          <w:rFonts w:ascii="Times New Roman" w:hAnsi="Times New Roman"/>
          <w:color w:val="000000"/>
          <w:szCs w:val="22"/>
        </w:rPr>
      </w:pPr>
    </w:p>
    <w:p w:rsid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Odpiranje ponudb bo potekalo avtomatično v informacijskem sistemu e-JN dne </w:t>
      </w:r>
      <w:r w:rsidR="008E0DD0" w:rsidRPr="008E0DD0">
        <w:rPr>
          <w:rFonts w:ascii="Times New Roman" w:hAnsi="Times New Roman"/>
          <w:b/>
          <w:bCs/>
          <w:color w:val="000000"/>
          <w:szCs w:val="22"/>
        </w:rPr>
        <w:t>20</w:t>
      </w:r>
      <w:r w:rsidR="007F26B7" w:rsidRPr="008E0DD0">
        <w:rPr>
          <w:rFonts w:ascii="Times New Roman" w:hAnsi="Times New Roman"/>
          <w:b/>
          <w:bCs/>
          <w:color w:val="000000"/>
          <w:szCs w:val="22"/>
        </w:rPr>
        <w:t>.7</w:t>
      </w:r>
      <w:r w:rsidR="00F04894" w:rsidRPr="008E0DD0">
        <w:rPr>
          <w:rFonts w:ascii="Times New Roman" w:hAnsi="Times New Roman"/>
          <w:b/>
          <w:bCs/>
          <w:color w:val="000000"/>
          <w:szCs w:val="22"/>
        </w:rPr>
        <w:t>.</w:t>
      </w:r>
      <w:r w:rsidR="00A97DE8" w:rsidRPr="008E0DD0">
        <w:rPr>
          <w:rFonts w:ascii="Times New Roman" w:hAnsi="Times New Roman"/>
          <w:b/>
          <w:bCs/>
          <w:color w:val="000000"/>
          <w:szCs w:val="22"/>
        </w:rPr>
        <w:t>2023</w:t>
      </w:r>
      <w:r w:rsidRPr="000A499D">
        <w:rPr>
          <w:rFonts w:ascii="Times New Roman" w:hAnsi="Times New Roman"/>
          <w:b/>
          <w:bCs/>
          <w:color w:val="000000"/>
          <w:szCs w:val="22"/>
        </w:rPr>
        <w:t xml:space="preserve"> in se bo začelo ob </w:t>
      </w:r>
      <w:r w:rsidR="00A97DE8">
        <w:rPr>
          <w:rFonts w:ascii="Times New Roman" w:hAnsi="Times New Roman"/>
          <w:b/>
          <w:bCs/>
          <w:color w:val="000000"/>
          <w:szCs w:val="22"/>
        </w:rPr>
        <w:t>11.00</w:t>
      </w:r>
      <w:r w:rsidRPr="000A499D">
        <w:rPr>
          <w:rFonts w:ascii="Times New Roman" w:hAnsi="Times New Roman"/>
          <w:b/>
          <w:bCs/>
          <w:color w:val="000000"/>
          <w:szCs w:val="22"/>
        </w:rPr>
        <w:t xml:space="preserve"> uri na spletnem naslovu</w:t>
      </w:r>
      <w:r w:rsidR="00677214">
        <w:rPr>
          <w:rFonts w:ascii="Times New Roman" w:hAnsi="Times New Roman"/>
          <w:b/>
          <w:bCs/>
          <w:color w:val="000000"/>
          <w:szCs w:val="22"/>
        </w:rPr>
        <w:t xml:space="preserve"> </w:t>
      </w:r>
      <w:hyperlink r:id="rId15" w:history="1">
        <w:r w:rsidR="00677214" w:rsidRPr="00677214">
          <w:rPr>
            <w:rStyle w:val="Hiperpovezava"/>
            <w:rFonts w:ascii="Times New Roman" w:hAnsi="Times New Roman"/>
            <w:b/>
            <w:bCs/>
            <w:szCs w:val="22"/>
          </w:rPr>
          <w:t>https://ejn.gov.si</w:t>
        </w:r>
      </w:hyperlink>
      <w:r w:rsidR="00677214" w:rsidRPr="00677214">
        <w:rPr>
          <w:rFonts w:ascii="Times New Roman" w:hAnsi="Times New Roman"/>
          <w:b/>
          <w:bCs/>
          <w:color w:val="000000"/>
          <w:szCs w:val="22"/>
        </w:rPr>
        <w:t>.</w:t>
      </w:r>
    </w:p>
    <w:p w:rsidR="00A10D0A" w:rsidRDefault="00A10D0A" w:rsidP="000A499D">
      <w:pPr>
        <w:spacing w:line="240" w:lineRule="auto"/>
        <w:rPr>
          <w:rFonts w:ascii="Times New Roman" w:hAnsi="Times New Roman"/>
          <w:color w:val="000000"/>
          <w:szCs w:val="22"/>
        </w:rPr>
      </w:pPr>
    </w:p>
    <w:p w:rsidR="00A10D0A" w:rsidRPr="000A499D" w:rsidRDefault="00A10D0A" w:rsidP="000A499D">
      <w:pPr>
        <w:spacing w:line="240" w:lineRule="auto"/>
        <w:rPr>
          <w:rFonts w:ascii="Times New Roman" w:hAnsi="Times New Roman"/>
          <w:color w:val="000000"/>
          <w:szCs w:val="22"/>
        </w:rPr>
      </w:pPr>
      <w:r>
        <w:rPr>
          <w:rFonts w:ascii="Times New Roman" w:hAnsi="Times New Roman"/>
          <w:color w:val="000000"/>
          <w:szCs w:val="22"/>
        </w:rPr>
        <w:t xml:space="preserve">Možnost variantne ponudbe: </w:t>
      </w:r>
      <w:r w:rsidRPr="00A10D0A">
        <w:rPr>
          <w:rFonts w:ascii="Times New Roman" w:hAnsi="Times New Roman"/>
          <w:b/>
          <w:color w:val="000000"/>
          <w:szCs w:val="22"/>
        </w:rPr>
        <w:t>NE</w:t>
      </w:r>
    </w:p>
    <w:p w:rsidR="000A499D" w:rsidRPr="000A499D" w:rsidRDefault="000A499D" w:rsidP="000A499D">
      <w:pPr>
        <w:spacing w:line="240" w:lineRule="auto"/>
        <w:rPr>
          <w:rFonts w:ascii="Times New Roman" w:hAnsi="Times New Roman"/>
          <w:color w:val="000000"/>
          <w:szCs w:val="22"/>
        </w:rPr>
      </w:pPr>
    </w:p>
    <w:p w:rsidR="000A499D" w:rsidRPr="000A499D" w:rsidRDefault="00C43D1C" w:rsidP="00C43D1C">
      <w:pPr>
        <w:autoSpaceDE w:val="0"/>
        <w:autoSpaceDN w:val="0"/>
        <w:adjustRightInd w:val="0"/>
        <w:spacing w:line="240" w:lineRule="auto"/>
        <w:rPr>
          <w:rFonts w:ascii="Times New Roman" w:hAnsi="Times New Roman"/>
          <w:szCs w:val="22"/>
          <w:lang w:eastAsia="en-US"/>
        </w:rPr>
      </w:pPr>
      <w:r w:rsidRPr="00C43D1C">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C43D1C">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C43D1C">
        <w:rPr>
          <w:rFonts w:ascii="Times New Roman" w:hAnsi="Times New Roman"/>
          <w:szCs w:val="22"/>
          <w:lang w:eastAsia="en-US"/>
        </w:rPr>
        <w:t>opravljanje te dejavnosti vsa predpisana dovoljenja za izvedbo tega javnega naročila.</w:t>
      </w:r>
    </w:p>
    <w:p w:rsidR="000A499D" w:rsidRPr="000A499D" w:rsidRDefault="000A499D" w:rsidP="000A499D">
      <w:pPr>
        <w:spacing w:line="240" w:lineRule="auto"/>
        <w:rPr>
          <w:rFonts w:ascii="Times New Roman" w:hAnsi="Times New Roman"/>
          <w:szCs w:val="24"/>
        </w:rPr>
      </w:pPr>
    </w:p>
    <w:p w:rsidR="00916335" w:rsidRDefault="00A10D0A" w:rsidP="000A499D">
      <w:pPr>
        <w:spacing w:line="240" w:lineRule="auto"/>
        <w:rPr>
          <w:rFonts w:ascii="Times New Roman" w:hAnsi="Times New Roman"/>
          <w:szCs w:val="22"/>
        </w:rPr>
      </w:pPr>
      <w:r w:rsidRPr="00A10D0A">
        <w:rPr>
          <w:rFonts w:ascii="Times New Roman" w:hAnsi="Times New Roman"/>
          <w:szCs w:val="22"/>
        </w:rPr>
        <w:t>V pričakovanju vaše p</w:t>
      </w:r>
      <w:r w:rsidR="00916335">
        <w:rPr>
          <w:rFonts w:ascii="Times New Roman" w:hAnsi="Times New Roman"/>
          <w:szCs w:val="22"/>
        </w:rPr>
        <w:t xml:space="preserve">onudbe vas lepo pozdravljamo. </w:t>
      </w:r>
    </w:p>
    <w:p w:rsidR="00916335" w:rsidRDefault="00916335" w:rsidP="000A499D">
      <w:pPr>
        <w:spacing w:line="240" w:lineRule="auto"/>
        <w:rPr>
          <w:rFonts w:ascii="Times New Roman" w:hAnsi="Times New Roman"/>
          <w:szCs w:val="22"/>
        </w:rPr>
      </w:pPr>
    </w:p>
    <w:p w:rsidR="00916335" w:rsidRDefault="008F747E" w:rsidP="008F747E">
      <w:pPr>
        <w:spacing w:line="240" w:lineRule="auto"/>
        <w:jc w:val="right"/>
        <w:rPr>
          <w:rFonts w:ascii="Times New Roman" w:hAnsi="Times New Roman"/>
          <w:szCs w:val="22"/>
        </w:rPr>
      </w:pPr>
      <w:r w:rsidRPr="001342DE">
        <w:rPr>
          <w:rFonts w:eastAsia="Calibri"/>
          <w:noProof/>
          <w:szCs w:val="22"/>
        </w:rPr>
        <w:drawing>
          <wp:inline distT="0" distB="0" distL="0" distR="0" wp14:anchorId="55EC62BD" wp14:editId="6894DE2D">
            <wp:extent cx="2911415" cy="1940943"/>
            <wp:effectExtent l="0" t="0" r="3810" b="2540"/>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14939" cy="1943292"/>
                    </a:xfrm>
                    <a:prstGeom prst="rect">
                      <a:avLst/>
                    </a:prstGeom>
                  </pic:spPr>
                </pic:pic>
              </a:graphicData>
            </a:graphic>
          </wp:inline>
        </w:drawing>
      </w:r>
    </w:p>
    <w:p w:rsidR="00257913" w:rsidRPr="000A499D" w:rsidRDefault="007F788A" w:rsidP="00604442">
      <w:pPr>
        <w:spacing w:line="240" w:lineRule="auto"/>
        <w:rPr>
          <w:rFonts w:ascii="Times New Roman" w:hAnsi="Times New Roman"/>
          <w:sz w:val="24"/>
          <w:szCs w:val="24"/>
        </w:rPr>
      </w:pPr>
      <w:r>
        <w:rPr>
          <w:rFonts w:ascii="Times New Roman" w:hAnsi="Times New Roman"/>
          <w:sz w:val="24"/>
          <w:szCs w:val="24"/>
        </w:rPr>
        <w:lastRenderedPageBreak/>
        <w:t>Številka</w:t>
      </w:r>
      <w:r w:rsidR="00257913" w:rsidRPr="000A499D">
        <w:rPr>
          <w:rFonts w:ascii="Times New Roman" w:hAnsi="Times New Roman"/>
          <w:sz w:val="24"/>
          <w:szCs w:val="24"/>
        </w:rPr>
        <w:t xml:space="preserve">: </w:t>
      </w:r>
      <w:r w:rsidR="004E1504" w:rsidRPr="004E1504">
        <w:rPr>
          <w:rFonts w:ascii="Times New Roman" w:hAnsi="Times New Roman"/>
          <w:sz w:val="24"/>
          <w:szCs w:val="24"/>
        </w:rPr>
        <w:t>IP2302698</w:t>
      </w:r>
    </w:p>
    <w:p w:rsidR="00257913" w:rsidRPr="000A499D" w:rsidRDefault="00257913" w:rsidP="00604442">
      <w:pPr>
        <w:spacing w:line="240" w:lineRule="auto"/>
        <w:rPr>
          <w:rFonts w:ascii="Times New Roman" w:hAnsi="Times New Roman"/>
          <w:sz w:val="24"/>
          <w:szCs w:val="24"/>
        </w:rPr>
      </w:pPr>
      <w:r w:rsidRPr="000A499D">
        <w:rPr>
          <w:rFonts w:ascii="Times New Roman" w:hAnsi="Times New Roman"/>
          <w:sz w:val="24"/>
          <w:szCs w:val="24"/>
        </w:rPr>
        <w:t xml:space="preserve">Datum: </w:t>
      </w:r>
      <w:r w:rsidR="004E1504" w:rsidRPr="004E1504">
        <w:rPr>
          <w:rFonts w:ascii="Times New Roman" w:hAnsi="Times New Roman"/>
          <w:sz w:val="24"/>
          <w:szCs w:val="24"/>
        </w:rPr>
        <w:t>26</w:t>
      </w:r>
      <w:r w:rsidR="006F0F3F" w:rsidRPr="004E1504">
        <w:rPr>
          <w:rFonts w:ascii="Times New Roman" w:hAnsi="Times New Roman"/>
          <w:sz w:val="24"/>
          <w:szCs w:val="24"/>
        </w:rPr>
        <w:t>.5.2023</w:t>
      </w:r>
    </w:p>
    <w:p w:rsidR="00257913" w:rsidRDefault="00257913" w:rsidP="00604442">
      <w:pPr>
        <w:spacing w:line="240" w:lineRule="auto"/>
      </w:pPr>
    </w:p>
    <w:p w:rsidR="00F21F35" w:rsidRDefault="00257913" w:rsidP="00604442">
      <w:pPr>
        <w:pStyle w:val="Naslov1"/>
      </w:pPr>
      <w:bookmarkStart w:id="5" w:name="_Toc23841158"/>
      <w:r>
        <w:t>NAVODILA PONUDNIKOM ZA IZDELAVO PONUDBE</w:t>
      </w:r>
      <w:bookmarkEnd w:id="5"/>
    </w:p>
    <w:p w:rsidR="00832742" w:rsidRDefault="00832742" w:rsidP="00604442">
      <w:pPr>
        <w:autoSpaceDE w:val="0"/>
        <w:autoSpaceDN w:val="0"/>
        <w:adjustRightInd w:val="0"/>
        <w:spacing w:line="240" w:lineRule="auto"/>
        <w:jc w:val="left"/>
      </w:pPr>
    </w:p>
    <w:p w:rsidR="00C47D61" w:rsidRDefault="00832742" w:rsidP="00C47D61">
      <w:pPr>
        <w:pStyle w:val="Naslov2"/>
      </w:pPr>
      <w:bookmarkStart w:id="6" w:name="_Toc23841159"/>
      <w:r w:rsidRPr="00832742">
        <w:t>SPLOŠNO</w:t>
      </w:r>
      <w:bookmarkEnd w:id="6"/>
    </w:p>
    <w:p w:rsidR="004C437C" w:rsidRPr="004C437C" w:rsidRDefault="004C437C" w:rsidP="004C437C">
      <w:pPr>
        <w:rPr>
          <w:rFonts w:ascii="Times New Roman" w:hAnsi="Times New Roman"/>
          <w:lang w:eastAsia="en-US"/>
        </w:rPr>
      </w:pPr>
    </w:p>
    <w:p w:rsidR="00C47D61" w:rsidRDefault="00C47D61" w:rsidP="00AF1DEB">
      <w:pPr>
        <w:pStyle w:val="Naslov3"/>
      </w:pPr>
      <w:bookmarkStart w:id="7" w:name="_Toc23841160"/>
      <w:r w:rsidRPr="00C47D61">
        <w:t>1.</w:t>
      </w:r>
      <w:r>
        <w:t xml:space="preserve">1 </w:t>
      </w:r>
      <w:r w:rsidRPr="00C47D61">
        <w:t>Naročnik</w:t>
      </w:r>
      <w:bookmarkEnd w:id="7"/>
    </w:p>
    <w:p w:rsidR="00C47D61" w:rsidRPr="00C47D61" w:rsidRDefault="00C47D61" w:rsidP="00C47D61">
      <w:pPr>
        <w:pStyle w:val="Odstavekseznama"/>
        <w:numPr>
          <w:ilvl w:val="0"/>
          <w:numId w:val="0"/>
        </w:numPr>
        <w:ind w:left="-170"/>
        <w:rPr>
          <w:lang w:eastAsia="en-US"/>
        </w:rPr>
      </w:pPr>
    </w:p>
    <w:p w:rsidR="00720189" w:rsidRPr="00720189" w:rsidRDefault="00720189" w:rsidP="00604442">
      <w:pPr>
        <w:spacing w:line="240" w:lineRule="auto"/>
        <w:rPr>
          <w:rFonts w:ascii="Times New Roman" w:hAnsi="Times New Roman"/>
          <w:lang w:eastAsia="en-US"/>
        </w:rPr>
      </w:pPr>
      <w:r w:rsidRPr="00720189">
        <w:rPr>
          <w:rFonts w:ascii="Times New Roman" w:hAnsi="Times New Roman"/>
          <w:lang w:eastAsia="en-US"/>
        </w:rPr>
        <w:t xml:space="preserve">Naročnik javnega razpisa je javni socialno varstveni zavod </w:t>
      </w:r>
      <w:r w:rsidRPr="00720189">
        <w:rPr>
          <w:rFonts w:ascii="Times New Roman" w:hAnsi="Times New Roman"/>
          <w:b/>
          <w:lang w:eastAsia="en-US"/>
        </w:rPr>
        <w:t>Dom Danice Vogrinec Maribor, Čufarjeva cesta 9, 2000 Maribor</w:t>
      </w:r>
      <w:r>
        <w:rPr>
          <w:rFonts w:ascii="Times New Roman" w:hAnsi="Times New Roman"/>
          <w:lang w:eastAsia="en-US"/>
        </w:rPr>
        <w:t xml:space="preserve">. </w:t>
      </w:r>
      <w:r w:rsidRPr="00720189">
        <w:rPr>
          <w:rFonts w:ascii="Times New Roman" w:hAnsi="Times New Roman"/>
          <w:lang w:eastAsia="en-US"/>
        </w:rPr>
        <w:t>Odgovorna oseba je direktor mag. Marko SLAVIČ.</w:t>
      </w:r>
    </w:p>
    <w:p w:rsidR="00720189" w:rsidRDefault="00720189" w:rsidP="00604442">
      <w:pPr>
        <w:spacing w:line="240" w:lineRule="auto"/>
        <w:rPr>
          <w:rFonts w:ascii="Times New Roman" w:hAnsi="Times New Roman"/>
          <w:lang w:eastAsia="en-US"/>
        </w:rPr>
      </w:pPr>
    </w:p>
    <w:p w:rsidR="00720189" w:rsidRDefault="00720189" w:rsidP="00604442">
      <w:pPr>
        <w:spacing w:line="240" w:lineRule="auto"/>
        <w:rPr>
          <w:rFonts w:ascii="Times New Roman" w:hAnsi="Times New Roman"/>
          <w:lang w:eastAsia="en-US"/>
        </w:rPr>
      </w:pPr>
      <w:r w:rsidRPr="00720189">
        <w:rPr>
          <w:rFonts w:ascii="Times New Roman" w:hAnsi="Times New Roman"/>
          <w:lang w:eastAsia="en-US"/>
        </w:rPr>
        <w:t>Kontak</w:t>
      </w:r>
      <w:r w:rsidR="008E11E5">
        <w:rPr>
          <w:rFonts w:ascii="Times New Roman" w:hAnsi="Times New Roman"/>
          <w:lang w:eastAsia="en-US"/>
        </w:rPr>
        <w:t>tni osebi s strani naročnika sta</w:t>
      </w:r>
      <w:r w:rsidR="000E1181">
        <w:rPr>
          <w:rFonts w:ascii="Times New Roman" w:hAnsi="Times New Roman"/>
          <w:lang w:eastAsia="en-US"/>
        </w:rPr>
        <w:t xml:space="preserve"> </w:t>
      </w:r>
      <w:r w:rsidR="008E11E5" w:rsidRPr="008E11E5">
        <w:rPr>
          <w:rFonts w:ascii="Times New Roman" w:hAnsi="Times New Roman"/>
          <w:lang w:eastAsia="en-US"/>
        </w:rPr>
        <w:t>Jože Manfreda in Tatjana PERŠUH, telefon (02) 48-06-100, elektronska pošta</w:t>
      </w:r>
      <w:r w:rsidR="005629A7">
        <w:t xml:space="preserve"> </w:t>
      </w:r>
      <w:hyperlink r:id="rId17" w:history="1">
        <w:r w:rsidR="005629A7" w:rsidRPr="000C1A30">
          <w:rPr>
            <w:rStyle w:val="Hiperpovezava"/>
            <w:rFonts w:ascii="Times New Roman" w:hAnsi="Times New Roman"/>
          </w:rPr>
          <w:t>Joze.Manfreda@danica-vogrinec.si</w:t>
        </w:r>
      </w:hyperlink>
      <w:r w:rsidR="00190D01">
        <w:rPr>
          <w:rFonts w:ascii="Times New Roman" w:hAnsi="Times New Roman"/>
          <w:szCs w:val="22"/>
        </w:rPr>
        <w:t xml:space="preserve"> in</w:t>
      </w:r>
      <w:r w:rsidR="005629A7">
        <w:rPr>
          <w:rFonts w:ascii="Times New Roman" w:hAnsi="Times New Roman"/>
          <w:szCs w:val="22"/>
        </w:rPr>
        <w:t xml:space="preserve"> </w:t>
      </w:r>
      <w:hyperlink r:id="rId18" w:history="1">
        <w:r w:rsidR="005629A7" w:rsidRPr="00A33C01">
          <w:rPr>
            <w:rStyle w:val="Hiperpovezava"/>
            <w:rFonts w:ascii="Times New Roman" w:hAnsi="Times New Roman"/>
            <w:szCs w:val="22"/>
          </w:rPr>
          <w:t>tatjana.persuh@danica-vogrinec.si</w:t>
        </w:r>
      </w:hyperlink>
      <w:r w:rsidR="008E11E5" w:rsidRPr="008E11E5">
        <w:rPr>
          <w:rFonts w:ascii="Times New Roman" w:hAnsi="Times New Roman"/>
          <w:lang w:eastAsia="en-US"/>
        </w:rPr>
        <w:t xml:space="preserve">, internetni naslov </w:t>
      </w:r>
      <w:hyperlink r:id="rId19" w:history="1">
        <w:r w:rsidR="008E11E5" w:rsidRPr="008E11E5">
          <w:rPr>
            <w:rStyle w:val="Hiperpovezava"/>
            <w:rFonts w:ascii="Times New Roman" w:hAnsi="Times New Roman"/>
            <w:lang w:eastAsia="en-US"/>
          </w:rPr>
          <w:t>https://www.danica-vogrinec.si/</w:t>
        </w:r>
      </w:hyperlink>
      <w:r w:rsidR="006D6F0A">
        <w:rPr>
          <w:rFonts w:ascii="Times New Roman" w:hAnsi="Times New Roman"/>
          <w:lang w:eastAsia="en-US"/>
        </w:rPr>
        <w:t>.</w:t>
      </w:r>
    </w:p>
    <w:p w:rsidR="00D414D8" w:rsidRDefault="00D414D8" w:rsidP="00604442">
      <w:pPr>
        <w:spacing w:line="240" w:lineRule="auto"/>
        <w:rPr>
          <w:rFonts w:ascii="Times New Roman" w:hAnsi="Times New Roman"/>
          <w:lang w:eastAsia="en-US"/>
        </w:rPr>
      </w:pPr>
    </w:p>
    <w:p w:rsidR="00D414D8" w:rsidRPr="00791774" w:rsidRDefault="00D414D8" w:rsidP="00D414D8">
      <w:pPr>
        <w:pBdr>
          <w:top w:val="single" w:sz="4" w:space="1" w:color="auto"/>
          <w:left w:val="single" w:sz="4" w:space="4" w:color="auto"/>
          <w:bottom w:val="single" w:sz="4" w:space="1" w:color="auto"/>
          <w:right w:val="single" w:sz="4" w:space="4" w:color="auto"/>
        </w:pBdr>
        <w:spacing w:line="240" w:lineRule="auto"/>
        <w:rPr>
          <w:rFonts w:ascii="Times New Roman" w:hAnsi="Times New Roman"/>
          <w:b/>
          <w:szCs w:val="22"/>
        </w:rPr>
      </w:pPr>
      <w:r w:rsidRPr="00B96DBB">
        <w:rPr>
          <w:rFonts w:ascii="Times New Roman" w:hAnsi="Times New Roman"/>
          <w:b/>
          <w:szCs w:val="22"/>
        </w:rPr>
        <w:t>NAROČNIK OCENJUJE, DA JE PRED ODDAJO PONUDBE POTREBEN OGLED PROSTOROV, KAR PA NI FORMALNI POGOJ ZA VELJAVNOST PONUDBE. OGLED PROSTOROV JE MOŽEN PO PREDHODNEM DOGOVORU Z NAROČNIKOM. KONTAKTNA OSEBA: TATJANA PERŠUH (</w:t>
      </w:r>
      <w:r>
        <w:rPr>
          <w:rFonts w:ascii="Times New Roman" w:hAnsi="Times New Roman"/>
          <w:b/>
          <w:szCs w:val="22"/>
        </w:rPr>
        <w:t>E-MAIL:</w:t>
      </w:r>
      <w:r w:rsidRPr="00D414D8">
        <w:t xml:space="preserve"> </w:t>
      </w:r>
      <w:hyperlink r:id="rId20" w:history="1">
        <w:r w:rsidRPr="00207790">
          <w:rPr>
            <w:rStyle w:val="Hiperpovezava"/>
            <w:rFonts w:ascii="Times New Roman" w:hAnsi="Times New Roman"/>
            <w:b/>
            <w:szCs w:val="22"/>
          </w:rPr>
          <w:t>tatjana.persuh@danica-vogrinec.si</w:t>
        </w:r>
      </w:hyperlink>
      <w:r>
        <w:rPr>
          <w:rFonts w:ascii="Times New Roman" w:hAnsi="Times New Roman"/>
          <w:b/>
          <w:szCs w:val="22"/>
        </w:rPr>
        <w:t xml:space="preserve">;  </w:t>
      </w:r>
      <w:r w:rsidRPr="00B96DBB">
        <w:rPr>
          <w:rFonts w:ascii="Times New Roman" w:hAnsi="Times New Roman"/>
          <w:b/>
          <w:szCs w:val="22"/>
        </w:rPr>
        <w:t>TEL. 02/480-61-00)</w:t>
      </w:r>
      <w:r>
        <w:rPr>
          <w:rFonts w:ascii="Times New Roman" w:hAnsi="Times New Roman"/>
          <w:b/>
          <w:szCs w:val="22"/>
        </w:rPr>
        <w:t>.</w:t>
      </w:r>
    </w:p>
    <w:p w:rsidR="00D72BA9" w:rsidRDefault="00D72BA9" w:rsidP="00604442">
      <w:pPr>
        <w:spacing w:line="240" w:lineRule="auto"/>
        <w:rPr>
          <w:rFonts w:ascii="Times New Roman" w:hAnsi="Times New Roman"/>
          <w:lang w:eastAsia="en-US"/>
        </w:rPr>
      </w:pPr>
    </w:p>
    <w:p w:rsidR="00597071" w:rsidRDefault="00C47D61" w:rsidP="00AF1DEB">
      <w:pPr>
        <w:pStyle w:val="Naslov3"/>
      </w:pPr>
      <w:r>
        <w:t xml:space="preserve"> </w:t>
      </w:r>
      <w:bookmarkStart w:id="8" w:name="_Toc23841161"/>
      <w:r>
        <w:t xml:space="preserve">1.2 </w:t>
      </w:r>
      <w:r w:rsidR="00D72BA9" w:rsidRPr="00D72BA9">
        <w:t>Predpisi, ki se upoštevajo pri izvedbi javnega naročila</w:t>
      </w:r>
      <w:bookmarkEnd w:id="8"/>
    </w:p>
    <w:p w:rsidR="00597071" w:rsidRPr="00597071" w:rsidRDefault="00597071" w:rsidP="00597071">
      <w:pPr>
        <w:spacing w:line="240" w:lineRule="auto"/>
        <w:rPr>
          <w:lang w:eastAsia="en-US"/>
        </w:rPr>
      </w:pPr>
    </w:p>
    <w:p w:rsidR="00944FDA" w:rsidRPr="00944FDA" w:rsidRDefault="00D72BA9" w:rsidP="00944FDA">
      <w:pPr>
        <w:pStyle w:val="Odstavekseznama"/>
        <w:numPr>
          <w:ilvl w:val="0"/>
          <w:numId w:val="34"/>
        </w:numPr>
        <w:spacing w:line="240" w:lineRule="auto"/>
        <w:jc w:val="left"/>
        <w:rPr>
          <w:rFonts w:ascii="Times New Roman" w:hAnsi="Times New Roman"/>
        </w:rPr>
      </w:pPr>
      <w:r w:rsidRPr="00A95406">
        <w:rPr>
          <w:rFonts w:ascii="Times New Roman" w:hAnsi="Times New Roman"/>
        </w:rPr>
        <w:t>Zakona o javnem naroča</w:t>
      </w:r>
      <w:r w:rsidR="001567EE">
        <w:rPr>
          <w:rFonts w:ascii="Times New Roman" w:hAnsi="Times New Roman"/>
        </w:rPr>
        <w:t xml:space="preserve">nju </w:t>
      </w:r>
      <w:r w:rsidR="00944FDA" w:rsidRPr="00944FDA">
        <w:rPr>
          <w:rFonts w:ascii="Times New Roman" w:hAnsi="Times New Roman"/>
        </w:rPr>
        <w:t xml:space="preserve">(Uradni list RS, št. 91/15, 14/18, 121/21, 10/22, 74/22 – </w:t>
      </w:r>
      <w:proofErr w:type="spellStart"/>
      <w:r w:rsidR="00944FDA" w:rsidRPr="00944FDA">
        <w:rPr>
          <w:rFonts w:ascii="Times New Roman" w:hAnsi="Times New Roman"/>
        </w:rPr>
        <w:t>odl</w:t>
      </w:r>
      <w:proofErr w:type="spellEnd"/>
      <w:r w:rsidR="00944FDA" w:rsidRPr="00944FDA">
        <w:rPr>
          <w:rFonts w:ascii="Times New Roman" w:hAnsi="Times New Roman"/>
        </w:rPr>
        <w:t>. US, 100/22 – ZNUZSZS in 28/23</w:t>
      </w:r>
      <w:r w:rsidR="00944FDA">
        <w:rPr>
          <w:rFonts w:ascii="Times New Roman" w:hAnsi="Times New Roman"/>
        </w:rPr>
        <w:t xml:space="preserve">, </w:t>
      </w:r>
      <w:r w:rsidR="00944FDA" w:rsidRPr="00944FDA">
        <w:rPr>
          <w:rFonts w:ascii="Times New Roman" w:hAnsi="Times New Roman"/>
        </w:rPr>
        <w:t>v nadaljevanju ZJN-3)</w:t>
      </w:r>
      <w:r w:rsidR="00944FDA">
        <w:rPr>
          <w:rFonts w:ascii="Times New Roman" w:hAnsi="Times New Roman"/>
        </w:rPr>
        <w:t>;</w:t>
      </w:r>
    </w:p>
    <w:p w:rsidR="004B235C" w:rsidRPr="00A95406" w:rsidRDefault="004B235C" w:rsidP="007D51BF">
      <w:pPr>
        <w:pStyle w:val="Odstavekseznama"/>
        <w:numPr>
          <w:ilvl w:val="0"/>
          <w:numId w:val="34"/>
        </w:numPr>
        <w:spacing w:line="240" w:lineRule="auto"/>
        <w:jc w:val="left"/>
        <w:rPr>
          <w:rFonts w:ascii="Times New Roman" w:hAnsi="Times New Roman"/>
        </w:rPr>
      </w:pPr>
      <w:r w:rsidRPr="004B235C">
        <w:rPr>
          <w:rFonts w:ascii="Times New Roman" w:hAnsi="Times New Roman"/>
        </w:rPr>
        <w:t>Izvedbena uredba komisije EU (2016/17 z dne 5.1.2016) o določitvi standardnega obrazca za enotni evropski dokument v zvezi z oddajo javnega naročila</w:t>
      </w:r>
      <w:r>
        <w:rPr>
          <w:rFonts w:ascii="Times New Roman" w:hAnsi="Times New Roman"/>
        </w:rPr>
        <w:t>;</w:t>
      </w:r>
    </w:p>
    <w:p w:rsidR="001A372C" w:rsidRDefault="002C6CF2" w:rsidP="007D51BF">
      <w:pPr>
        <w:pStyle w:val="Odstavekseznama"/>
        <w:numPr>
          <w:ilvl w:val="0"/>
          <w:numId w:val="34"/>
        </w:numPr>
        <w:spacing w:line="240" w:lineRule="auto"/>
        <w:jc w:val="left"/>
        <w:rPr>
          <w:rFonts w:ascii="Times New Roman" w:hAnsi="Times New Roman"/>
        </w:rPr>
      </w:pPr>
      <w:r w:rsidRPr="001A372C">
        <w:rPr>
          <w:rFonts w:ascii="Times New Roman" w:hAnsi="Times New Roman"/>
        </w:rPr>
        <w:t>Zakon</w:t>
      </w:r>
      <w:r w:rsidR="00D72BA9" w:rsidRPr="001A372C">
        <w:rPr>
          <w:rFonts w:ascii="Times New Roman" w:hAnsi="Times New Roman"/>
        </w:rPr>
        <w:t xml:space="preserve"> o pravnem varstvu v postopkih javnega naročanja </w:t>
      </w:r>
      <w:r w:rsidR="001A372C" w:rsidRPr="001A372C">
        <w:rPr>
          <w:rFonts w:ascii="Times New Roman" w:hAnsi="Times New Roman"/>
        </w:rPr>
        <w:t>(Uradni list RS, št. 43/11, 60/11 – ZTP-D, 63/13, 90/14 – ZDU-1I, 60/17 in 72/19)</w:t>
      </w:r>
      <w:r w:rsidR="001A372C">
        <w:rPr>
          <w:rFonts w:ascii="Times New Roman" w:hAnsi="Times New Roman"/>
        </w:rPr>
        <w:t>;</w:t>
      </w:r>
    </w:p>
    <w:p w:rsidR="00D72BA9" w:rsidRDefault="00D72BA9" w:rsidP="007D51BF">
      <w:pPr>
        <w:pStyle w:val="Odstavekseznama"/>
        <w:numPr>
          <w:ilvl w:val="0"/>
          <w:numId w:val="34"/>
        </w:numPr>
        <w:spacing w:line="240" w:lineRule="auto"/>
        <w:jc w:val="left"/>
        <w:rPr>
          <w:rFonts w:ascii="Times New Roman" w:hAnsi="Times New Roman"/>
        </w:rPr>
      </w:pPr>
      <w:r w:rsidRPr="001A372C">
        <w:rPr>
          <w:rFonts w:ascii="Times New Roman" w:hAnsi="Times New Roman"/>
        </w:rPr>
        <w:t xml:space="preserve">Obligacijski zakonik (Uradni list RS, št. 97/07 – uradno prečiščeno besedilo, 64/16 – </w:t>
      </w:r>
      <w:proofErr w:type="spellStart"/>
      <w:r w:rsidRPr="001A372C">
        <w:rPr>
          <w:rFonts w:ascii="Times New Roman" w:hAnsi="Times New Roman"/>
        </w:rPr>
        <w:t>odl</w:t>
      </w:r>
      <w:proofErr w:type="spellEnd"/>
      <w:r w:rsidRPr="001A372C">
        <w:rPr>
          <w:rFonts w:ascii="Times New Roman" w:hAnsi="Times New Roman"/>
        </w:rPr>
        <w:t>. US in 20/18 – OROZ631);</w:t>
      </w:r>
    </w:p>
    <w:p w:rsidR="00652394" w:rsidRPr="006E43AD" w:rsidRDefault="002A4550" w:rsidP="006E43AD">
      <w:pPr>
        <w:pStyle w:val="Odstavekseznama"/>
        <w:numPr>
          <w:ilvl w:val="0"/>
          <w:numId w:val="34"/>
        </w:numPr>
        <w:spacing w:line="240" w:lineRule="auto"/>
        <w:jc w:val="left"/>
        <w:rPr>
          <w:rFonts w:ascii="Times New Roman" w:hAnsi="Times New Roman"/>
        </w:rPr>
      </w:pPr>
      <w:r w:rsidRPr="002A4550">
        <w:rPr>
          <w:rFonts w:ascii="Times New Roman" w:hAnsi="Times New Roman"/>
        </w:rPr>
        <w:t xml:space="preserve">Zakon o gospodarskih družbah </w:t>
      </w:r>
      <w:r w:rsidR="00652394" w:rsidRPr="00652394">
        <w:rPr>
          <w:rFonts w:ascii="Times New Roman" w:hAnsi="Times New Roman"/>
        </w:rPr>
        <w:t xml:space="preserve">(Uradni list RS, št. 65/09 – uradno prečiščeno besedilo, 33/11, 91/11, 32/12, 57/12, 44/13 – </w:t>
      </w:r>
      <w:proofErr w:type="spellStart"/>
      <w:r w:rsidR="00652394" w:rsidRPr="00652394">
        <w:rPr>
          <w:rFonts w:ascii="Times New Roman" w:hAnsi="Times New Roman"/>
        </w:rPr>
        <w:t>odl</w:t>
      </w:r>
      <w:proofErr w:type="spellEnd"/>
      <w:r w:rsidR="00652394" w:rsidRPr="00652394">
        <w:rPr>
          <w:rFonts w:ascii="Times New Roman" w:hAnsi="Times New Roman"/>
        </w:rPr>
        <w:t xml:space="preserve">. US, 82/13, 55/15, 15/17, 22/19 – </w:t>
      </w:r>
      <w:proofErr w:type="spellStart"/>
      <w:r w:rsidR="00652394" w:rsidRPr="00652394">
        <w:rPr>
          <w:rFonts w:ascii="Times New Roman" w:hAnsi="Times New Roman"/>
        </w:rPr>
        <w:t>ZPosS</w:t>
      </w:r>
      <w:proofErr w:type="spellEnd"/>
      <w:r w:rsidR="00652394" w:rsidRPr="00652394">
        <w:rPr>
          <w:rFonts w:ascii="Times New Roman" w:hAnsi="Times New Roman"/>
        </w:rPr>
        <w:t xml:space="preserve">, 158/20 – </w:t>
      </w:r>
      <w:proofErr w:type="spellStart"/>
      <w:r w:rsidR="00652394" w:rsidRPr="00652394">
        <w:rPr>
          <w:rFonts w:ascii="Times New Roman" w:hAnsi="Times New Roman"/>
        </w:rPr>
        <w:t>ZIntPK</w:t>
      </w:r>
      <w:proofErr w:type="spellEnd"/>
      <w:r w:rsidR="00652394" w:rsidRPr="00652394">
        <w:rPr>
          <w:rFonts w:ascii="Times New Roman" w:hAnsi="Times New Roman"/>
        </w:rPr>
        <w:t>-C, 18/21 in 18/23 – ZDU-1O)</w:t>
      </w:r>
      <w:r w:rsidR="00652394">
        <w:rPr>
          <w:rFonts w:ascii="Times New Roman" w:hAnsi="Times New Roman"/>
        </w:rPr>
        <w:t>;</w:t>
      </w:r>
    </w:p>
    <w:p w:rsidR="00D72BA9" w:rsidRPr="00A95406" w:rsidRDefault="00D72BA9" w:rsidP="007D51BF">
      <w:pPr>
        <w:pStyle w:val="Odstavekseznama"/>
        <w:numPr>
          <w:ilvl w:val="0"/>
          <w:numId w:val="34"/>
        </w:numPr>
        <w:spacing w:line="240" w:lineRule="auto"/>
        <w:jc w:val="left"/>
        <w:rPr>
          <w:rFonts w:ascii="Times New Roman" w:hAnsi="Times New Roman"/>
        </w:rPr>
      </w:pPr>
      <w:r w:rsidRPr="00A95406">
        <w:rPr>
          <w:rFonts w:ascii="Times New Roman" w:hAnsi="Times New Roman"/>
        </w:rPr>
        <w:t>Uredba o finančnih zavarovanjih pri javnem naročanju (Uradni list RS, št. 27/16);</w:t>
      </w:r>
    </w:p>
    <w:p w:rsidR="00D624F9" w:rsidRDefault="00D72BA9" w:rsidP="00D624F9">
      <w:pPr>
        <w:pStyle w:val="Odstavekseznama"/>
        <w:numPr>
          <w:ilvl w:val="0"/>
          <w:numId w:val="34"/>
        </w:numPr>
        <w:spacing w:line="240" w:lineRule="auto"/>
        <w:rPr>
          <w:rFonts w:ascii="Times New Roman" w:hAnsi="Times New Roman"/>
        </w:rPr>
      </w:pPr>
      <w:r w:rsidRPr="00C757F3">
        <w:rPr>
          <w:rFonts w:ascii="Times New Roman" w:hAnsi="Times New Roman"/>
        </w:rPr>
        <w:t>Zakon o javnih financah</w:t>
      </w:r>
      <w:r w:rsidR="00D624F9">
        <w:rPr>
          <w:rFonts w:ascii="Times New Roman" w:hAnsi="Times New Roman"/>
        </w:rPr>
        <w:t xml:space="preserve"> </w:t>
      </w:r>
      <w:r w:rsidR="00D624F9" w:rsidRPr="00D624F9">
        <w:rPr>
          <w:rFonts w:ascii="Times New Roman" w:hAnsi="Times New Roman"/>
        </w:rPr>
        <w:t xml:space="preserve">(Uradni list RS, št. 11/11 – uradno prečiščeno besedilo, 14/13 – </w:t>
      </w:r>
      <w:proofErr w:type="spellStart"/>
      <w:r w:rsidR="00D624F9" w:rsidRPr="00D624F9">
        <w:rPr>
          <w:rFonts w:ascii="Times New Roman" w:hAnsi="Times New Roman"/>
        </w:rPr>
        <w:t>popr</w:t>
      </w:r>
      <w:proofErr w:type="spellEnd"/>
      <w:r w:rsidR="00D624F9" w:rsidRPr="00D624F9">
        <w:rPr>
          <w:rFonts w:ascii="Times New Roman" w:hAnsi="Times New Roman"/>
        </w:rPr>
        <w:t xml:space="preserve">., 101/13, 55/15 – </w:t>
      </w:r>
      <w:proofErr w:type="spellStart"/>
      <w:r w:rsidR="00D624F9" w:rsidRPr="00D624F9">
        <w:rPr>
          <w:rFonts w:ascii="Times New Roman" w:hAnsi="Times New Roman"/>
        </w:rPr>
        <w:t>ZFisP</w:t>
      </w:r>
      <w:proofErr w:type="spellEnd"/>
      <w:r w:rsidR="00D624F9" w:rsidRPr="00D624F9">
        <w:rPr>
          <w:rFonts w:ascii="Times New Roman" w:hAnsi="Times New Roman"/>
        </w:rPr>
        <w:t xml:space="preserve">, 96/15 – ZIPRS1617, 13/18, 195/20 – </w:t>
      </w:r>
      <w:proofErr w:type="spellStart"/>
      <w:r w:rsidR="00D624F9" w:rsidRPr="00D624F9">
        <w:rPr>
          <w:rFonts w:ascii="Times New Roman" w:hAnsi="Times New Roman"/>
        </w:rPr>
        <w:t>odl</w:t>
      </w:r>
      <w:proofErr w:type="spellEnd"/>
      <w:r w:rsidR="00D624F9" w:rsidRPr="00D624F9">
        <w:rPr>
          <w:rFonts w:ascii="Times New Roman" w:hAnsi="Times New Roman"/>
        </w:rPr>
        <w:t>. US in 18/23 – ZDU-1O)</w:t>
      </w:r>
      <w:r w:rsidR="00D624F9">
        <w:rPr>
          <w:rFonts w:ascii="Times New Roman" w:hAnsi="Times New Roman"/>
        </w:rPr>
        <w:t>;</w:t>
      </w:r>
    </w:p>
    <w:p w:rsidR="00A01EFE" w:rsidRDefault="00A01EFE" w:rsidP="00A01EFE">
      <w:pPr>
        <w:pStyle w:val="Odstavekseznama"/>
        <w:numPr>
          <w:ilvl w:val="0"/>
          <w:numId w:val="34"/>
        </w:numPr>
        <w:spacing w:line="240" w:lineRule="auto"/>
        <w:rPr>
          <w:rFonts w:ascii="Times New Roman" w:hAnsi="Times New Roman"/>
        </w:rPr>
      </w:pPr>
      <w:r w:rsidRPr="00A01EFE">
        <w:rPr>
          <w:rFonts w:ascii="Times New Roman" w:hAnsi="Times New Roman"/>
        </w:rPr>
        <w:t xml:space="preserve">Zakon o davku na dodano vrednost (Uradni list RS, št. 13/11 – uradno prečiščeno besedilo, 18/11, 78/11, 38/12, 83/12, 86/14, 90/15, 77/18, 59/19, 72/19, 196/21 – </w:t>
      </w:r>
      <w:proofErr w:type="spellStart"/>
      <w:r w:rsidRPr="00A01EFE">
        <w:rPr>
          <w:rFonts w:ascii="Times New Roman" w:hAnsi="Times New Roman"/>
        </w:rPr>
        <w:t>ZDOsk</w:t>
      </w:r>
      <w:proofErr w:type="spellEnd"/>
      <w:r w:rsidRPr="00A01EFE">
        <w:rPr>
          <w:rFonts w:ascii="Times New Roman" w:hAnsi="Times New Roman"/>
        </w:rPr>
        <w:t xml:space="preserve">, 3/22, 29/22 – ZUOPDCE in 40/23 – </w:t>
      </w:r>
      <w:proofErr w:type="spellStart"/>
      <w:r w:rsidRPr="00A01EFE">
        <w:rPr>
          <w:rFonts w:ascii="Times New Roman" w:hAnsi="Times New Roman"/>
        </w:rPr>
        <w:t>ZDavPR</w:t>
      </w:r>
      <w:proofErr w:type="spellEnd"/>
      <w:r w:rsidRPr="00A01EFE">
        <w:rPr>
          <w:rFonts w:ascii="Times New Roman" w:hAnsi="Times New Roman"/>
        </w:rPr>
        <w:t>-B)</w:t>
      </w:r>
      <w:r>
        <w:rPr>
          <w:rFonts w:ascii="Times New Roman" w:hAnsi="Times New Roman"/>
        </w:rPr>
        <w:t>;</w:t>
      </w:r>
    </w:p>
    <w:p w:rsidR="00F30FC7" w:rsidRPr="00BE6BE6" w:rsidRDefault="006F2E88" w:rsidP="00BE6BE6">
      <w:pPr>
        <w:pStyle w:val="Odstavekseznama"/>
        <w:numPr>
          <w:ilvl w:val="0"/>
          <w:numId w:val="34"/>
        </w:numPr>
        <w:spacing w:line="240" w:lineRule="auto"/>
        <w:rPr>
          <w:rFonts w:ascii="Times New Roman" w:hAnsi="Times New Roman"/>
        </w:rPr>
      </w:pPr>
      <w:r w:rsidRPr="006F2E88">
        <w:rPr>
          <w:rFonts w:ascii="Times New Roman" w:hAnsi="Times New Roman"/>
        </w:rPr>
        <w:t xml:space="preserve">Zakon o pravdnem postopku </w:t>
      </w:r>
      <w:r w:rsidR="00F30FC7" w:rsidRPr="00F30FC7">
        <w:rPr>
          <w:rFonts w:ascii="Times New Roman" w:hAnsi="Times New Roman"/>
        </w:rPr>
        <w:t xml:space="preserve">(Uradni list RS, št. 73/07 – uradno prečiščeno besedilo, 45/08 – </w:t>
      </w:r>
      <w:proofErr w:type="spellStart"/>
      <w:r w:rsidR="00F30FC7" w:rsidRPr="00F30FC7">
        <w:rPr>
          <w:rFonts w:ascii="Times New Roman" w:hAnsi="Times New Roman"/>
        </w:rPr>
        <w:t>ZArbit</w:t>
      </w:r>
      <w:proofErr w:type="spellEnd"/>
      <w:r w:rsidR="00F30FC7" w:rsidRPr="00F30FC7">
        <w:rPr>
          <w:rFonts w:ascii="Times New Roman" w:hAnsi="Times New Roman"/>
        </w:rPr>
        <w:t xml:space="preserve">, 45/08, 111/08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57/09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12/10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50/10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107/10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75/12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40/13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92/13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10/14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48/15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6/17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10/17, 16/19 – ZNP-1, 70/19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1/22 – </w:t>
      </w:r>
      <w:proofErr w:type="spellStart"/>
      <w:r w:rsidR="00F30FC7" w:rsidRPr="00F30FC7">
        <w:rPr>
          <w:rFonts w:ascii="Times New Roman" w:hAnsi="Times New Roman"/>
        </w:rPr>
        <w:t>odl</w:t>
      </w:r>
      <w:proofErr w:type="spellEnd"/>
      <w:r w:rsidR="00F30FC7" w:rsidRPr="00F30FC7">
        <w:rPr>
          <w:rFonts w:ascii="Times New Roman" w:hAnsi="Times New Roman"/>
        </w:rPr>
        <w:t xml:space="preserve">. US in 3/22 – </w:t>
      </w:r>
      <w:proofErr w:type="spellStart"/>
      <w:r w:rsidR="00F30FC7" w:rsidRPr="00F30FC7">
        <w:rPr>
          <w:rFonts w:ascii="Times New Roman" w:hAnsi="Times New Roman"/>
        </w:rPr>
        <w:t>ZDeb</w:t>
      </w:r>
      <w:proofErr w:type="spellEnd"/>
      <w:r w:rsidR="00F30FC7" w:rsidRPr="00F30FC7">
        <w:rPr>
          <w:rFonts w:ascii="Times New Roman" w:hAnsi="Times New Roman"/>
        </w:rPr>
        <w:t>)</w:t>
      </w:r>
      <w:r w:rsidR="00F30FC7">
        <w:rPr>
          <w:rFonts w:ascii="Times New Roman" w:hAnsi="Times New Roman"/>
        </w:rPr>
        <w:t>;</w:t>
      </w:r>
    </w:p>
    <w:p w:rsidR="00BE6BE6" w:rsidRPr="00FB1127" w:rsidRDefault="00934BE7" w:rsidP="00FB1127">
      <w:pPr>
        <w:pStyle w:val="Odstavekseznama"/>
        <w:numPr>
          <w:ilvl w:val="0"/>
          <w:numId w:val="34"/>
        </w:numPr>
        <w:spacing w:line="240" w:lineRule="auto"/>
        <w:jc w:val="left"/>
        <w:rPr>
          <w:rFonts w:ascii="Times New Roman" w:hAnsi="Times New Roman"/>
        </w:rPr>
      </w:pPr>
      <w:r w:rsidRPr="00934BE7">
        <w:rPr>
          <w:rFonts w:ascii="Times New Roman" w:hAnsi="Times New Roman"/>
        </w:rPr>
        <w:t>Ur</w:t>
      </w:r>
      <w:r w:rsidR="00BE6BE6">
        <w:rPr>
          <w:rFonts w:ascii="Times New Roman" w:hAnsi="Times New Roman"/>
        </w:rPr>
        <w:t xml:space="preserve">edba o zelenem javnem naročanju </w:t>
      </w:r>
      <w:r w:rsidR="00BE6BE6" w:rsidRPr="00BE6BE6">
        <w:rPr>
          <w:rFonts w:ascii="Times New Roman" w:hAnsi="Times New Roman"/>
        </w:rPr>
        <w:t>(Uradni list RS, št. 51/17, 64/19 in 121/21)</w:t>
      </w:r>
      <w:r w:rsidR="00BE6BE6">
        <w:rPr>
          <w:rFonts w:ascii="Times New Roman" w:hAnsi="Times New Roman"/>
        </w:rPr>
        <w:t>;</w:t>
      </w:r>
    </w:p>
    <w:p w:rsidR="00FE584E" w:rsidRDefault="00FE584E" w:rsidP="007D51BF">
      <w:pPr>
        <w:pStyle w:val="Odstavekseznama"/>
        <w:numPr>
          <w:ilvl w:val="0"/>
          <w:numId w:val="34"/>
        </w:numPr>
        <w:spacing w:line="240" w:lineRule="auto"/>
        <w:rPr>
          <w:rFonts w:ascii="Times New Roman" w:hAnsi="Times New Roman"/>
        </w:rPr>
      </w:pPr>
      <w:r>
        <w:rPr>
          <w:rFonts w:ascii="Times New Roman" w:hAnsi="Times New Roman"/>
        </w:rPr>
        <w:t>Zakon</w:t>
      </w:r>
      <w:r w:rsidRPr="00FE584E">
        <w:rPr>
          <w:rFonts w:ascii="Times New Roman" w:hAnsi="Times New Roman"/>
        </w:rPr>
        <w:t xml:space="preserve"> o splošni varnosti proizvodov (Uradni list RS, št. 101/03)</w:t>
      </w:r>
      <w:r>
        <w:rPr>
          <w:rFonts w:ascii="Times New Roman" w:hAnsi="Times New Roman"/>
        </w:rPr>
        <w:t>;</w:t>
      </w:r>
    </w:p>
    <w:p w:rsidR="006C4268" w:rsidRPr="00DF7554" w:rsidRDefault="006C4268" w:rsidP="007D51BF">
      <w:pPr>
        <w:pStyle w:val="Odstavekseznama"/>
        <w:numPr>
          <w:ilvl w:val="0"/>
          <w:numId w:val="34"/>
        </w:numPr>
        <w:spacing w:line="240" w:lineRule="auto"/>
        <w:rPr>
          <w:rFonts w:ascii="Times New Roman" w:hAnsi="Times New Roman"/>
        </w:rPr>
      </w:pPr>
      <w:r w:rsidRPr="006C4268">
        <w:rPr>
          <w:rFonts w:ascii="Times New Roman" w:hAnsi="Times New Roman"/>
        </w:rPr>
        <w:t xml:space="preserve">Zakon o kemikalijah </w:t>
      </w:r>
      <w:r w:rsidR="00D56D42" w:rsidRPr="00D56D42">
        <w:rPr>
          <w:rFonts w:ascii="Times New Roman" w:hAnsi="Times New Roman"/>
        </w:rPr>
        <w:t xml:space="preserve">(Uradni list RS, št. 110/03 – uradno prečiščeno besedilo, 47/04 – </w:t>
      </w:r>
      <w:proofErr w:type="spellStart"/>
      <w:r w:rsidR="00D56D42" w:rsidRPr="00D56D42">
        <w:rPr>
          <w:rFonts w:ascii="Times New Roman" w:hAnsi="Times New Roman"/>
        </w:rPr>
        <w:t>ZdZPZ</w:t>
      </w:r>
      <w:proofErr w:type="spellEnd"/>
      <w:r w:rsidR="00D56D42" w:rsidRPr="00D56D42">
        <w:rPr>
          <w:rFonts w:ascii="Times New Roman" w:hAnsi="Times New Roman"/>
        </w:rPr>
        <w:t>, 61/06 – ZBioP, 16/08, 9/11 in 83/12 – ZFfS-1)</w:t>
      </w:r>
      <w:r w:rsidR="00D56D42">
        <w:rPr>
          <w:rFonts w:ascii="Times New Roman" w:hAnsi="Times New Roman"/>
        </w:rPr>
        <w:t>;</w:t>
      </w:r>
    </w:p>
    <w:p w:rsidR="00DF7554" w:rsidRDefault="00DF7554" w:rsidP="009C5933">
      <w:pPr>
        <w:pStyle w:val="Odstavekseznama"/>
        <w:numPr>
          <w:ilvl w:val="0"/>
          <w:numId w:val="34"/>
        </w:numPr>
        <w:spacing w:line="240" w:lineRule="auto"/>
        <w:rPr>
          <w:rFonts w:ascii="Times New Roman" w:hAnsi="Times New Roman"/>
        </w:rPr>
      </w:pPr>
      <w:r w:rsidRPr="00DF7554">
        <w:rPr>
          <w:rFonts w:ascii="Times New Roman" w:hAnsi="Times New Roman"/>
        </w:rPr>
        <w:t>Zakon o integri</w:t>
      </w:r>
      <w:r w:rsidR="009C5933">
        <w:rPr>
          <w:rFonts w:ascii="Times New Roman" w:hAnsi="Times New Roman"/>
        </w:rPr>
        <w:t xml:space="preserve">teti in preprečevanju korupcije </w:t>
      </w:r>
      <w:r w:rsidR="009C5933" w:rsidRPr="009C5933">
        <w:rPr>
          <w:rFonts w:ascii="Times New Roman" w:hAnsi="Times New Roman"/>
        </w:rPr>
        <w:t xml:space="preserve">(Uradni list RS, št. 69/11 – uradno prečiščeno besedilo, 158/20, 3/22 – </w:t>
      </w:r>
      <w:proofErr w:type="spellStart"/>
      <w:r w:rsidR="009C5933" w:rsidRPr="009C5933">
        <w:rPr>
          <w:rFonts w:ascii="Times New Roman" w:hAnsi="Times New Roman"/>
        </w:rPr>
        <w:t>ZDeb</w:t>
      </w:r>
      <w:proofErr w:type="spellEnd"/>
      <w:r w:rsidR="009C5933" w:rsidRPr="009C5933">
        <w:rPr>
          <w:rFonts w:ascii="Times New Roman" w:hAnsi="Times New Roman"/>
        </w:rPr>
        <w:t xml:space="preserve"> in 16/23 – </w:t>
      </w:r>
      <w:proofErr w:type="spellStart"/>
      <w:r w:rsidR="009C5933" w:rsidRPr="009C5933">
        <w:rPr>
          <w:rFonts w:ascii="Times New Roman" w:hAnsi="Times New Roman"/>
        </w:rPr>
        <w:t>ZZPri</w:t>
      </w:r>
      <w:proofErr w:type="spellEnd"/>
      <w:r w:rsidR="009C5933" w:rsidRPr="009C5933">
        <w:rPr>
          <w:rFonts w:ascii="Times New Roman" w:hAnsi="Times New Roman"/>
        </w:rPr>
        <w:t>)</w:t>
      </w:r>
      <w:r w:rsidR="009C5933">
        <w:rPr>
          <w:rFonts w:ascii="Times New Roman" w:hAnsi="Times New Roman"/>
        </w:rPr>
        <w:t>;</w:t>
      </w:r>
    </w:p>
    <w:p w:rsidR="00CE6F01" w:rsidRDefault="00CE6F01" w:rsidP="00EC693E">
      <w:pPr>
        <w:pStyle w:val="Odstavekseznama"/>
        <w:numPr>
          <w:ilvl w:val="0"/>
          <w:numId w:val="34"/>
        </w:numPr>
        <w:spacing w:line="240" w:lineRule="auto"/>
        <w:rPr>
          <w:rFonts w:ascii="Times New Roman" w:hAnsi="Times New Roman"/>
        </w:rPr>
      </w:pPr>
      <w:r w:rsidRPr="00CE6F01">
        <w:rPr>
          <w:rFonts w:ascii="Times New Roman" w:hAnsi="Times New Roman"/>
        </w:rPr>
        <w:lastRenderedPageBreak/>
        <w:t>Zakon o nalezljivih boleznih</w:t>
      </w:r>
      <w:r w:rsidR="00EC693E">
        <w:rPr>
          <w:rFonts w:ascii="Times New Roman" w:hAnsi="Times New Roman"/>
        </w:rPr>
        <w:t xml:space="preserve"> </w:t>
      </w:r>
      <w:r w:rsidR="00EC693E" w:rsidRPr="00EC693E">
        <w:rPr>
          <w:rFonts w:ascii="Times New Roman" w:hAnsi="Times New Roman"/>
        </w:rPr>
        <w:t xml:space="preserve">(Uradni list RS, št. 33/06 – uradno prečiščeno besedilo, 49/20 – ZIUZEOP, 142/20, 175/20 – ZIUOPDVE, 15/21 – ZDUOP, 82/21, 178/21 – </w:t>
      </w:r>
      <w:proofErr w:type="spellStart"/>
      <w:r w:rsidR="00EC693E" w:rsidRPr="00EC693E">
        <w:rPr>
          <w:rFonts w:ascii="Times New Roman" w:hAnsi="Times New Roman"/>
        </w:rPr>
        <w:t>odl</w:t>
      </w:r>
      <w:proofErr w:type="spellEnd"/>
      <w:r w:rsidR="00EC693E" w:rsidRPr="00EC693E">
        <w:rPr>
          <w:rFonts w:ascii="Times New Roman" w:hAnsi="Times New Roman"/>
        </w:rPr>
        <w:t>. US in 125/22)</w:t>
      </w:r>
      <w:r w:rsidR="00EC693E">
        <w:rPr>
          <w:rFonts w:ascii="Times New Roman" w:hAnsi="Times New Roman"/>
        </w:rPr>
        <w:t>;</w:t>
      </w:r>
    </w:p>
    <w:p w:rsidR="004846BA" w:rsidRPr="00A66C2C" w:rsidRDefault="004846BA" w:rsidP="00A66C2C">
      <w:pPr>
        <w:pStyle w:val="Odstavekseznama"/>
        <w:numPr>
          <w:ilvl w:val="0"/>
          <w:numId w:val="34"/>
        </w:numPr>
        <w:spacing w:line="240" w:lineRule="auto"/>
        <w:rPr>
          <w:rFonts w:ascii="Times New Roman" w:hAnsi="Times New Roman"/>
        </w:rPr>
      </w:pPr>
      <w:r w:rsidRPr="00A66C2C">
        <w:rPr>
          <w:rFonts w:ascii="Times New Roman" w:hAnsi="Times New Roman"/>
        </w:rPr>
        <w:t xml:space="preserve">Zakon o trgovini </w:t>
      </w:r>
      <w:r w:rsidR="00AA64C8" w:rsidRPr="00A66C2C">
        <w:rPr>
          <w:rFonts w:ascii="Times New Roman" w:hAnsi="Times New Roman"/>
        </w:rPr>
        <w:t>(Uradni list RS, št. 24/08, 47/15, 139/20 in 161/22);</w:t>
      </w:r>
    </w:p>
    <w:p w:rsidR="00C317F4" w:rsidRDefault="00C317F4" w:rsidP="00C317F4">
      <w:pPr>
        <w:pStyle w:val="Odstavekseznama"/>
        <w:numPr>
          <w:ilvl w:val="0"/>
          <w:numId w:val="34"/>
        </w:numPr>
        <w:spacing w:line="240" w:lineRule="auto"/>
        <w:rPr>
          <w:rFonts w:ascii="Times New Roman" w:hAnsi="Times New Roman"/>
        </w:rPr>
      </w:pPr>
      <w:r w:rsidRPr="00C317F4">
        <w:rPr>
          <w:rFonts w:ascii="Times New Roman" w:hAnsi="Times New Roman"/>
        </w:rPr>
        <w:t>Zakon o izvrševanju proračunov Republike Slovenije za leti 2022 in 2023 (Uradni list RS, št. 187/21, 206/21 – ZDUPŠOP, 129/22, 140/22 – ZSDH-1A in 150/22 – ZIPRS2324)</w:t>
      </w:r>
      <w:r>
        <w:rPr>
          <w:rFonts w:ascii="Times New Roman" w:hAnsi="Times New Roman"/>
        </w:rPr>
        <w:t>;</w:t>
      </w:r>
    </w:p>
    <w:p w:rsidR="006C4268" w:rsidRDefault="006C4268" w:rsidP="007D51BF">
      <w:pPr>
        <w:pStyle w:val="Odstavekseznama"/>
        <w:numPr>
          <w:ilvl w:val="0"/>
          <w:numId w:val="34"/>
        </w:numPr>
        <w:spacing w:line="240" w:lineRule="auto"/>
        <w:rPr>
          <w:rFonts w:ascii="Times New Roman" w:hAnsi="Times New Roman"/>
        </w:rPr>
      </w:pPr>
      <w:r w:rsidRPr="006C4268">
        <w:rPr>
          <w:rFonts w:ascii="Times New Roman" w:hAnsi="Times New Roman"/>
        </w:rPr>
        <w:t>Direktiva 2014/24/EU Evropskega parlamenta in Sveta z dne 26. februarja 2014 o javnem naročanju in razv</w:t>
      </w:r>
      <w:r w:rsidR="00DE3576">
        <w:rPr>
          <w:rFonts w:ascii="Times New Roman" w:hAnsi="Times New Roman"/>
        </w:rPr>
        <w:t>eljavitvi Direktive 2004/18/ES;</w:t>
      </w:r>
    </w:p>
    <w:p w:rsidR="002528C5" w:rsidRDefault="002528C5" w:rsidP="007D51BF">
      <w:pPr>
        <w:pStyle w:val="Odstavekseznama"/>
        <w:numPr>
          <w:ilvl w:val="0"/>
          <w:numId w:val="34"/>
        </w:numPr>
        <w:spacing w:line="240" w:lineRule="auto"/>
        <w:rPr>
          <w:rFonts w:ascii="Times New Roman" w:hAnsi="Times New Roman"/>
        </w:rPr>
      </w:pPr>
      <w:r w:rsidRPr="002528C5">
        <w:rPr>
          <w:rFonts w:ascii="Times New Roman" w:hAnsi="Times New Roman"/>
        </w:rPr>
        <w:t>Uredba Komisije (ES) št. 907/2006 z dne 20. junija 2006 o spremembi Uredbe (ES) št. 648/2004 Evropskega parlamenta in Sveta o detergentih za prilagoditev njenih Prilog III in VII</w:t>
      </w:r>
      <w:r>
        <w:rPr>
          <w:rFonts w:ascii="Times New Roman" w:hAnsi="Times New Roman"/>
        </w:rPr>
        <w:t>;</w:t>
      </w:r>
    </w:p>
    <w:p w:rsidR="006C4268" w:rsidRDefault="006C4268" w:rsidP="007D51BF">
      <w:pPr>
        <w:pStyle w:val="Odstavekseznama"/>
        <w:numPr>
          <w:ilvl w:val="0"/>
          <w:numId w:val="34"/>
        </w:numPr>
        <w:spacing w:line="240" w:lineRule="auto"/>
        <w:rPr>
          <w:rFonts w:ascii="Times New Roman" w:hAnsi="Times New Roman"/>
        </w:rPr>
      </w:pPr>
      <w:r w:rsidRPr="006C4268">
        <w:rPr>
          <w:rFonts w:ascii="Times New Roman" w:hAnsi="Times New Roman"/>
        </w:rPr>
        <w:t>Uredba Komisije (ES) št. 551/2009 z dne 25. junija 2009 o spremembi Uredbe (ES) št. 648/2004 Evropskega parlamenta in Sveta o detergentih zaradi prilagoditve njenih prilog V in VI (odstopanje za površinsko aktivne snovi)</w:t>
      </w:r>
      <w:r>
        <w:rPr>
          <w:rFonts w:ascii="Times New Roman" w:hAnsi="Times New Roman"/>
        </w:rPr>
        <w:t>;</w:t>
      </w:r>
    </w:p>
    <w:p w:rsidR="006C4268" w:rsidRDefault="002528C5" w:rsidP="007D51BF">
      <w:pPr>
        <w:pStyle w:val="Odstavekseznama"/>
        <w:numPr>
          <w:ilvl w:val="0"/>
          <w:numId w:val="34"/>
        </w:numPr>
        <w:spacing w:line="240" w:lineRule="auto"/>
        <w:rPr>
          <w:rFonts w:ascii="Times New Roman" w:hAnsi="Times New Roman"/>
        </w:rPr>
      </w:pPr>
      <w:r w:rsidRPr="002528C5">
        <w:rPr>
          <w:rFonts w:ascii="Times New Roman" w:hAnsi="Times New Roman"/>
        </w:rPr>
        <w:t>Uredba o izvajanju Uredbe (ES) Evropskega parlamenta in Sveta o detergentih (Uradni list RS, št. 66/05 in 5/15)</w:t>
      </w:r>
      <w:r w:rsidR="001410A9">
        <w:rPr>
          <w:rFonts w:ascii="Times New Roman" w:hAnsi="Times New Roman"/>
        </w:rPr>
        <w:t>;</w:t>
      </w:r>
    </w:p>
    <w:p w:rsidR="001410A9" w:rsidRDefault="001410A9" w:rsidP="007D51BF">
      <w:pPr>
        <w:pStyle w:val="Odstavekseznama"/>
        <w:numPr>
          <w:ilvl w:val="0"/>
          <w:numId w:val="34"/>
        </w:numPr>
        <w:spacing w:line="240" w:lineRule="auto"/>
        <w:rPr>
          <w:rFonts w:ascii="Times New Roman" w:hAnsi="Times New Roman"/>
        </w:rPr>
      </w:pPr>
      <w:r w:rsidRPr="001410A9">
        <w:rPr>
          <w:rFonts w:ascii="Times New Roman" w:hAnsi="Times New Roman"/>
        </w:rPr>
        <w:t>vsa ostala veljavna zakonodaja, ki velja v Republiki Sloveniji in ureja zadevno področje.</w:t>
      </w:r>
    </w:p>
    <w:p w:rsidR="008C5DA4" w:rsidRPr="00493A60" w:rsidRDefault="008C5DA4" w:rsidP="00493A60">
      <w:pPr>
        <w:widowControl w:val="0"/>
        <w:spacing w:line="240" w:lineRule="auto"/>
        <w:rPr>
          <w:rFonts w:ascii="Times New Roman" w:hAnsi="Times New Roman"/>
          <w:szCs w:val="22"/>
        </w:rPr>
      </w:pPr>
    </w:p>
    <w:p w:rsidR="00BC0FBD" w:rsidRPr="006730EA" w:rsidRDefault="00E06A46" w:rsidP="00AF1DEB">
      <w:pPr>
        <w:pStyle w:val="Naslov3"/>
      </w:pPr>
      <w:bookmarkStart w:id="9" w:name="_Toc23841162"/>
      <w:r>
        <w:t>1.3</w:t>
      </w:r>
      <w:r w:rsidR="00264731">
        <w:t xml:space="preserve"> </w:t>
      </w:r>
      <w:r w:rsidR="00BC0FBD" w:rsidRPr="006730EA">
        <w:t>Predmet javnega naročila</w:t>
      </w:r>
      <w:bookmarkEnd w:id="9"/>
    </w:p>
    <w:p w:rsidR="00BC0FBD" w:rsidRDefault="00BC0FBD" w:rsidP="00604442">
      <w:pPr>
        <w:spacing w:line="240" w:lineRule="auto"/>
        <w:rPr>
          <w:rFonts w:ascii="Times New Roman" w:hAnsi="Times New Roman"/>
          <w:lang w:eastAsia="en-US"/>
        </w:rPr>
      </w:pPr>
    </w:p>
    <w:p w:rsidR="00A0366F" w:rsidRPr="00ED58E0" w:rsidRDefault="006730EA" w:rsidP="00ED58E0">
      <w:pPr>
        <w:spacing w:line="240" w:lineRule="auto"/>
        <w:rPr>
          <w:rFonts w:ascii="Times New Roman" w:hAnsi="Times New Roman"/>
          <w:b/>
          <w:lang w:eastAsia="en-US"/>
        </w:rPr>
      </w:pPr>
      <w:r>
        <w:rPr>
          <w:rFonts w:ascii="Times New Roman" w:hAnsi="Times New Roman"/>
          <w:lang w:eastAsia="en-US"/>
        </w:rPr>
        <w:t>Predmet</w:t>
      </w:r>
      <w:r w:rsidR="00ED58E0">
        <w:rPr>
          <w:rFonts w:ascii="Times New Roman" w:hAnsi="Times New Roman"/>
          <w:lang w:eastAsia="en-US"/>
        </w:rPr>
        <w:t xml:space="preserve"> javnega naročila je </w:t>
      </w:r>
      <w:r w:rsidR="00A0786B">
        <w:rPr>
          <w:rFonts w:ascii="Times New Roman" w:hAnsi="Times New Roman"/>
          <w:b/>
          <w:lang w:eastAsia="en-US"/>
        </w:rPr>
        <w:t xml:space="preserve">izvajanje storitev </w:t>
      </w:r>
      <w:r w:rsidR="00ED58E0" w:rsidRPr="00ED58E0">
        <w:rPr>
          <w:rFonts w:ascii="Times New Roman" w:hAnsi="Times New Roman"/>
          <w:b/>
          <w:lang w:eastAsia="en-US"/>
        </w:rPr>
        <w:t>OKOLJU PRIJAZNE STORITVE Č</w:t>
      </w:r>
      <w:r w:rsidR="00014DA8" w:rsidRPr="00ED58E0">
        <w:rPr>
          <w:rFonts w:ascii="Times New Roman" w:hAnsi="Times New Roman"/>
          <w:b/>
          <w:lang w:eastAsia="en-US"/>
        </w:rPr>
        <w:t>IŠČENJ</w:t>
      </w:r>
      <w:r w:rsidR="00ED58E0" w:rsidRPr="00ED58E0">
        <w:rPr>
          <w:rFonts w:ascii="Times New Roman" w:hAnsi="Times New Roman"/>
          <w:b/>
          <w:lang w:eastAsia="en-US"/>
        </w:rPr>
        <w:t xml:space="preserve">A PROSTOROV DOMA  DANICE VOGRINEC MARIBOR </w:t>
      </w:r>
      <w:r w:rsidR="007444F2">
        <w:rPr>
          <w:rFonts w:ascii="Times New Roman" w:hAnsi="Times New Roman"/>
          <w:b/>
          <w:lang w:eastAsia="en-US"/>
        </w:rPr>
        <w:t>2023</w:t>
      </w:r>
      <w:r w:rsidR="00FA0E7A">
        <w:rPr>
          <w:rFonts w:ascii="Times New Roman" w:hAnsi="Times New Roman"/>
          <w:b/>
          <w:lang w:eastAsia="en-US"/>
        </w:rPr>
        <w:t>-2026</w:t>
      </w:r>
      <w:r w:rsidR="00A0786B">
        <w:rPr>
          <w:rFonts w:ascii="Times New Roman" w:hAnsi="Times New Roman"/>
          <w:b/>
          <w:lang w:eastAsia="en-US"/>
        </w:rPr>
        <w:t xml:space="preserve"> </w:t>
      </w:r>
      <w:r w:rsidR="00ED58E0" w:rsidRPr="00ED58E0">
        <w:rPr>
          <w:rFonts w:ascii="Times New Roman" w:hAnsi="Times New Roman"/>
          <w:b/>
          <w:lang w:eastAsia="en-US"/>
        </w:rPr>
        <w:t xml:space="preserve">na lokacijah Čufarjeva cesta 9, </w:t>
      </w:r>
      <w:r w:rsidR="00014DA8">
        <w:rPr>
          <w:rFonts w:ascii="Times New Roman" w:hAnsi="Times New Roman"/>
          <w:b/>
          <w:lang w:eastAsia="en-US"/>
        </w:rPr>
        <w:t>2000 Maribor (</w:t>
      </w:r>
      <w:r w:rsidR="00ED58E0" w:rsidRPr="00ED58E0">
        <w:rPr>
          <w:rFonts w:ascii="Times New Roman" w:hAnsi="Times New Roman"/>
          <w:b/>
          <w:lang w:eastAsia="en-US"/>
        </w:rPr>
        <w:t>DE Pobrežje</w:t>
      </w:r>
      <w:r w:rsidR="00014DA8">
        <w:rPr>
          <w:rFonts w:ascii="Times New Roman" w:hAnsi="Times New Roman"/>
          <w:b/>
          <w:lang w:eastAsia="en-US"/>
        </w:rPr>
        <w:t>) in Veselova ulica</w:t>
      </w:r>
      <w:r w:rsidR="00ED58E0" w:rsidRPr="00ED58E0">
        <w:rPr>
          <w:rFonts w:ascii="Times New Roman" w:hAnsi="Times New Roman"/>
          <w:b/>
          <w:lang w:eastAsia="en-US"/>
        </w:rPr>
        <w:t xml:space="preserve"> 3, </w:t>
      </w:r>
      <w:r w:rsidR="00014DA8">
        <w:rPr>
          <w:rFonts w:ascii="Times New Roman" w:hAnsi="Times New Roman"/>
          <w:b/>
          <w:lang w:eastAsia="en-US"/>
        </w:rPr>
        <w:t>2000 Maribor (</w:t>
      </w:r>
      <w:r w:rsidR="00ED58E0" w:rsidRPr="00ED58E0">
        <w:rPr>
          <w:rFonts w:ascii="Times New Roman" w:hAnsi="Times New Roman"/>
          <w:b/>
          <w:lang w:eastAsia="en-US"/>
        </w:rPr>
        <w:t>DE Tabor</w:t>
      </w:r>
      <w:r w:rsidR="00014DA8">
        <w:rPr>
          <w:rFonts w:ascii="Times New Roman" w:hAnsi="Times New Roman"/>
          <w:b/>
          <w:lang w:eastAsia="en-US"/>
        </w:rPr>
        <w:t>)</w:t>
      </w:r>
      <w:r w:rsidR="00ED58E0" w:rsidRPr="00ED58E0">
        <w:rPr>
          <w:rFonts w:ascii="Times New Roman" w:hAnsi="Times New Roman"/>
          <w:b/>
          <w:lang w:eastAsia="en-US"/>
        </w:rPr>
        <w:t xml:space="preserve"> za pogodbeno obdobje treh let predvidoma </w:t>
      </w:r>
      <w:r w:rsidR="00ED58E0" w:rsidRPr="00232C54">
        <w:rPr>
          <w:rFonts w:ascii="Times New Roman" w:hAnsi="Times New Roman"/>
          <w:b/>
          <w:lang w:eastAsia="en-US"/>
        </w:rPr>
        <w:t xml:space="preserve">od </w:t>
      </w:r>
      <w:r w:rsidR="00A41218" w:rsidRPr="00232C54">
        <w:rPr>
          <w:rFonts w:ascii="Times New Roman" w:hAnsi="Times New Roman"/>
          <w:b/>
          <w:lang w:eastAsia="en-US"/>
        </w:rPr>
        <w:t>1.9</w:t>
      </w:r>
      <w:r w:rsidR="00AA1596" w:rsidRPr="00232C54">
        <w:rPr>
          <w:rFonts w:ascii="Times New Roman" w:hAnsi="Times New Roman"/>
          <w:b/>
          <w:lang w:eastAsia="en-US"/>
        </w:rPr>
        <w:t>.2023 do 31.8</w:t>
      </w:r>
      <w:r w:rsidR="00913CC1" w:rsidRPr="00232C54">
        <w:rPr>
          <w:rFonts w:ascii="Times New Roman" w:hAnsi="Times New Roman"/>
          <w:b/>
          <w:lang w:eastAsia="en-US"/>
        </w:rPr>
        <w:t>.2026.</w:t>
      </w:r>
      <w:r w:rsidR="00913CC1" w:rsidRPr="00913CC1">
        <w:rPr>
          <w:rFonts w:ascii="Times New Roman" w:hAnsi="Times New Roman"/>
          <w:b/>
          <w:lang w:eastAsia="en-US"/>
        </w:rPr>
        <w:t xml:space="preserve">   </w:t>
      </w:r>
    </w:p>
    <w:p w:rsidR="00C744B3" w:rsidRDefault="00C744B3" w:rsidP="00E65B5D">
      <w:pPr>
        <w:spacing w:line="240" w:lineRule="auto"/>
        <w:rPr>
          <w:rFonts w:ascii="Times New Roman" w:hAnsi="Times New Roman"/>
          <w:b/>
          <w:lang w:eastAsia="en-US"/>
        </w:rPr>
      </w:pPr>
    </w:p>
    <w:p w:rsidR="00FA1D7E" w:rsidRDefault="00E06A46" w:rsidP="00AF1DEB">
      <w:pPr>
        <w:pStyle w:val="Naslov3"/>
      </w:pPr>
      <w:bookmarkStart w:id="10" w:name="_Toc23841163"/>
      <w:r>
        <w:t>1.4</w:t>
      </w:r>
      <w:r w:rsidR="00264731">
        <w:t xml:space="preserve"> </w:t>
      </w:r>
      <w:r w:rsidR="00FA1D7E">
        <w:t>Vrsta postopka</w:t>
      </w:r>
      <w:bookmarkEnd w:id="10"/>
    </w:p>
    <w:p w:rsidR="00FA1D7E" w:rsidRDefault="00FA1D7E" w:rsidP="00604442">
      <w:pPr>
        <w:autoSpaceDE w:val="0"/>
        <w:autoSpaceDN w:val="0"/>
        <w:adjustRightInd w:val="0"/>
        <w:spacing w:line="240" w:lineRule="auto"/>
        <w:jc w:val="left"/>
        <w:rPr>
          <w:rFonts w:ascii="Helvetica" w:hAnsi="Helvetica" w:cs="Helvetica"/>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 xml:space="preserve">Naročnik bo javno naročilo oddal po </w:t>
      </w:r>
      <w:r w:rsidR="00E23090">
        <w:rPr>
          <w:rFonts w:ascii="Times New Roman" w:hAnsi="Times New Roman"/>
          <w:szCs w:val="22"/>
          <w:lang w:eastAsia="en-US"/>
        </w:rPr>
        <w:t xml:space="preserve">odprtem postopku </w:t>
      </w:r>
      <w:r w:rsidR="00792076">
        <w:rPr>
          <w:rFonts w:ascii="Times New Roman" w:hAnsi="Times New Roman"/>
          <w:szCs w:val="22"/>
          <w:lang w:eastAsia="en-US"/>
        </w:rPr>
        <w:t>v skladu s 40</w:t>
      </w:r>
      <w:r w:rsidRPr="00FA1D7E">
        <w:rPr>
          <w:rFonts w:ascii="Times New Roman" w:hAnsi="Times New Roman"/>
          <w:szCs w:val="22"/>
          <w:lang w:eastAsia="en-US"/>
        </w:rPr>
        <w:t xml:space="preserve">. členom </w:t>
      </w:r>
      <w:r w:rsidR="001E3771">
        <w:rPr>
          <w:rFonts w:ascii="Times New Roman" w:hAnsi="Times New Roman"/>
          <w:szCs w:val="22"/>
          <w:lang w:eastAsia="en-US"/>
        </w:rPr>
        <w:t>ZJN-3</w:t>
      </w:r>
      <w:r w:rsidRPr="00FA1D7E">
        <w:rPr>
          <w:rFonts w:ascii="Times New Roman" w:hAnsi="Times New Roman"/>
          <w:szCs w:val="22"/>
          <w:lang w:eastAsia="en-US"/>
        </w:rPr>
        <w:t>.</w:t>
      </w:r>
    </w:p>
    <w:p w:rsidR="00FA1D7E" w:rsidRPr="00FA1D7E" w:rsidRDefault="00FA1D7E" w:rsidP="00604442">
      <w:pPr>
        <w:autoSpaceDE w:val="0"/>
        <w:autoSpaceDN w:val="0"/>
        <w:adjustRightInd w:val="0"/>
        <w:spacing w:line="240" w:lineRule="auto"/>
        <w:jc w:val="left"/>
        <w:rPr>
          <w:rFonts w:ascii="Times New Roman" w:hAnsi="Times New Roman"/>
          <w:sz w:val="24"/>
          <w:szCs w:val="24"/>
          <w:lang w:eastAsia="en-US"/>
        </w:rPr>
      </w:pPr>
    </w:p>
    <w:p w:rsidR="00FA1D7E" w:rsidRDefault="00E06A46" w:rsidP="00AF1DEB">
      <w:pPr>
        <w:pStyle w:val="Naslov3"/>
      </w:pPr>
      <w:bookmarkStart w:id="11" w:name="_Toc23841164"/>
      <w:r>
        <w:t>1.5</w:t>
      </w:r>
      <w:r w:rsidR="00264731">
        <w:t xml:space="preserve"> </w:t>
      </w:r>
      <w:r w:rsidR="00FA1D7E">
        <w:t>Sodelovanje</w:t>
      </w:r>
      <w:bookmarkEnd w:id="11"/>
    </w:p>
    <w:p w:rsidR="00FA1D7E" w:rsidRDefault="00FA1D7E" w:rsidP="00604442">
      <w:pPr>
        <w:autoSpaceDE w:val="0"/>
        <w:autoSpaceDN w:val="0"/>
        <w:adjustRightInd w:val="0"/>
        <w:spacing w:line="240" w:lineRule="auto"/>
        <w:jc w:val="left"/>
        <w:rPr>
          <w:rFonts w:ascii="Helvetica-Bold" w:hAnsi="Helvetica-Bold" w:cs="Helvetica-Bold"/>
          <w:b/>
          <w:bCs/>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FA1D7E">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FA1D7E">
        <w:rPr>
          <w:rFonts w:ascii="Times New Roman" w:hAnsi="Times New Roman"/>
          <w:szCs w:val="22"/>
          <w:lang w:eastAsia="en-US"/>
        </w:rPr>
        <w:t>opravljanje te dejavnosti vsa predpisana dovoljenja za izvedbo tega javnega naročila.</w:t>
      </w:r>
    </w:p>
    <w:p w:rsidR="001609D6" w:rsidRDefault="001609D6" w:rsidP="001609D6">
      <w:pPr>
        <w:autoSpaceDE w:val="0"/>
        <w:autoSpaceDN w:val="0"/>
        <w:adjustRightInd w:val="0"/>
        <w:spacing w:line="240" w:lineRule="auto"/>
        <w:rPr>
          <w:rFonts w:ascii="Times New Roman" w:hAnsi="Times New Roman"/>
          <w:szCs w:val="22"/>
          <w:lang w:eastAsia="en-US"/>
        </w:rPr>
      </w:pPr>
    </w:p>
    <w:p w:rsidR="001609D6" w:rsidRPr="001609D6" w:rsidRDefault="001609D6" w:rsidP="00AF1DEB">
      <w:pPr>
        <w:pStyle w:val="Naslov3"/>
      </w:pPr>
      <w:bookmarkStart w:id="12" w:name="_Toc23841165"/>
      <w:r>
        <w:t>1.5</w:t>
      </w:r>
      <w:r w:rsidRPr="001609D6">
        <w:t>.1 Tuji ponudniki</w:t>
      </w:r>
      <w:bookmarkEnd w:id="12"/>
    </w:p>
    <w:p w:rsidR="001609D6" w:rsidRPr="001609D6" w:rsidRDefault="001609D6" w:rsidP="001609D6">
      <w:pPr>
        <w:autoSpaceDE w:val="0"/>
        <w:autoSpaceDN w:val="0"/>
        <w:adjustRightInd w:val="0"/>
        <w:spacing w:line="240" w:lineRule="auto"/>
        <w:rPr>
          <w:rFonts w:ascii="Times New Roman" w:hAnsi="Times New Roman"/>
          <w:szCs w:val="22"/>
          <w:lang w:eastAsia="en-US"/>
        </w:rPr>
      </w:pPr>
    </w:p>
    <w:p w:rsidR="001609D6" w:rsidRDefault="001609D6" w:rsidP="001609D6">
      <w:pPr>
        <w:autoSpaceDE w:val="0"/>
        <w:autoSpaceDN w:val="0"/>
        <w:adjustRightInd w:val="0"/>
        <w:spacing w:line="240" w:lineRule="auto"/>
        <w:rPr>
          <w:rFonts w:ascii="Times New Roman" w:hAnsi="Times New Roman"/>
          <w:szCs w:val="22"/>
          <w:lang w:eastAsia="en-US"/>
        </w:rPr>
      </w:pPr>
      <w:r w:rsidRPr="001609D6">
        <w:rPr>
          <w:rFonts w:ascii="Times New Roman" w:hAnsi="Times New Roman"/>
          <w:szCs w:val="22"/>
          <w:lang w:eastAsia="en-US"/>
        </w:rPr>
        <w:t>Za ponudnike s sedežem v tuji državi bo naročnik ugotavljal sposobnost na enak način kot za ponudnike s sedežem v Republiki Sloveniji.</w:t>
      </w:r>
    </w:p>
    <w:p w:rsidR="00421C30" w:rsidRDefault="00421C30" w:rsidP="00421C30">
      <w:pPr>
        <w:autoSpaceDE w:val="0"/>
        <w:autoSpaceDN w:val="0"/>
        <w:adjustRightInd w:val="0"/>
        <w:spacing w:line="240" w:lineRule="auto"/>
        <w:rPr>
          <w:rFonts w:ascii="Times New Roman" w:eastAsia="Calibri" w:hAnsi="Times New Roman"/>
          <w:szCs w:val="22"/>
        </w:rPr>
      </w:pPr>
    </w:p>
    <w:p w:rsidR="00421C30" w:rsidRPr="00E03501" w:rsidRDefault="00C47D61" w:rsidP="00AF1DEB">
      <w:pPr>
        <w:pStyle w:val="Naslov3"/>
      </w:pPr>
      <w:bookmarkStart w:id="13" w:name="_Toc23841166"/>
      <w:r>
        <w:t>1.5.</w:t>
      </w:r>
      <w:r w:rsidR="00356362">
        <w:t>2</w:t>
      </w:r>
      <w:r w:rsidR="00E03501">
        <w:t xml:space="preserve"> </w:t>
      </w:r>
      <w:r w:rsidR="00421C30" w:rsidRPr="00C3641B">
        <w:rPr>
          <w:rStyle w:val="Naslov3Znak"/>
          <w:b/>
        </w:rPr>
        <w:t>Skupna ponudba</w:t>
      </w:r>
      <w:bookmarkEnd w:id="13"/>
    </w:p>
    <w:p w:rsidR="00421C30" w:rsidRPr="00421C30" w:rsidRDefault="00421C30" w:rsidP="00421C30">
      <w:pPr>
        <w:rPr>
          <w:rFonts w:eastAsia="Calibri"/>
          <w:lang w:eastAsia="en-US"/>
        </w:rPr>
      </w:pPr>
    </w:p>
    <w:p w:rsidR="00421C30" w:rsidRPr="003F2518" w:rsidRDefault="00421C30" w:rsidP="00421C30">
      <w:pPr>
        <w:autoSpaceDE w:val="0"/>
        <w:autoSpaceDN w:val="0"/>
        <w:adjustRightInd w:val="0"/>
        <w:spacing w:line="240" w:lineRule="auto"/>
        <w:rPr>
          <w:rFonts w:ascii="Times New Roman" w:eastAsia="Calibri" w:hAnsi="Times New Roman"/>
          <w:b/>
          <w:szCs w:val="22"/>
        </w:rPr>
      </w:pPr>
      <w:r w:rsidRPr="00421C30">
        <w:rPr>
          <w:rFonts w:ascii="Times New Roman" w:eastAsia="Calibri" w:hAnsi="Times New Roman"/>
          <w:szCs w:val="22"/>
        </w:rPr>
        <w:t>V primeru, da pon</w:t>
      </w:r>
      <w:r w:rsidR="00736504">
        <w:rPr>
          <w:rFonts w:ascii="Times New Roman" w:eastAsia="Calibri" w:hAnsi="Times New Roman"/>
          <w:szCs w:val="22"/>
        </w:rPr>
        <w:t>udbo oddaja skupina ponudnikov,</w:t>
      </w:r>
      <w:r w:rsidR="004B6D17">
        <w:rPr>
          <w:rFonts w:ascii="Times New Roman" w:eastAsia="Calibri" w:hAnsi="Times New Roman"/>
          <w:szCs w:val="22"/>
        </w:rPr>
        <w:t xml:space="preserve"> </w:t>
      </w:r>
      <w:r w:rsidR="00B6751A">
        <w:rPr>
          <w:rFonts w:ascii="Times New Roman" w:eastAsia="Calibri" w:hAnsi="Times New Roman"/>
          <w:szCs w:val="22"/>
        </w:rPr>
        <w:t xml:space="preserve"> </w:t>
      </w:r>
      <w:r w:rsidRPr="00421C30">
        <w:rPr>
          <w:rFonts w:ascii="Times New Roman" w:eastAsia="Calibri" w:hAnsi="Times New Roman"/>
          <w:szCs w:val="22"/>
        </w:rPr>
        <w:t>je potre</w:t>
      </w:r>
      <w:r w:rsidR="005C728A">
        <w:rPr>
          <w:rFonts w:ascii="Times New Roman" w:eastAsia="Calibri" w:hAnsi="Times New Roman"/>
          <w:szCs w:val="22"/>
        </w:rPr>
        <w:t xml:space="preserve">bno v ponudbi navesti zahtevane </w:t>
      </w:r>
      <w:r w:rsidRPr="00421C30">
        <w:rPr>
          <w:rFonts w:ascii="Times New Roman" w:eastAsia="Calibri" w:hAnsi="Times New Roman"/>
          <w:szCs w:val="22"/>
        </w:rPr>
        <w:t>podatke o skupni ponudbi, k</w:t>
      </w:r>
      <w:r w:rsidR="00A73B00">
        <w:rPr>
          <w:rFonts w:ascii="Times New Roman" w:eastAsia="Calibri" w:hAnsi="Times New Roman"/>
          <w:szCs w:val="22"/>
        </w:rPr>
        <w:t xml:space="preserve">i so navedeni v obrazcu </w:t>
      </w:r>
      <w:r w:rsidR="003F2518" w:rsidRPr="00614DEC">
        <w:rPr>
          <w:rFonts w:ascii="Times New Roman" w:eastAsia="Calibri" w:hAnsi="Times New Roman"/>
          <w:b/>
          <w:szCs w:val="22"/>
        </w:rPr>
        <w:t>Podatki o ponudniku oziroma gospodarskem subjektu</w:t>
      </w:r>
      <w:r w:rsidR="00A73B00" w:rsidRPr="00614DEC">
        <w:rPr>
          <w:rFonts w:ascii="Times New Roman" w:eastAsia="Calibri" w:hAnsi="Times New Roman"/>
          <w:b/>
          <w:szCs w:val="22"/>
        </w:rPr>
        <w:t xml:space="preserve"> </w:t>
      </w:r>
      <w:r w:rsidRPr="00614DEC">
        <w:rPr>
          <w:rFonts w:ascii="Times New Roman" w:eastAsia="Calibri" w:hAnsi="Times New Roman"/>
          <w:b/>
          <w:szCs w:val="22"/>
        </w:rPr>
        <w:t>(OBR-1).</w:t>
      </w:r>
    </w:p>
    <w:p w:rsidR="00421C30" w:rsidRPr="00421C30" w:rsidRDefault="00421C30" w:rsidP="00421C30">
      <w:pPr>
        <w:autoSpaceDE w:val="0"/>
        <w:autoSpaceDN w:val="0"/>
        <w:adjustRightInd w:val="0"/>
        <w:spacing w:line="240" w:lineRule="auto"/>
        <w:rPr>
          <w:rFonts w:ascii="Times New Roman" w:eastAsia="Calibri" w:hAnsi="Times New Roman"/>
          <w:szCs w:val="22"/>
        </w:rPr>
      </w:pPr>
    </w:p>
    <w:p w:rsidR="00F56A4F" w:rsidRDefault="00F56A4F" w:rsidP="00F56A4F">
      <w:pPr>
        <w:autoSpaceDE w:val="0"/>
        <w:autoSpaceDN w:val="0"/>
        <w:adjustRightInd w:val="0"/>
        <w:spacing w:line="240" w:lineRule="auto"/>
        <w:rPr>
          <w:rFonts w:ascii="Times New Roman" w:eastAsia="Calibri" w:hAnsi="Times New Roman"/>
          <w:szCs w:val="22"/>
        </w:rPr>
      </w:pPr>
      <w:r>
        <w:rPr>
          <w:rFonts w:ascii="Times New Roman" w:eastAsia="Calibri" w:hAnsi="Times New Roman"/>
          <w:szCs w:val="22"/>
        </w:rPr>
        <w:t>N</w:t>
      </w:r>
      <w:r w:rsidR="00421C30" w:rsidRPr="00421C30">
        <w:rPr>
          <w:rFonts w:ascii="Times New Roman" w:eastAsia="Calibri" w:hAnsi="Times New Roman"/>
          <w:szCs w:val="22"/>
        </w:rPr>
        <w:t>aročni</w:t>
      </w:r>
      <w:r>
        <w:rPr>
          <w:rFonts w:ascii="Times New Roman" w:eastAsia="Calibri" w:hAnsi="Times New Roman"/>
          <w:szCs w:val="22"/>
        </w:rPr>
        <w:t>k od skupine ponudnikov zahteva</w:t>
      </w:r>
      <w:r w:rsidR="00421C30" w:rsidRPr="00421C30">
        <w:rPr>
          <w:rFonts w:ascii="Times New Roman" w:eastAsia="Calibri" w:hAnsi="Times New Roman"/>
          <w:szCs w:val="22"/>
        </w:rPr>
        <w:t xml:space="preserve"> predložitev akta </w:t>
      </w:r>
      <w:r w:rsidR="005C728A">
        <w:rPr>
          <w:rFonts w:ascii="Times New Roman" w:eastAsia="Calibri" w:hAnsi="Times New Roman"/>
          <w:szCs w:val="22"/>
        </w:rPr>
        <w:t xml:space="preserve">o skupni izvedbi naročila (npr. </w:t>
      </w:r>
      <w:r>
        <w:rPr>
          <w:rFonts w:ascii="Times New Roman" w:eastAsia="Calibri" w:hAnsi="Times New Roman"/>
          <w:szCs w:val="22"/>
        </w:rPr>
        <w:t>pogodbe o sodelovanju).</w:t>
      </w:r>
      <w:r w:rsidR="00D1649E">
        <w:rPr>
          <w:rFonts w:ascii="Times New Roman" w:eastAsia="Calibri" w:hAnsi="Times New Roman"/>
          <w:szCs w:val="22"/>
        </w:rPr>
        <w:t xml:space="preserve"> </w:t>
      </w:r>
      <w:r w:rsidRPr="00F56A4F">
        <w:rPr>
          <w:rFonts w:ascii="Times New Roman" w:eastAsia="Calibri" w:hAnsi="Times New Roman"/>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w:t>
      </w:r>
      <w:r w:rsidR="00A73B00">
        <w:rPr>
          <w:rFonts w:ascii="Times New Roman" w:eastAsia="Calibri" w:hAnsi="Times New Roman"/>
          <w:szCs w:val="22"/>
        </w:rPr>
        <w:t>ejeno</w:t>
      </w:r>
      <w:r w:rsidR="00D1649E">
        <w:rPr>
          <w:rFonts w:ascii="Times New Roman" w:eastAsia="Calibri" w:hAnsi="Times New Roman"/>
          <w:szCs w:val="22"/>
        </w:rPr>
        <w:t xml:space="preserve"> solidarno do naročnika. </w:t>
      </w:r>
      <w:r w:rsidRPr="00F56A4F">
        <w:rPr>
          <w:rFonts w:ascii="Times New Roman" w:eastAsia="Calibri" w:hAnsi="Times New Roman"/>
          <w:szCs w:val="22"/>
        </w:rPr>
        <w:t>Zgoraj navedeni pravni akt stopi v veljavo v primeru, če bo skupina gospodarskih subjektov izbrana kot najugodnejši ponudnik.</w:t>
      </w:r>
    </w:p>
    <w:p w:rsidR="004B6D17" w:rsidRPr="007963C3" w:rsidRDefault="007963C3" w:rsidP="007963C3">
      <w:pPr>
        <w:autoSpaceDE w:val="0"/>
        <w:autoSpaceDN w:val="0"/>
        <w:adjustRightInd w:val="0"/>
        <w:spacing w:line="240" w:lineRule="auto"/>
        <w:rPr>
          <w:rFonts w:ascii="Times New Roman" w:eastAsia="Calibri" w:hAnsi="Times New Roman"/>
        </w:rPr>
      </w:pPr>
      <w:r w:rsidRPr="00A33FB8">
        <w:rPr>
          <w:rFonts w:ascii="Times New Roman" w:eastAsia="Calibri" w:hAnsi="Times New Roman"/>
        </w:rPr>
        <w:lastRenderedPageBreak/>
        <w:t>V kolikor ponudnik</w:t>
      </w:r>
      <w:r w:rsidRPr="007963C3">
        <w:rPr>
          <w:rFonts w:ascii="Times New Roman" w:eastAsia="Calibri" w:hAnsi="Times New Roman"/>
        </w:rPr>
        <w:t xml:space="preserve"> nastopa s soponudniki – partnerji </w:t>
      </w:r>
      <w:r w:rsidR="004D3872">
        <w:rPr>
          <w:rFonts w:ascii="Times New Roman" w:eastAsia="Calibri" w:hAnsi="Times New Roman"/>
        </w:rPr>
        <w:t xml:space="preserve">v skupini, mora v obrazcu </w:t>
      </w:r>
      <w:r w:rsidRPr="00BD77B0">
        <w:rPr>
          <w:rFonts w:ascii="Times New Roman" w:eastAsia="Calibri" w:hAnsi="Times New Roman"/>
          <w:b/>
        </w:rPr>
        <w:t>Skupna ponudba – izjava in pooblastilo</w:t>
      </w:r>
      <w:r w:rsidR="00BD77B0" w:rsidRPr="00BD77B0">
        <w:rPr>
          <w:rFonts w:ascii="Times New Roman" w:eastAsia="Calibri" w:hAnsi="Times New Roman"/>
          <w:b/>
        </w:rPr>
        <w:t xml:space="preserve"> (OBR-6</w:t>
      </w:r>
      <w:r w:rsidR="00DF1342" w:rsidRPr="00BD77B0">
        <w:rPr>
          <w:rFonts w:ascii="Times New Roman" w:eastAsia="Calibri" w:hAnsi="Times New Roman"/>
          <w:b/>
        </w:rPr>
        <w:t>)</w:t>
      </w:r>
      <w:r w:rsidRPr="007963C3">
        <w:rPr>
          <w:rFonts w:ascii="Times New Roman" w:eastAsia="Calibri" w:hAnsi="Times New Roman"/>
        </w:rPr>
        <w:t xml:space="preserve"> navesti s katerimi soponudniki – partnerji v skupini bo sodeloval pri izvedbi javnega naročila in za tem obrazcem predložiti še:</w:t>
      </w:r>
    </w:p>
    <w:p w:rsidR="007963C3" w:rsidRPr="00DF1342" w:rsidRDefault="007963C3" w:rsidP="007963C3">
      <w:pPr>
        <w:autoSpaceDE w:val="0"/>
        <w:autoSpaceDN w:val="0"/>
        <w:adjustRightInd w:val="0"/>
        <w:spacing w:line="240" w:lineRule="auto"/>
        <w:ind w:left="360"/>
        <w:rPr>
          <w:rFonts w:ascii="Times New Roman" w:eastAsia="Calibri" w:hAnsi="Times New Roman"/>
          <w:b/>
        </w:rPr>
      </w:pPr>
      <w:r w:rsidRPr="00DF1342">
        <w:rPr>
          <w:rFonts w:ascii="Times New Roman" w:eastAsia="Calibri" w:hAnsi="Times New Roman"/>
          <w:b/>
        </w:rPr>
        <w:t>1.</w:t>
      </w:r>
      <w:r w:rsidRPr="00DF1342">
        <w:rPr>
          <w:rFonts w:ascii="Times New Roman" w:eastAsia="Calibri" w:hAnsi="Times New Roman"/>
          <w:b/>
        </w:rPr>
        <w:tab/>
        <w:t>POSAMIČNO (vsak gospodarski subjekt):</w:t>
      </w:r>
    </w:p>
    <w:p w:rsidR="0031069C" w:rsidRPr="00BB0B13" w:rsidRDefault="007963C3" w:rsidP="007D51BF">
      <w:pPr>
        <w:pStyle w:val="Odstavekseznama"/>
        <w:numPr>
          <w:ilvl w:val="0"/>
          <w:numId w:val="28"/>
        </w:numPr>
        <w:autoSpaceDE w:val="0"/>
        <w:autoSpaceDN w:val="0"/>
        <w:adjustRightInd w:val="0"/>
        <w:spacing w:line="240" w:lineRule="auto"/>
        <w:rPr>
          <w:rFonts w:ascii="Times New Roman" w:eastAsia="Calibri" w:hAnsi="Times New Roman"/>
        </w:rPr>
      </w:pPr>
      <w:r w:rsidRPr="00BB0B13">
        <w:rPr>
          <w:rFonts w:ascii="Times New Roman" w:eastAsia="Calibri" w:hAnsi="Times New Roman"/>
        </w:rPr>
        <w:t xml:space="preserve">(OBR-1) - </w:t>
      </w:r>
      <w:r w:rsidR="0053554A" w:rsidRPr="00BB0B13">
        <w:rPr>
          <w:rFonts w:ascii="Times New Roman" w:eastAsia="Calibri" w:hAnsi="Times New Roman"/>
        </w:rPr>
        <w:t>Podatki o ponudniku oziroma gospodarskem subjektu,</w:t>
      </w:r>
    </w:p>
    <w:p w:rsidR="007267ED" w:rsidRPr="00692E5F" w:rsidRDefault="007267ED" w:rsidP="007D51BF">
      <w:pPr>
        <w:pStyle w:val="Odstavekseznama"/>
        <w:numPr>
          <w:ilvl w:val="0"/>
          <w:numId w:val="28"/>
        </w:numPr>
        <w:rPr>
          <w:rFonts w:ascii="Times New Roman" w:eastAsia="Calibri" w:hAnsi="Times New Roman"/>
        </w:rPr>
      </w:pPr>
      <w:r w:rsidRPr="00692E5F">
        <w:rPr>
          <w:rFonts w:ascii="Times New Roman" w:eastAsia="Calibri" w:hAnsi="Times New Roman"/>
        </w:rPr>
        <w:t>(OBR-3) oziroma ESPD - Vodilni partner mora izpolnjen ESPD naložiti v razdelek »ESPD – ponudnik«, ESPD ostalih sodelujočih pa naloži v razdelek »ESPD – ostali sodelujoči«,</w:t>
      </w:r>
    </w:p>
    <w:p w:rsidR="00692E5F" w:rsidRDefault="00D5095F" w:rsidP="007D51BF">
      <w:pPr>
        <w:pStyle w:val="Odstavekseznama"/>
        <w:numPr>
          <w:ilvl w:val="0"/>
          <w:numId w:val="28"/>
        </w:numPr>
        <w:autoSpaceDE w:val="0"/>
        <w:autoSpaceDN w:val="0"/>
        <w:adjustRightInd w:val="0"/>
        <w:spacing w:line="240" w:lineRule="auto"/>
        <w:rPr>
          <w:rFonts w:ascii="Times New Roman" w:eastAsia="Calibri" w:hAnsi="Times New Roman"/>
        </w:rPr>
      </w:pPr>
      <w:r w:rsidRPr="00692E5F">
        <w:rPr>
          <w:rFonts w:ascii="Times New Roman" w:eastAsia="Calibri" w:hAnsi="Times New Roman"/>
        </w:rPr>
        <w:t>(OBR-4</w:t>
      </w:r>
      <w:r w:rsidR="0031069C" w:rsidRPr="00692E5F">
        <w:rPr>
          <w:rFonts w:ascii="Times New Roman" w:eastAsia="Calibri" w:hAnsi="Times New Roman"/>
        </w:rPr>
        <w:t xml:space="preserve">) </w:t>
      </w:r>
      <w:r w:rsidR="00A446C9" w:rsidRPr="00692E5F">
        <w:rPr>
          <w:rFonts w:ascii="Times New Roman" w:eastAsia="Calibri" w:hAnsi="Times New Roman"/>
        </w:rPr>
        <w:t xml:space="preserve">- </w:t>
      </w:r>
      <w:r w:rsidR="00692E5F" w:rsidRPr="00692E5F">
        <w:rPr>
          <w:rFonts w:ascii="Times New Roman" w:eastAsia="Calibri" w:hAnsi="Times New Roman"/>
        </w:rPr>
        <w:t>Izjava o izpolnjevanju pogojev in sposobnosti ponudnikov</w:t>
      </w:r>
      <w:r w:rsidR="00692E5F">
        <w:rPr>
          <w:rFonts w:ascii="Times New Roman" w:eastAsia="Calibri" w:hAnsi="Times New Roman"/>
        </w:rPr>
        <w:t xml:space="preserve"> </w:t>
      </w:r>
      <w:r w:rsidR="00692E5F" w:rsidRPr="00692E5F">
        <w:rPr>
          <w:rFonts w:ascii="Times New Roman" w:eastAsia="Calibri" w:hAnsi="Times New Roman"/>
        </w:rPr>
        <w:t>s pooblastilom za pridobitev podatkov iz uradnih evidenc</w:t>
      </w:r>
      <w:r w:rsidR="00692E5F">
        <w:rPr>
          <w:rFonts w:ascii="Times New Roman" w:eastAsia="Calibri" w:hAnsi="Times New Roman"/>
        </w:rPr>
        <w:t>;</w:t>
      </w:r>
    </w:p>
    <w:p w:rsidR="00140659" w:rsidRPr="00692E5F" w:rsidRDefault="00692E5F" w:rsidP="007D51BF">
      <w:pPr>
        <w:pStyle w:val="Odstavekseznama"/>
        <w:numPr>
          <w:ilvl w:val="0"/>
          <w:numId w:val="28"/>
        </w:numPr>
        <w:autoSpaceDE w:val="0"/>
        <w:autoSpaceDN w:val="0"/>
        <w:adjustRightInd w:val="0"/>
        <w:spacing w:line="240" w:lineRule="auto"/>
        <w:rPr>
          <w:rFonts w:ascii="Times New Roman" w:eastAsia="Calibri" w:hAnsi="Times New Roman"/>
        </w:rPr>
      </w:pPr>
      <w:r>
        <w:rPr>
          <w:rFonts w:ascii="Times New Roman" w:eastAsia="Calibri" w:hAnsi="Times New Roman"/>
        </w:rPr>
        <w:t xml:space="preserve">(OBR-4a) - </w:t>
      </w:r>
      <w:r w:rsidRPr="00692E5F">
        <w:rPr>
          <w:rFonts w:ascii="Times New Roman" w:eastAsia="Calibri" w:hAnsi="Times New Roman"/>
        </w:rPr>
        <w:t>Pooblastilo za pridobitev podatkov iz kazenske evidence</w:t>
      </w:r>
      <w:r>
        <w:rPr>
          <w:rFonts w:ascii="Times New Roman" w:eastAsia="Calibri" w:hAnsi="Times New Roman"/>
        </w:rPr>
        <w:t>;</w:t>
      </w:r>
    </w:p>
    <w:p w:rsidR="007963C3" w:rsidRDefault="00140659" w:rsidP="007D51BF">
      <w:pPr>
        <w:pStyle w:val="Odstavekseznama"/>
        <w:numPr>
          <w:ilvl w:val="0"/>
          <w:numId w:val="28"/>
        </w:numPr>
        <w:autoSpaceDE w:val="0"/>
        <w:autoSpaceDN w:val="0"/>
        <w:adjustRightInd w:val="0"/>
        <w:spacing w:line="240" w:lineRule="auto"/>
        <w:rPr>
          <w:rFonts w:ascii="Times New Roman" w:eastAsia="Calibri" w:hAnsi="Times New Roman"/>
        </w:rPr>
      </w:pPr>
      <w:r w:rsidRPr="00692E5F">
        <w:rPr>
          <w:rFonts w:ascii="Times New Roman" w:eastAsia="Calibri" w:hAnsi="Times New Roman"/>
        </w:rPr>
        <w:t>(</w:t>
      </w:r>
      <w:r w:rsidR="00D5095F" w:rsidRPr="00692E5F">
        <w:rPr>
          <w:rFonts w:ascii="Times New Roman" w:eastAsia="Calibri" w:hAnsi="Times New Roman"/>
        </w:rPr>
        <w:t>OBR-5</w:t>
      </w:r>
      <w:r w:rsidR="007963C3" w:rsidRPr="00692E5F">
        <w:rPr>
          <w:rFonts w:ascii="Times New Roman" w:eastAsia="Calibri" w:hAnsi="Times New Roman"/>
        </w:rPr>
        <w:t>) - Izjava o udeležbi fizičnih in prav</w:t>
      </w:r>
      <w:r w:rsidR="0042524C">
        <w:rPr>
          <w:rFonts w:ascii="Times New Roman" w:eastAsia="Calibri" w:hAnsi="Times New Roman"/>
        </w:rPr>
        <w:t>nih oseb</w:t>
      </w:r>
      <w:r w:rsidR="00166DC5">
        <w:rPr>
          <w:rFonts w:ascii="Times New Roman" w:eastAsia="Calibri" w:hAnsi="Times New Roman"/>
        </w:rPr>
        <w:t xml:space="preserve"> v lastništvu ponudnika.</w:t>
      </w:r>
    </w:p>
    <w:p w:rsidR="007963C3" w:rsidRPr="007963C3" w:rsidRDefault="007963C3" w:rsidP="007C19DD">
      <w:pPr>
        <w:autoSpaceDE w:val="0"/>
        <w:autoSpaceDN w:val="0"/>
        <w:adjustRightInd w:val="0"/>
        <w:spacing w:line="240" w:lineRule="auto"/>
        <w:rPr>
          <w:rFonts w:ascii="Times New Roman" w:eastAsia="Calibri" w:hAnsi="Times New Roman"/>
        </w:rPr>
      </w:pPr>
    </w:p>
    <w:p w:rsidR="007963C3" w:rsidRPr="007963C3" w:rsidRDefault="007963C3" w:rsidP="007963C3">
      <w:pPr>
        <w:autoSpaceDE w:val="0"/>
        <w:autoSpaceDN w:val="0"/>
        <w:adjustRightInd w:val="0"/>
        <w:spacing w:line="240" w:lineRule="auto"/>
        <w:ind w:left="360"/>
        <w:rPr>
          <w:rFonts w:ascii="Times New Roman" w:eastAsia="Calibri" w:hAnsi="Times New Roman"/>
        </w:rPr>
      </w:pPr>
      <w:r w:rsidRPr="00710923">
        <w:rPr>
          <w:rFonts w:ascii="Times New Roman" w:eastAsia="Calibri" w:hAnsi="Times New Roman"/>
          <w:b/>
        </w:rPr>
        <w:t>2.</w:t>
      </w:r>
      <w:r w:rsidRPr="007963C3">
        <w:rPr>
          <w:rFonts w:ascii="Times New Roman" w:eastAsia="Calibri" w:hAnsi="Times New Roman"/>
        </w:rPr>
        <w:tab/>
      </w:r>
      <w:r w:rsidRPr="00710923">
        <w:rPr>
          <w:rFonts w:ascii="Times New Roman" w:eastAsia="Calibri" w:hAnsi="Times New Roman"/>
          <w:b/>
        </w:rPr>
        <w:t>SKUPNO (vsi gospodarski subjekti) oziroma vodilni partner v skupni ponudbi:</w:t>
      </w:r>
    </w:p>
    <w:p w:rsidR="00FA081D" w:rsidRDefault="00581662" w:rsidP="007D51BF">
      <w:pPr>
        <w:pStyle w:val="Odstavekseznama"/>
        <w:numPr>
          <w:ilvl w:val="0"/>
          <w:numId w:val="29"/>
        </w:numPr>
        <w:autoSpaceDE w:val="0"/>
        <w:autoSpaceDN w:val="0"/>
        <w:adjustRightInd w:val="0"/>
        <w:spacing w:line="240" w:lineRule="auto"/>
        <w:rPr>
          <w:rFonts w:ascii="Times New Roman" w:eastAsia="Calibri" w:hAnsi="Times New Roman"/>
        </w:rPr>
      </w:pPr>
      <w:r w:rsidRPr="00581662">
        <w:rPr>
          <w:rFonts w:ascii="Times New Roman" w:eastAsia="Calibri" w:hAnsi="Times New Roman"/>
        </w:rPr>
        <w:t xml:space="preserve">Povzetek predračuna (rekapitulacija) </w:t>
      </w:r>
      <w:r w:rsidR="007963C3" w:rsidRPr="00581662">
        <w:rPr>
          <w:rFonts w:ascii="Times New Roman" w:eastAsia="Calibri" w:hAnsi="Times New Roman"/>
        </w:rPr>
        <w:t>(OBR-2) in Specifikacijo predračuna (OBR-2a),</w:t>
      </w:r>
    </w:p>
    <w:p w:rsidR="0029599C" w:rsidRDefault="0029599C"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rPr>
        <w:t>Skupna ponudba – izjava in pooblastilo</w:t>
      </w:r>
      <w:r>
        <w:rPr>
          <w:rFonts w:ascii="Times New Roman" w:eastAsia="Calibri" w:hAnsi="Times New Roman"/>
        </w:rPr>
        <w:t xml:space="preserve"> (OBR-6),</w:t>
      </w:r>
    </w:p>
    <w:p w:rsidR="00BC113D" w:rsidRPr="00581662" w:rsidRDefault="00BC113D" w:rsidP="007D51BF">
      <w:pPr>
        <w:pStyle w:val="Odstavekseznama"/>
        <w:numPr>
          <w:ilvl w:val="0"/>
          <w:numId w:val="29"/>
        </w:numPr>
        <w:autoSpaceDE w:val="0"/>
        <w:autoSpaceDN w:val="0"/>
        <w:adjustRightInd w:val="0"/>
        <w:spacing w:line="240" w:lineRule="auto"/>
        <w:rPr>
          <w:rFonts w:ascii="Times New Roman" w:eastAsia="Calibri" w:hAnsi="Times New Roman"/>
        </w:rPr>
      </w:pPr>
      <w:r w:rsidRPr="00BC113D">
        <w:rPr>
          <w:rFonts w:ascii="Times New Roman" w:eastAsia="Calibri" w:hAnsi="Times New Roman"/>
        </w:rPr>
        <w:t>Seznam subjektov, katerih zmogljivosti uporablja ponudnik</w:t>
      </w:r>
      <w:r w:rsidR="00EA3760">
        <w:rPr>
          <w:rFonts w:ascii="Times New Roman" w:eastAsia="Calibri" w:hAnsi="Times New Roman"/>
        </w:rPr>
        <w:t xml:space="preserve"> (OBR-7) - </w:t>
      </w:r>
      <w:r>
        <w:rPr>
          <w:rFonts w:ascii="Times New Roman" w:eastAsia="Calibri" w:hAnsi="Times New Roman"/>
        </w:rPr>
        <w:t>v kolikor uporablja zmogljivosti drugega gospodarskega subjekta</w:t>
      </w:r>
      <w:r w:rsidR="00CF34C7">
        <w:rPr>
          <w:rFonts w:ascii="Times New Roman" w:eastAsia="Calibri" w:hAnsi="Times New Roman"/>
        </w:rPr>
        <w:t xml:space="preserve"> – poglavje 1.5.4 te razpisne dokumentacije</w:t>
      </w:r>
      <w:r>
        <w:rPr>
          <w:rFonts w:ascii="Times New Roman" w:eastAsia="Calibri" w:hAnsi="Times New Roman"/>
        </w:rPr>
        <w:t>,</w:t>
      </w:r>
    </w:p>
    <w:p w:rsidR="0029599C" w:rsidRDefault="0029599C"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rPr>
        <w:t xml:space="preserve">Izjava o sodelovanju s podizvajalci </w:t>
      </w:r>
      <w:r w:rsidR="00F22AE5" w:rsidRPr="0029599C">
        <w:rPr>
          <w:rFonts w:ascii="Times New Roman" w:eastAsia="Calibri" w:hAnsi="Times New Roman"/>
        </w:rPr>
        <w:t>(OBR-8</w:t>
      </w:r>
      <w:r w:rsidR="00D2483C" w:rsidRPr="0029599C">
        <w:rPr>
          <w:rFonts w:ascii="Times New Roman" w:eastAsia="Calibri" w:hAnsi="Times New Roman"/>
        </w:rPr>
        <w:t>)</w:t>
      </w:r>
      <w:r w:rsidR="00464702" w:rsidRPr="0029599C">
        <w:rPr>
          <w:rFonts w:ascii="Times New Roman" w:eastAsia="Calibri" w:hAnsi="Times New Roman"/>
        </w:rPr>
        <w:t xml:space="preserve"> in </w:t>
      </w:r>
      <w:r w:rsidRPr="0029599C">
        <w:rPr>
          <w:rFonts w:ascii="Times New Roman" w:eastAsia="Calibri" w:hAnsi="Times New Roman"/>
        </w:rPr>
        <w:t xml:space="preserve">Podatki o podizvajalcu </w:t>
      </w:r>
      <w:r w:rsidR="00D2483C" w:rsidRPr="0029599C">
        <w:rPr>
          <w:rFonts w:ascii="Times New Roman" w:eastAsia="Calibri" w:hAnsi="Times New Roman"/>
        </w:rPr>
        <w:t>(</w:t>
      </w:r>
      <w:r w:rsidR="00F22AE5" w:rsidRPr="0029599C">
        <w:rPr>
          <w:rFonts w:ascii="Times New Roman" w:eastAsia="Calibri" w:hAnsi="Times New Roman"/>
        </w:rPr>
        <w:t>OBR-8</w:t>
      </w:r>
      <w:r w:rsidR="007963C3" w:rsidRPr="0029599C">
        <w:rPr>
          <w:rFonts w:ascii="Times New Roman" w:eastAsia="Calibri" w:hAnsi="Times New Roman"/>
        </w:rPr>
        <w:t>a) – v kolikor bodo izvedl</w:t>
      </w:r>
      <w:r w:rsidR="002C4456" w:rsidRPr="0029599C">
        <w:rPr>
          <w:rFonts w:ascii="Times New Roman" w:eastAsia="Calibri" w:hAnsi="Times New Roman"/>
        </w:rPr>
        <w:t>i javno naročilo s podizvajalci,</w:t>
      </w:r>
    </w:p>
    <w:p w:rsidR="0029599C" w:rsidRDefault="0029599C"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rPr>
        <w:t xml:space="preserve">Reference (OBR-9) in </w:t>
      </w:r>
      <w:r>
        <w:rPr>
          <w:rFonts w:ascii="Times New Roman" w:eastAsia="Calibri" w:hAnsi="Times New Roman"/>
        </w:rPr>
        <w:t>Izjava (OBR-9a);</w:t>
      </w:r>
    </w:p>
    <w:p w:rsidR="004E31A9" w:rsidRDefault="002C4456"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rPr>
        <w:t>Izjava o soglasju za o</w:t>
      </w:r>
      <w:r w:rsidR="0029599C">
        <w:rPr>
          <w:rFonts w:ascii="Times New Roman" w:eastAsia="Calibri" w:hAnsi="Times New Roman"/>
        </w:rPr>
        <w:t>dpravo računskih napak (OBR-10</w:t>
      </w:r>
      <w:r w:rsidR="00370420" w:rsidRPr="0029599C">
        <w:rPr>
          <w:rFonts w:ascii="Times New Roman" w:eastAsia="Calibri" w:hAnsi="Times New Roman"/>
        </w:rPr>
        <w:t>);</w:t>
      </w:r>
    </w:p>
    <w:p w:rsidR="003D6A42" w:rsidRDefault="003D6A42" w:rsidP="007D51BF">
      <w:pPr>
        <w:pStyle w:val="Odstavekseznama"/>
        <w:numPr>
          <w:ilvl w:val="0"/>
          <w:numId w:val="29"/>
        </w:numPr>
        <w:autoSpaceDE w:val="0"/>
        <w:autoSpaceDN w:val="0"/>
        <w:adjustRightInd w:val="0"/>
        <w:spacing w:line="240" w:lineRule="auto"/>
        <w:rPr>
          <w:rFonts w:ascii="Times New Roman" w:eastAsia="Calibri" w:hAnsi="Times New Roman"/>
        </w:rPr>
      </w:pPr>
      <w:r w:rsidRPr="003D6A42">
        <w:rPr>
          <w:rFonts w:ascii="Times New Roman" w:eastAsia="Calibri" w:hAnsi="Times New Roman"/>
        </w:rPr>
        <w:t>Izjava o izvajanju čiščenja</w:t>
      </w:r>
      <w:r>
        <w:rPr>
          <w:rFonts w:ascii="Times New Roman" w:eastAsia="Calibri" w:hAnsi="Times New Roman"/>
        </w:rPr>
        <w:t xml:space="preserve"> (OBR-11);</w:t>
      </w:r>
    </w:p>
    <w:p w:rsidR="000E2C28" w:rsidRDefault="000E2C28" w:rsidP="007D51BF">
      <w:pPr>
        <w:pStyle w:val="Odstavekseznama"/>
        <w:numPr>
          <w:ilvl w:val="0"/>
          <w:numId w:val="29"/>
        </w:numPr>
        <w:autoSpaceDE w:val="0"/>
        <w:autoSpaceDN w:val="0"/>
        <w:adjustRightInd w:val="0"/>
        <w:spacing w:line="240" w:lineRule="auto"/>
        <w:rPr>
          <w:rFonts w:ascii="Times New Roman" w:eastAsia="Calibri" w:hAnsi="Times New Roman"/>
        </w:rPr>
      </w:pPr>
      <w:r w:rsidRPr="000E2C28">
        <w:rPr>
          <w:rFonts w:ascii="Times New Roman" w:eastAsia="Calibri" w:hAnsi="Times New Roman"/>
        </w:rPr>
        <w:t>Izjava o predložitvi mape objekta s planom čiščenja</w:t>
      </w:r>
      <w:r>
        <w:rPr>
          <w:rFonts w:ascii="Times New Roman" w:eastAsia="Calibri" w:hAnsi="Times New Roman"/>
        </w:rPr>
        <w:t xml:space="preserve"> </w:t>
      </w:r>
      <w:r w:rsidRPr="000E2C28">
        <w:rPr>
          <w:rFonts w:ascii="Times New Roman" w:eastAsia="Calibri" w:hAnsi="Times New Roman"/>
        </w:rPr>
        <w:t>in seznamom čistil</w:t>
      </w:r>
      <w:r>
        <w:rPr>
          <w:rFonts w:ascii="Times New Roman" w:eastAsia="Calibri" w:hAnsi="Times New Roman"/>
        </w:rPr>
        <w:t xml:space="preserve"> (OBR-12);</w:t>
      </w:r>
    </w:p>
    <w:p w:rsidR="000E2C28" w:rsidRDefault="000E2C28" w:rsidP="007D51BF">
      <w:pPr>
        <w:pStyle w:val="Odstavekseznama"/>
        <w:numPr>
          <w:ilvl w:val="0"/>
          <w:numId w:val="29"/>
        </w:numPr>
        <w:autoSpaceDE w:val="0"/>
        <w:autoSpaceDN w:val="0"/>
        <w:adjustRightInd w:val="0"/>
        <w:spacing w:line="240" w:lineRule="auto"/>
        <w:rPr>
          <w:rFonts w:ascii="Times New Roman" w:eastAsia="Calibri" w:hAnsi="Times New Roman"/>
        </w:rPr>
      </w:pPr>
      <w:r w:rsidRPr="000E2C28">
        <w:rPr>
          <w:rFonts w:ascii="Times New Roman" w:eastAsia="Calibri" w:hAnsi="Times New Roman"/>
        </w:rPr>
        <w:t>Izjava o izpolnjevanju vseh zahtev naročnika</w:t>
      </w:r>
      <w:r>
        <w:rPr>
          <w:rFonts w:ascii="Times New Roman" w:eastAsia="Calibri" w:hAnsi="Times New Roman"/>
        </w:rPr>
        <w:t xml:space="preserve"> (OBR-13);</w:t>
      </w:r>
    </w:p>
    <w:p w:rsidR="000E2C28" w:rsidRDefault="000E2C28" w:rsidP="007D51BF">
      <w:pPr>
        <w:pStyle w:val="Odstavekseznama"/>
        <w:numPr>
          <w:ilvl w:val="0"/>
          <w:numId w:val="29"/>
        </w:numPr>
        <w:autoSpaceDE w:val="0"/>
        <w:autoSpaceDN w:val="0"/>
        <w:adjustRightInd w:val="0"/>
        <w:spacing w:line="240" w:lineRule="auto"/>
        <w:rPr>
          <w:rFonts w:ascii="Times New Roman" w:eastAsia="Calibri" w:hAnsi="Times New Roman"/>
        </w:rPr>
      </w:pPr>
      <w:r w:rsidRPr="000E2C28">
        <w:rPr>
          <w:rFonts w:ascii="Times New Roman" w:eastAsia="Calibri" w:hAnsi="Times New Roman"/>
        </w:rPr>
        <w:t>Izjava o brezplačnem odvozu embalaže</w:t>
      </w:r>
      <w:r>
        <w:rPr>
          <w:rFonts w:ascii="Times New Roman" w:eastAsia="Calibri" w:hAnsi="Times New Roman"/>
        </w:rPr>
        <w:t xml:space="preserve"> (OBR-14);</w:t>
      </w:r>
    </w:p>
    <w:p w:rsid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čistilih</w:t>
      </w:r>
      <w:r>
        <w:rPr>
          <w:rFonts w:ascii="Times New Roman" w:eastAsia="Calibri" w:hAnsi="Times New Roman"/>
        </w:rPr>
        <w:t xml:space="preserve"> (OBR-15);</w:t>
      </w:r>
    </w:p>
    <w:p w:rsid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usposobljenosti kadra</w:t>
      </w:r>
      <w:r>
        <w:rPr>
          <w:rFonts w:ascii="Times New Roman" w:eastAsia="Calibri" w:hAnsi="Times New Roman"/>
        </w:rPr>
        <w:t xml:space="preserve"> (OBR-16);</w:t>
      </w:r>
    </w:p>
    <w:p w:rsid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predložitvi izvida nadzora kakovosti storitev čiščenja</w:t>
      </w:r>
      <w:r>
        <w:rPr>
          <w:rFonts w:ascii="Times New Roman" w:eastAsia="Calibri" w:hAnsi="Times New Roman"/>
        </w:rPr>
        <w:t xml:space="preserve"> (OBR-17);</w:t>
      </w:r>
    </w:p>
    <w:p w:rsidR="00C705C2" w:rsidRDefault="00C705C2" w:rsidP="00410C40">
      <w:pPr>
        <w:pStyle w:val="Odstavekseznama"/>
        <w:numPr>
          <w:ilvl w:val="0"/>
          <w:numId w:val="29"/>
        </w:numPr>
        <w:autoSpaceDE w:val="0"/>
        <w:autoSpaceDN w:val="0"/>
        <w:adjustRightInd w:val="0"/>
        <w:spacing w:line="240" w:lineRule="auto"/>
        <w:ind w:left="1077" w:hanging="357"/>
        <w:rPr>
          <w:rFonts w:ascii="Times New Roman" w:eastAsia="Calibri" w:hAnsi="Times New Roman"/>
        </w:rPr>
      </w:pPr>
      <w:r w:rsidRPr="00C705C2">
        <w:rPr>
          <w:rFonts w:ascii="Times New Roman" w:eastAsia="Calibri" w:hAnsi="Times New Roman"/>
        </w:rPr>
        <w:t>Izjava o fiksni ponudbeni ceni</w:t>
      </w:r>
      <w:r>
        <w:rPr>
          <w:rFonts w:ascii="Times New Roman" w:eastAsia="Calibri" w:hAnsi="Times New Roman"/>
        </w:rPr>
        <w:t xml:space="preserve"> (OBR-18);</w:t>
      </w:r>
    </w:p>
    <w:p w:rsidR="00C705C2" w:rsidRPr="00410C40" w:rsidRDefault="00C705C2" w:rsidP="00410C40">
      <w:pPr>
        <w:pStyle w:val="Odstavekseznama"/>
        <w:numPr>
          <w:ilvl w:val="0"/>
          <w:numId w:val="29"/>
        </w:numPr>
        <w:spacing w:line="240" w:lineRule="auto"/>
        <w:ind w:left="1077" w:hanging="357"/>
        <w:rPr>
          <w:rFonts w:ascii="Times New Roman" w:eastAsia="Calibri" w:hAnsi="Times New Roman"/>
        </w:rPr>
      </w:pPr>
      <w:r w:rsidRPr="00410C40">
        <w:rPr>
          <w:rFonts w:ascii="Times New Roman" w:eastAsia="Calibri" w:hAnsi="Times New Roman"/>
        </w:rPr>
        <w:t>Menična izjava s pooblastilom za izpolnitev za resnost ponudbe (OBR-19)</w:t>
      </w:r>
      <w:r w:rsidR="00410C40">
        <w:rPr>
          <w:rFonts w:ascii="Times New Roman" w:eastAsia="Calibri" w:hAnsi="Times New Roman"/>
        </w:rPr>
        <w:t xml:space="preserve"> - </w:t>
      </w:r>
      <w:r w:rsidR="00082533">
        <w:rPr>
          <w:rFonts w:ascii="Times New Roman" w:eastAsia="Calibri" w:hAnsi="Times New Roman"/>
        </w:rPr>
        <w:t xml:space="preserve">vodilni partner </w:t>
      </w:r>
      <w:r w:rsidR="00082533" w:rsidRPr="0054558B">
        <w:rPr>
          <w:rFonts w:ascii="Times New Roman" w:eastAsia="Calibri" w:hAnsi="Times New Roman"/>
          <w:b/>
          <w:u w:val="single"/>
        </w:rPr>
        <w:t>v primeru izbora</w:t>
      </w:r>
      <w:r w:rsidR="00082533">
        <w:rPr>
          <w:rFonts w:ascii="Times New Roman" w:eastAsia="Calibri" w:hAnsi="Times New Roman"/>
        </w:rPr>
        <w:t xml:space="preserve"> pri skupni ponudbi</w:t>
      </w:r>
      <w:r w:rsidR="00410C40" w:rsidRPr="00410C40">
        <w:rPr>
          <w:rFonts w:ascii="Times New Roman" w:eastAsia="Calibri" w:hAnsi="Times New Roman"/>
        </w:rPr>
        <w:t xml:space="preserve"> bo na poziv naročnika predložil finančno zavarovanje za resnost ponudbe z bianco menico;</w:t>
      </w:r>
    </w:p>
    <w:p w:rsid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predložitvi finančnega zavarovanja za dobro izvedbo pogodbene obveznosti</w:t>
      </w:r>
      <w:r w:rsidR="00166DC5">
        <w:rPr>
          <w:rFonts w:ascii="Times New Roman" w:eastAsia="Calibri" w:hAnsi="Times New Roman"/>
        </w:rPr>
        <w:t xml:space="preserve"> (OBR-20);</w:t>
      </w:r>
    </w:p>
    <w:p w:rsidR="00166DC5" w:rsidRPr="00166DC5" w:rsidRDefault="00166DC5" w:rsidP="00166DC5">
      <w:pPr>
        <w:pStyle w:val="Odstavekseznama"/>
        <w:numPr>
          <w:ilvl w:val="0"/>
          <w:numId w:val="29"/>
        </w:numPr>
        <w:rPr>
          <w:rFonts w:ascii="Times New Roman" w:eastAsia="Calibri" w:hAnsi="Times New Roman"/>
        </w:rPr>
      </w:pPr>
      <w:r w:rsidRPr="00166DC5">
        <w:rPr>
          <w:rFonts w:ascii="Times New Roman" w:eastAsia="Calibri" w:hAnsi="Times New Roman"/>
        </w:rPr>
        <w:t>(OBR-21) - Odstotek starejših med vsemi zaposlenimi</w:t>
      </w:r>
      <w:r>
        <w:rPr>
          <w:rFonts w:ascii="Times New Roman" w:eastAsia="Calibri" w:hAnsi="Times New Roman"/>
        </w:rPr>
        <w:t>.</w:t>
      </w:r>
    </w:p>
    <w:p w:rsidR="00E65B5D" w:rsidRPr="002F180A" w:rsidRDefault="00E65B5D" w:rsidP="004D7D96">
      <w:pPr>
        <w:autoSpaceDE w:val="0"/>
        <w:autoSpaceDN w:val="0"/>
        <w:adjustRightInd w:val="0"/>
        <w:spacing w:line="240" w:lineRule="auto"/>
        <w:rPr>
          <w:rFonts w:ascii="Times New Roman" w:eastAsia="Calibri" w:hAnsi="Times New Roman"/>
        </w:rPr>
      </w:pPr>
    </w:p>
    <w:p w:rsidR="000947C7" w:rsidRDefault="007A5C78" w:rsidP="00AF1DEB">
      <w:pPr>
        <w:pStyle w:val="Naslov3"/>
      </w:pPr>
      <w:bookmarkStart w:id="14" w:name="_Toc23841167"/>
      <w:r>
        <w:t>1.5</w:t>
      </w:r>
      <w:r w:rsidR="00356362">
        <w:t>.3</w:t>
      </w:r>
      <w:r w:rsidR="006F2944">
        <w:t xml:space="preserve"> </w:t>
      </w:r>
      <w:r w:rsidR="000947C7" w:rsidRPr="00C3641B">
        <w:rPr>
          <w:rStyle w:val="Naslov3Znak"/>
          <w:b/>
        </w:rPr>
        <w:t>Ponudba s podizvajalci</w:t>
      </w:r>
      <w:bookmarkEnd w:id="14"/>
    </w:p>
    <w:p w:rsidR="000947C7" w:rsidRDefault="000947C7" w:rsidP="000947C7">
      <w:pPr>
        <w:autoSpaceDE w:val="0"/>
        <w:autoSpaceDN w:val="0"/>
        <w:adjustRightInd w:val="0"/>
        <w:rPr>
          <w:bCs/>
          <w:color w:val="000000"/>
          <w:szCs w:val="22"/>
        </w:rPr>
      </w:pPr>
    </w:p>
    <w:p w:rsidR="00E814DA" w:rsidRPr="00C47D61" w:rsidRDefault="00E814DA"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E814DA" w:rsidRPr="00C47D61" w:rsidRDefault="00E814DA" w:rsidP="00C47D61">
      <w:pPr>
        <w:autoSpaceDE w:val="0"/>
        <w:autoSpaceDN w:val="0"/>
        <w:adjustRightInd w:val="0"/>
        <w:spacing w:line="240" w:lineRule="auto"/>
        <w:rPr>
          <w:rFonts w:ascii="Times New Roman" w:hAnsi="Times New Roman"/>
          <w:bCs/>
          <w:color w:val="000000"/>
          <w:szCs w:val="22"/>
        </w:rPr>
      </w:pPr>
    </w:p>
    <w:p w:rsidR="000947C7" w:rsidRPr="00C47D61" w:rsidRDefault="000947C7"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Če bo ponudnik izvajal javno naročilo s podizvajalci, mora v ponudbi:</w:t>
      </w:r>
    </w:p>
    <w:p w:rsidR="000947C7" w:rsidRPr="00A95406" w:rsidRDefault="000947C7" w:rsidP="007D51BF">
      <w:pPr>
        <w:pStyle w:val="Odstavekseznama"/>
        <w:numPr>
          <w:ilvl w:val="0"/>
          <w:numId w:val="33"/>
        </w:numPr>
        <w:autoSpaceDE w:val="0"/>
        <w:autoSpaceDN w:val="0"/>
        <w:adjustRightInd w:val="0"/>
        <w:spacing w:line="240" w:lineRule="auto"/>
        <w:rPr>
          <w:rFonts w:ascii="Times New Roman" w:eastAsia="MS PGothic" w:hAnsi="Times New Roman"/>
          <w:kern w:val="24"/>
        </w:rPr>
      </w:pPr>
      <w:r w:rsidRPr="00A95406">
        <w:rPr>
          <w:rFonts w:ascii="Times New Roman" w:eastAsia="MS PGothic" w:hAnsi="Times New Roman"/>
          <w:kern w:val="24"/>
        </w:rPr>
        <w:t xml:space="preserve">navesti vse podizvajalce in vsak del javnega naročila, ki ga namerava oddati v podizvajanje,      </w:t>
      </w:r>
    </w:p>
    <w:p w:rsidR="000947C7" w:rsidRPr="00A95406" w:rsidRDefault="000947C7" w:rsidP="007D51BF">
      <w:pPr>
        <w:pStyle w:val="Odstavekseznama"/>
        <w:numPr>
          <w:ilvl w:val="0"/>
          <w:numId w:val="33"/>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kontaktne podatke in zakonite zastopnike predlaganih podizvajalcev,</w:t>
      </w:r>
    </w:p>
    <w:p w:rsidR="000947C7" w:rsidRPr="00A95406" w:rsidRDefault="000947C7" w:rsidP="007D51BF">
      <w:pPr>
        <w:pStyle w:val="Odstavekseznama"/>
        <w:numPr>
          <w:ilvl w:val="0"/>
          <w:numId w:val="33"/>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zahtevo podizvajalca za neposredno plačilo, če podizvajalec to zahteva.</w:t>
      </w:r>
    </w:p>
    <w:p w:rsidR="00471BC6" w:rsidRDefault="00471BC6" w:rsidP="00C47D61">
      <w:pPr>
        <w:pStyle w:val="Golobesedilo"/>
        <w:jc w:val="both"/>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 xml:space="preserve">Glavni izvajalec mora med izvajanjem javnega naročila naročnika obvestiti o morebitnih spremembah informacij iz prejšnjega odstavka in poslati informacije o novih podizvajalcih, ki jih namerava </w:t>
      </w:r>
      <w:r w:rsidRPr="00471BC6">
        <w:rPr>
          <w:rFonts w:ascii="Times New Roman" w:hAnsi="Times New Roman" w:cs="Times New Roman"/>
          <w:bCs/>
          <w:color w:val="000000"/>
          <w:sz w:val="22"/>
          <w:szCs w:val="22"/>
        </w:rPr>
        <w:lastRenderedPageBreak/>
        <w:t>naknadno vključiti v izvajanje</w:t>
      </w:r>
      <w:r>
        <w:rPr>
          <w:rFonts w:ascii="Times New Roman" w:hAnsi="Times New Roman" w:cs="Times New Roman"/>
          <w:bCs/>
          <w:color w:val="000000"/>
          <w:sz w:val="22"/>
          <w:szCs w:val="22"/>
        </w:rPr>
        <w:t xml:space="preserve"> javnega naročila</w:t>
      </w:r>
      <w:r w:rsidRPr="00471BC6">
        <w:rPr>
          <w:rFonts w:ascii="Times New Roman" w:hAnsi="Times New Roman" w:cs="Times New Roman"/>
          <w:bCs/>
          <w:color w:val="000000"/>
          <w:sz w:val="22"/>
          <w:szCs w:val="22"/>
        </w:rPr>
        <w:t xml:space="preserve">, in sicer najkasneje v petih dneh po spremembi. V primeru vključitve novih podizvajalcev mora glavni izvajalec skupaj z obvestilom posredovati tudi podatke in dokumente iz </w:t>
      </w:r>
      <w:r>
        <w:rPr>
          <w:rFonts w:ascii="Times New Roman" w:hAnsi="Times New Roman" w:cs="Times New Roman"/>
          <w:bCs/>
          <w:color w:val="000000"/>
          <w:sz w:val="22"/>
          <w:szCs w:val="22"/>
        </w:rPr>
        <w:t xml:space="preserve">prve, druge in tretje </w:t>
      </w:r>
      <w:r w:rsidRPr="00471BC6">
        <w:rPr>
          <w:rFonts w:ascii="Times New Roman" w:hAnsi="Times New Roman" w:cs="Times New Roman"/>
          <w:bCs/>
          <w:color w:val="000000"/>
          <w:sz w:val="22"/>
          <w:szCs w:val="22"/>
        </w:rPr>
        <w:t>alineje prejšnjega odstavka.</w:t>
      </w:r>
    </w:p>
    <w:p w:rsidR="00471BC6" w:rsidRPr="00471BC6" w:rsidRDefault="00471BC6" w:rsidP="00471BC6">
      <w:pPr>
        <w:pStyle w:val="Golobesedilo"/>
        <w:rPr>
          <w:rFonts w:ascii="Times New Roman" w:hAnsi="Times New Roman" w:cs="Times New Roman"/>
          <w:bCs/>
          <w:color w:val="000000"/>
          <w:sz w:val="22"/>
          <w:szCs w:val="22"/>
        </w:rPr>
      </w:pPr>
    </w:p>
    <w:p w:rsidR="000947C7" w:rsidRPr="00CD59C6" w:rsidRDefault="00471BC6" w:rsidP="00C47D61">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Naročnik mora zavrniti vsakega podizvajalca, če zanj obstajajo razlogi za izključitev iz prvega, drugega ali četrtega odstavka 75. člena</w:t>
      </w:r>
      <w:r w:rsidR="00AD46E9">
        <w:rPr>
          <w:rFonts w:ascii="Times New Roman" w:hAnsi="Times New Roman" w:cs="Times New Roman"/>
          <w:bCs/>
          <w:color w:val="000000"/>
          <w:sz w:val="22"/>
          <w:szCs w:val="22"/>
        </w:rPr>
        <w:t xml:space="preserve"> ZJN-3</w:t>
      </w:r>
      <w:r w:rsidRPr="00471BC6">
        <w:rPr>
          <w:rFonts w:ascii="Times New Roman" w:hAnsi="Times New Roman" w:cs="Times New Roman"/>
          <w:bCs/>
          <w:color w:val="000000"/>
          <w:sz w:val="22"/>
          <w:szCs w:val="22"/>
        </w:rPr>
        <w:t>, razen v primeru iz tretjega odstavka 75. člena</w:t>
      </w:r>
      <w:r w:rsidR="00AD46E9">
        <w:rPr>
          <w:rFonts w:ascii="Times New Roman" w:hAnsi="Times New Roman" w:cs="Times New Roman"/>
          <w:bCs/>
          <w:color w:val="000000"/>
          <w:sz w:val="22"/>
          <w:szCs w:val="22"/>
        </w:rPr>
        <w:t xml:space="preserve"> ZJN-3</w:t>
      </w:r>
      <w:r w:rsidRPr="00471BC6">
        <w:rPr>
          <w:rFonts w:ascii="Times New Roman" w:hAnsi="Times New Roman" w:cs="Times New Roman"/>
          <w:bCs/>
          <w:color w:val="000000"/>
          <w:sz w:val="22"/>
          <w:szCs w:val="22"/>
        </w:rPr>
        <w:t>, lahko pa zavrne vsakega podizvajalca tudi, če zanj obstajajo razlogi za izključitev iz šestega odstavka 75. člena</w:t>
      </w:r>
      <w:r w:rsidR="00AD46E9">
        <w:rPr>
          <w:rFonts w:ascii="Times New Roman" w:hAnsi="Times New Roman" w:cs="Times New Roman"/>
          <w:bCs/>
          <w:color w:val="000000"/>
          <w:sz w:val="22"/>
          <w:szCs w:val="22"/>
        </w:rPr>
        <w:t xml:space="preserve"> ZJN-3</w:t>
      </w:r>
      <w:r w:rsidR="00C24603">
        <w:rPr>
          <w:rFonts w:ascii="Times New Roman" w:hAnsi="Times New Roman" w:cs="Times New Roman"/>
          <w:bCs/>
          <w:color w:val="000000"/>
          <w:sz w:val="22"/>
          <w:szCs w:val="22"/>
        </w:rPr>
        <w:t xml:space="preserve">. </w:t>
      </w:r>
      <w:r w:rsidRPr="00471BC6">
        <w:rPr>
          <w:rFonts w:ascii="Times New Roman" w:hAnsi="Times New Roman" w:cs="Times New Roman"/>
          <w:bCs/>
          <w:color w:val="000000"/>
          <w:sz w:val="22"/>
          <w:szCs w:val="22"/>
        </w:rPr>
        <w:t>Naročnik lahko zavrne predlog za zamenjavo podizvajalca oziroma vključitev novega podizvajalca tudi, če bi to lahko</w:t>
      </w:r>
      <w:r w:rsidR="00C24603">
        <w:rPr>
          <w:rFonts w:ascii="Times New Roman" w:hAnsi="Times New Roman" w:cs="Times New Roman"/>
          <w:bCs/>
          <w:color w:val="000000"/>
          <w:sz w:val="22"/>
          <w:szCs w:val="22"/>
        </w:rPr>
        <w:t xml:space="preserve"> vplivalo na nemoteno izvajanje javnega naročila </w:t>
      </w:r>
      <w:r w:rsidRPr="00471BC6">
        <w:rPr>
          <w:rFonts w:ascii="Times New Roman" w:hAnsi="Times New Roman" w:cs="Times New Roman"/>
          <w:bCs/>
          <w:color w:val="000000"/>
          <w:sz w:val="22"/>
          <w:szCs w:val="22"/>
        </w:rPr>
        <w:t>in če novi podizvajalec ne izpolnjuje pogojev, ki jih je postavil naročnik v dokumentaciji v zvezi z oddajo javnega naročila. Naročnik mora o morebitni zavrnitvi novega podizvajalca obvestiti glavnega izvajalca najpozneje v desetih dneh od prejema predloga.</w:t>
      </w:r>
      <w:r w:rsidR="00CD59C6">
        <w:rPr>
          <w:rFonts w:ascii="Times New Roman" w:hAnsi="Times New Roman" w:cs="Times New Roman"/>
          <w:bCs/>
          <w:color w:val="000000"/>
          <w:sz w:val="22"/>
          <w:szCs w:val="22"/>
        </w:rPr>
        <w:t xml:space="preserve"> </w:t>
      </w:r>
      <w:r w:rsidR="000947C7" w:rsidRPr="00C47D61">
        <w:rPr>
          <w:rFonts w:ascii="Times New Roman" w:hAnsi="Times New Roman" w:cs="Times New Roman"/>
          <w:sz w:val="22"/>
          <w:szCs w:val="22"/>
        </w:rPr>
        <w:t>Glavni izvajalec, ki v izvedbo javnega naročila vključi enega ali več podizvajalcev, mora imeti ob sklenitvi pogodbe z naročnikom ali v času njenega izvajanja, sklenjene pogodbe s podizvajalci.</w:t>
      </w:r>
    </w:p>
    <w:p w:rsidR="00AC49D8" w:rsidRPr="00C47D61" w:rsidRDefault="00AC49D8" w:rsidP="00C47D61">
      <w:pPr>
        <w:pStyle w:val="Golobesedilo"/>
        <w:jc w:val="both"/>
        <w:rPr>
          <w:rFonts w:ascii="Times New Roman" w:hAnsi="Times New Roman" w:cs="Times New Roman"/>
          <w:sz w:val="22"/>
          <w:szCs w:val="22"/>
        </w:rPr>
      </w:pPr>
    </w:p>
    <w:p w:rsidR="00AC49D8" w:rsidRPr="00C47D61" w:rsidRDefault="00AC49D8" w:rsidP="00C47D61">
      <w:pPr>
        <w:pStyle w:val="Golobesedilo"/>
        <w:rPr>
          <w:rFonts w:ascii="Times New Roman" w:hAnsi="Times New Roman" w:cs="Times New Roman"/>
          <w:sz w:val="22"/>
          <w:szCs w:val="22"/>
        </w:rPr>
      </w:pPr>
      <w:r w:rsidRPr="00C47D61">
        <w:rPr>
          <w:rFonts w:ascii="Times New Roman" w:hAnsi="Times New Roman" w:cs="Times New Roman"/>
          <w:sz w:val="22"/>
          <w:szCs w:val="22"/>
        </w:rPr>
        <w:t xml:space="preserve">V primeru izvedbe naročila s podizvajalci je obvezna sestavina pogodbe o izvedbi javnega naročila: </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 xml:space="preserve">vsaka vrsta del, ki jih bo izvedel, in vsaka vrsta blaga, ki ga bo dobavil, podizvajalec, </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 xml:space="preserve">podatki o podizvajalcu/ih (naziv, polni naslov, matična številka, davčna številka in transakcijski račun), </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predmet, količina, vrednost, kraj in rok izvedbe teh del,</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če so podizvajalci zahtevali neposredno plačilo, tudi pooblastilo naročniku, da na podlagi potrjenega računa oziroma situacije neposredno plačuje podizvajalcem.</w:t>
      </w:r>
    </w:p>
    <w:p w:rsidR="000947C7" w:rsidRPr="00C47D61" w:rsidRDefault="000947C7" w:rsidP="00C47D61">
      <w:pPr>
        <w:pStyle w:val="Golobesedilo"/>
        <w:jc w:val="both"/>
        <w:rPr>
          <w:rFonts w:ascii="Times New Roman" w:hAnsi="Times New Roman" w:cs="Times New Roman"/>
          <w:sz w:val="22"/>
          <w:szCs w:val="22"/>
        </w:rPr>
      </w:pPr>
    </w:p>
    <w:p w:rsidR="00C47D61" w:rsidRDefault="00C47D61" w:rsidP="00A9540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 xml:space="preserve">Le če podizvajalec, </w:t>
      </w:r>
      <w:r w:rsidR="00A95406">
        <w:rPr>
          <w:rFonts w:ascii="Times New Roman" w:hAnsi="Times New Roman" w:cs="Times New Roman"/>
          <w:sz w:val="22"/>
          <w:szCs w:val="22"/>
        </w:rPr>
        <w:t xml:space="preserve">v skladu in na način določen v 2. in 3. odstavku 94. člena </w:t>
      </w:r>
      <w:r w:rsidRPr="00C47D61">
        <w:rPr>
          <w:rFonts w:ascii="Times New Roman" w:hAnsi="Times New Roman" w:cs="Times New Roman"/>
          <w:sz w:val="22"/>
          <w:szCs w:val="22"/>
        </w:rPr>
        <w:t>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3F2882" w:rsidRPr="00C47D61" w:rsidRDefault="003F2882" w:rsidP="00A95406">
      <w:pPr>
        <w:pStyle w:val="Golobesedilo"/>
        <w:jc w:val="both"/>
        <w:rPr>
          <w:rFonts w:ascii="Times New Roman" w:hAnsi="Times New Roman" w:cs="Times New Roman"/>
          <w:sz w:val="22"/>
          <w:szCs w:val="22"/>
        </w:rPr>
      </w:pPr>
    </w:p>
    <w:p w:rsidR="00C47D61" w:rsidRDefault="00C47D61"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BC7ED3">
        <w:rPr>
          <w:rFonts w:ascii="Times New Roman" w:hAnsi="Times New Roman" w:cs="Times New Roman"/>
          <w:sz w:val="22"/>
          <w:szCs w:val="22"/>
        </w:rPr>
        <w:t xml:space="preserve"> </w:t>
      </w:r>
      <w:r w:rsidRPr="00C47D61">
        <w:rPr>
          <w:rFonts w:ascii="Times New Roman" w:hAnsi="Times New Roman" w:cs="Times New Roman"/>
          <w:sz w:val="22"/>
          <w:szCs w:val="22"/>
        </w:rPr>
        <w:t>Če glavni izvajalec ne ravna skladno s 94. členom ZJN-3 oziroma z zahtevami, navedenimi zgoraj, naročnik Državni revizijski komisiji poda predlog za uvedbo postopka o prekršku iz 2. točke prvega odstavka 112. člena ZJN-3.</w:t>
      </w:r>
    </w:p>
    <w:p w:rsidR="00BC7ED3" w:rsidRDefault="00BC7ED3" w:rsidP="00471BC6">
      <w:pPr>
        <w:pStyle w:val="Golobesedilo"/>
        <w:jc w:val="both"/>
        <w:rPr>
          <w:rFonts w:ascii="Times New Roman" w:hAnsi="Times New Roman" w:cs="Times New Roman"/>
          <w:sz w:val="22"/>
          <w:szCs w:val="22"/>
        </w:rPr>
      </w:pPr>
    </w:p>
    <w:p w:rsidR="00471BC6" w:rsidRPr="007C4D7C" w:rsidRDefault="00471BC6" w:rsidP="00471BC6">
      <w:pPr>
        <w:pStyle w:val="Golobesedilo"/>
        <w:jc w:val="both"/>
        <w:rPr>
          <w:rFonts w:ascii="Times New Roman" w:hAnsi="Times New Roman" w:cs="Times New Roman"/>
          <w:b/>
          <w:sz w:val="22"/>
          <w:szCs w:val="22"/>
        </w:rPr>
      </w:pPr>
      <w:r w:rsidRPr="00C47D61">
        <w:rPr>
          <w:rFonts w:ascii="Times New Roman" w:hAnsi="Times New Roman" w:cs="Times New Roman"/>
          <w:sz w:val="22"/>
          <w:szCs w:val="22"/>
        </w:rPr>
        <w:t>Če ponudnik nastopi s podizvajalci, kar označi v obrazcu</w:t>
      </w:r>
      <w:r w:rsidRPr="00C47D61">
        <w:rPr>
          <w:rFonts w:ascii="Times New Roman" w:hAnsi="Times New Roman" w:cs="Times New Roman"/>
          <w:b/>
          <w:sz w:val="22"/>
          <w:szCs w:val="22"/>
        </w:rPr>
        <w:t xml:space="preserve"> </w:t>
      </w:r>
      <w:r w:rsidR="007C4D7C" w:rsidRPr="007C4D7C">
        <w:rPr>
          <w:rFonts w:ascii="Times New Roman" w:hAnsi="Times New Roman" w:cs="Times New Roman"/>
          <w:b/>
          <w:sz w:val="22"/>
          <w:szCs w:val="22"/>
        </w:rPr>
        <w:t>Podatki o ponudniku ozirom</w:t>
      </w:r>
      <w:r w:rsidR="007C4D7C">
        <w:rPr>
          <w:rFonts w:ascii="Times New Roman" w:hAnsi="Times New Roman" w:cs="Times New Roman"/>
          <w:b/>
          <w:sz w:val="22"/>
          <w:szCs w:val="22"/>
        </w:rPr>
        <w:t xml:space="preserve">a gospodarskem subjektu (OBR-1) </w:t>
      </w:r>
      <w:r w:rsidRPr="00C47D61">
        <w:rPr>
          <w:rFonts w:ascii="Times New Roman" w:hAnsi="Times New Roman" w:cs="Times New Roman"/>
          <w:sz w:val="22"/>
          <w:szCs w:val="22"/>
        </w:rPr>
        <w:t>mora ponudbi priložiti:</w:t>
      </w:r>
    </w:p>
    <w:p w:rsidR="00471BC6" w:rsidRPr="009F331D" w:rsidRDefault="00CB4330" w:rsidP="007D51BF">
      <w:pPr>
        <w:pStyle w:val="Golobesedilo"/>
        <w:numPr>
          <w:ilvl w:val="0"/>
          <w:numId w:val="31"/>
        </w:numPr>
        <w:rPr>
          <w:rFonts w:ascii="Times New Roman" w:hAnsi="Times New Roman" w:cs="Times New Roman"/>
          <w:sz w:val="22"/>
          <w:szCs w:val="22"/>
        </w:rPr>
      </w:pPr>
      <w:r w:rsidRPr="009F331D">
        <w:rPr>
          <w:rFonts w:ascii="Times New Roman" w:hAnsi="Times New Roman" w:cs="Times New Roman"/>
          <w:sz w:val="22"/>
          <w:szCs w:val="22"/>
        </w:rPr>
        <w:t>(OBR-8</w:t>
      </w:r>
      <w:r w:rsidR="00471BC6" w:rsidRPr="009F331D">
        <w:rPr>
          <w:rFonts w:ascii="Times New Roman" w:hAnsi="Times New Roman" w:cs="Times New Roman"/>
          <w:sz w:val="22"/>
          <w:szCs w:val="22"/>
        </w:rPr>
        <w:t>) - Izjava o sodelovanju s podizvajalci,</w:t>
      </w:r>
    </w:p>
    <w:p w:rsidR="00471BC6" w:rsidRPr="009F331D" w:rsidRDefault="00CB4330" w:rsidP="007D51BF">
      <w:pPr>
        <w:pStyle w:val="Golobesedilo"/>
        <w:numPr>
          <w:ilvl w:val="0"/>
          <w:numId w:val="31"/>
        </w:numPr>
        <w:jc w:val="both"/>
        <w:rPr>
          <w:rFonts w:ascii="Times New Roman" w:hAnsi="Times New Roman" w:cs="Times New Roman"/>
          <w:sz w:val="22"/>
          <w:szCs w:val="22"/>
        </w:rPr>
      </w:pPr>
      <w:r w:rsidRPr="009F331D">
        <w:rPr>
          <w:rFonts w:ascii="Times New Roman" w:hAnsi="Times New Roman" w:cs="Times New Roman"/>
          <w:sz w:val="22"/>
          <w:szCs w:val="22"/>
        </w:rPr>
        <w:t>(OBR-8</w:t>
      </w:r>
      <w:r w:rsidR="00471BC6" w:rsidRPr="009F331D">
        <w:rPr>
          <w:rFonts w:ascii="Times New Roman" w:hAnsi="Times New Roman" w:cs="Times New Roman"/>
          <w:sz w:val="22"/>
          <w:szCs w:val="22"/>
        </w:rPr>
        <w:t>a) – Podatki o podizvajalcu.</w:t>
      </w:r>
    </w:p>
    <w:p w:rsidR="00471BC6" w:rsidRPr="00C47D61" w:rsidRDefault="00471BC6" w:rsidP="00471BC6">
      <w:pPr>
        <w:pStyle w:val="Golobesedilo"/>
        <w:jc w:val="both"/>
        <w:rPr>
          <w:rFonts w:ascii="Times New Roman" w:hAnsi="Times New Roman" w:cs="Times New Roman"/>
          <w:sz w:val="22"/>
          <w:szCs w:val="22"/>
        </w:rPr>
      </w:pPr>
    </w:p>
    <w:p w:rsidR="00471BC6" w:rsidRPr="00C47D61" w:rsidRDefault="00471BC6" w:rsidP="00471BC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Za vsakega podizvajalca mora predložiti tudi:</w:t>
      </w:r>
    </w:p>
    <w:p w:rsidR="000419CE" w:rsidRDefault="00243EB4" w:rsidP="007D51BF">
      <w:pPr>
        <w:pStyle w:val="Odstavekseznama"/>
        <w:numPr>
          <w:ilvl w:val="0"/>
          <w:numId w:val="30"/>
        </w:numPr>
        <w:rPr>
          <w:rFonts w:ascii="Times New Roman" w:hAnsi="Times New Roman"/>
          <w:color w:val="auto"/>
        </w:rPr>
      </w:pPr>
      <w:r w:rsidRPr="009F331D">
        <w:rPr>
          <w:rFonts w:ascii="Times New Roman" w:hAnsi="Times New Roman"/>
          <w:color w:val="auto"/>
        </w:rPr>
        <w:t xml:space="preserve">(OBR-3) oziroma ESPD, ki ga naloži </w:t>
      </w:r>
      <w:r w:rsidR="00CF4F61" w:rsidRPr="009F331D">
        <w:rPr>
          <w:rFonts w:ascii="Times New Roman" w:hAnsi="Times New Roman"/>
          <w:color w:val="auto"/>
        </w:rPr>
        <w:t>v razdelek »ESPD – ostali sodelujoči«,</w:t>
      </w:r>
    </w:p>
    <w:p w:rsidR="009F331D" w:rsidRPr="009F331D" w:rsidRDefault="009F331D" w:rsidP="007D51BF">
      <w:pPr>
        <w:pStyle w:val="Odstavekseznama"/>
        <w:numPr>
          <w:ilvl w:val="0"/>
          <w:numId w:val="30"/>
        </w:numPr>
        <w:rPr>
          <w:rFonts w:ascii="Times New Roman" w:hAnsi="Times New Roman"/>
          <w:color w:val="auto"/>
        </w:rPr>
      </w:pPr>
      <w:r w:rsidRPr="009F331D">
        <w:rPr>
          <w:rFonts w:ascii="Times New Roman" w:hAnsi="Times New Roman"/>
          <w:color w:val="auto"/>
        </w:rPr>
        <w:t>(OBR-4) - Izjava o izpolnjevanju pogojev in sposobnosti ponudnikov s pooblastilom za pridobitev podatkov iz uradnih evidenc;</w:t>
      </w:r>
    </w:p>
    <w:p w:rsidR="009F331D" w:rsidRPr="009F331D" w:rsidRDefault="009F331D" w:rsidP="007D51BF">
      <w:pPr>
        <w:pStyle w:val="Odstavekseznama"/>
        <w:numPr>
          <w:ilvl w:val="0"/>
          <w:numId w:val="30"/>
        </w:numPr>
        <w:rPr>
          <w:rFonts w:ascii="Times New Roman" w:hAnsi="Times New Roman"/>
          <w:color w:val="auto"/>
        </w:rPr>
      </w:pPr>
      <w:r w:rsidRPr="009F331D">
        <w:rPr>
          <w:rFonts w:ascii="Times New Roman" w:hAnsi="Times New Roman"/>
          <w:color w:val="auto"/>
        </w:rPr>
        <w:t>(OBR-4a) - Pooblastilo za pridobitev podatkov iz kazenske evidence;</w:t>
      </w:r>
    </w:p>
    <w:p w:rsidR="009F331D" w:rsidRPr="009F331D" w:rsidRDefault="009F331D" w:rsidP="007D51BF">
      <w:pPr>
        <w:pStyle w:val="Odstavekseznama"/>
        <w:numPr>
          <w:ilvl w:val="0"/>
          <w:numId w:val="30"/>
        </w:numPr>
        <w:rPr>
          <w:rFonts w:ascii="Times New Roman" w:hAnsi="Times New Roman"/>
          <w:color w:val="auto"/>
        </w:rPr>
      </w:pPr>
      <w:r w:rsidRPr="009F331D">
        <w:rPr>
          <w:rFonts w:ascii="Times New Roman" w:hAnsi="Times New Roman"/>
          <w:color w:val="auto"/>
        </w:rPr>
        <w:t>(OBR-5) - Izjava o udeležbi fizičnih in pravnih oseb v lastništvu ponudnika</w:t>
      </w:r>
      <w:r>
        <w:rPr>
          <w:rFonts w:ascii="Times New Roman" w:hAnsi="Times New Roman"/>
          <w:color w:val="auto"/>
        </w:rPr>
        <w:t>.</w:t>
      </w:r>
    </w:p>
    <w:p w:rsidR="00421C30" w:rsidRDefault="00421C30" w:rsidP="00421C30">
      <w:pPr>
        <w:autoSpaceDE w:val="0"/>
        <w:autoSpaceDN w:val="0"/>
        <w:adjustRightInd w:val="0"/>
        <w:spacing w:line="240" w:lineRule="auto"/>
        <w:rPr>
          <w:rFonts w:ascii="Times New Roman" w:eastAsia="Calibri" w:hAnsi="Times New Roman"/>
          <w:szCs w:val="22"/>
        </w:rPr>
      </w:pPr>
    </w:p>
    <w:p w:rsidR="00D82C23" w:rsidRDefault="00D82C23" w:rsidP="00D82C23">
      <w:pPr>
        <w:pStyle w:val="Naslov3"/>
      </w:pPr>
      <w:bookmarkStart w:id="15" w:name="_Toc23841168"/>
      <w:r>
        <w:t xml:space="preserve">1.5.4 </w:t>
      </w:r>
      <w:r w:rsidRPr="00D82C23">
        <w:t>Uporaba zmogljivosti drugih subjektov</w:t>
      </w:r>
      <w:bookmarkEnd w:id="15"/>
    </w:p>
    <w:p w:rsidR="00D82C23" w:rsidRPr="00D82C23" w:rsidRDefault="00D82C23" w:rsidP="00D82C23">
      <w:pPr>
        <w:spacing w:line="240" w:lineRule="auto"/>
        <w:rPr>
          <w:rFonts w:ascii="Times New Roman" w:hAnsi="Times New Roman"/>
          <w:b/>
          <w:szCs w:val="22"/>
        </w:rPr>
      </w:pPr>
    </w:p>
    <w:p w:rsidR="00D82C23" w:rsidRPr="00D82C23" w:rsidRDefault="00D82C23" w:rsidP="00D82C23">
      <w:pPr>
        <w:spacing w:line="240" w:lineRule="auto"/>
        <w:rPr>
          <w:rFonts w:ascii="Times New Roman" w:hAnsi="Times New Roman"/>
          <w:szCs w:val="22"/>
        </w:rPr>
      </w:pPr>
      <w:r w:rsidRPr="00D82C23">
        <w:rPr>
          <w:rFonts w:ascii="Times New Roman" w:hAnsi="Times New Roman"/>
          <w:szCs w:val="22"/>
        </w:rPr>
        <w:t xml:space="preserve">Ponudnik lahko v skladu z 81. členom ZJN-3 glede pogojev v zvezi z ekonomskim in finančnim položajem ter tehnično in strokovno sposobnostjo po potrebi za posamezno javno naročilo uporabi zmogljivosti drugih subjektov, ne glede na pravno razmerje med njim in temi subjekti. </w:t>
      </w:r>
      <w:r w:rsidR="003B37C4" w:rsidRPr="003B37C4">
        <w:rPr>
          <w:rFonts w:ascii="Times New Roman" w:hAnsi="Times New Roman"/>
          <w:szCs w:val="22"/>
        </w:rPr>
        <w:t>Glede pogojev v zvezi z izobrazbo in strokovno uspo</w:t>
      </w:r>
      <w:r w:rsidR="003B37C4">
        <w:rPr>
          <w:rFonts w:ascii="Times New Roman" w:hAnsi="Times New Roman"/>
          <w:szCs w:val="22"/>
        </w:rPr>
        <w:t xml:space="preserve">sobljenostjo izvajalca storitev </w:t>
      </w:r>
      <w:r w:rsidR="003B37C4" w:rsidRPr="003B37C4">
        <w:rPr>
          <w:rFonts w:ascii="Times New Roman" w:hAnsi="Times New Roman"/>
          <w:szCs w:val="22"/>
        </w:rPr>
        <w:t xml:space="preserve">in vodstvenih delavcev podjetja </w:t>
      </w:r>
      <w:r w:rsidR="003B37C4" w:rsidRPr="003B37C4">
        <w:rPr>
          <w:rFonts w:ascii="Times New Roman" w:hAnsi="Times New Roman"/>
          <w:szCs w:val="22"/>
        </w:rPr>
        <w:lastRenderedPageBreak/>
        <w:t>ter pogojev v zvezi z ustreznimi poklicnimi izkušnjami pa lahko gospodarski subjekt uporabi zmogljivosti drugih subjektov le, če bodo slednji izvajali storitve, za katere se zahtevajo te zmogljivosti.</w:t>
      </w:r>
      <w:r w:rsidR="003B37C4">
        <w:rPr>
          <w:rFonts w:ascii="Times New Roman" w:hAnsi="Times New Roman"/>
          <w:szCs w:val="22"/>
        </w:rPr>
        <w:t xml:space="preserve"> </w:t>
      </w:r>
      <w:r w:rsidRPr="00D82C23">
        <w:rPr>
          <w:rFonts w:ascii="Times New Roman" w:hAnsi="Times New Roman"/>
          <w:szCs w:val="22"/>
        </w:rPr>
        <w:t>Če želi gospodarski subjekt uporabiti zmogljivosti drugih subjektov, mora naročniku dokazati, da bo imel na voljo potrebna sredstva, na primer s predložitvijo zagotovil teh subjektov.</w:t>
      </w:r>
    </w:p>
    <w:p w:rsidR="00D82C23" w:rsidRPr="00D82C23" w:rsidRDefault="00D82C23" w:rsidP="00D82C23">
      <w:pPr>
        <w:spacing w:line="240" w:lineRule="auto"/>
        <w:rPr>
          <w:rFonts w:ascii="Times New Roman" w:hAnsi="Times New Roman"/>
          <w:szCs w:val="22"/>
        </w:rPr>
      </w:pPr>
    </w:p>
    <w:p w:rsidR="00D82C23" w:rsidRDefault="00646398" w:rsidP="00D82C23">
      <w:pPr>
        <w:spacing w:line="240" w:lineRule="auto"/>
        <w:rPr>
          <w:rFonts w:ascii="Times New Roman" w:hAnsi="Times New Roman"/>
          <w:szCs w:val="22"/>
        </w:rPr>
      </w:pPr>
      <w:r>
        <w:rPr>
          <w:rFonts w:ascii="Times New Roman" w:hAnsi="Times New Roman"/>
          <w:szCs w:val="22"/>
        </w:rPr>
        <w:t xml:space="preserve">V primeru, da </w:t>
      </w:r>
      <w:r w:rsidR="00D82C23" w:rsidRPr="00D82C23">
        <w:rPr>
          <w:rFonts w:ascii="Times New Roman" w:hAnsi="Times New Roman"/>
          <w:szCs w:val="22"/>
        </w:rPr>
        <w:t>ponudnik uporablja zmogljivost drugih subjektov, ki ni(so) partner(ji) v primeru skupne ponudbe ali podizvajalec/ci, mora pogoje iz</w:t>
      </w:r>
      <w:r>
        <w:rPr>
          <w:rFonts w:ascii="Times New Roman" w:hAnsi="Times New Roman"/>
          <w:szCs w:val="22"/>
        </w:rPr>
        <w:t xml:space="preserve"> točke 2.9.</w:t>
      </w:r>
      <w:r w:rsidR="00B30BDA">
        <w:rPr>
          <w:rFonts w:ascii="Times New Roman" w:hAnsi="Times New Roman"/>
          <w:szCs w:val="22"/>
        </w:rPr>
        <w:t>1 Razlogi za izključitev, 2.9.2</w:t>
      </w:r>
      <w:r>
        <w:rPr>
          <w:rFonts w:ascii="Times New Roman" w:hAnsi="Times New Roman"/>
          <w:szCs w:val="22"/>
        </w:rPr>
        <w:t xml:space="preserve"> Pogoji za sodelovanje in 2.9.3 Drugi pogoji </w:t>
      </w:r>
      <w:r w:rsidR="00D82C23" w:rsidRPr="00D82C23">
        <w:rPr>
          <w:rFonts w:ascii="Times New Roman" w:hAnsi="Times New Roman"/>
          <w:szCs w:val="22"/>
        </w:rPr>
        <w:t>te razpisne dokumentacije izpolnjevati tudi subjekt na katerega zmogljivosti se ponudnik sklicuje.</w:t>
      </w:r>
      <w:r w:rsidR="00B30BDA">
        <w:rPr>
          <w:rFonts w:ascii="Times New Roman" w:hAnsi="Times New Roman"/>
          <w:szCs w:val="22"/>
        </w:rPr>
        <w:t xml:space="preserve"> </w:t>
      </w:r>
      <w:r w:rsidR="00B30BDA" w:rsidRPr="00B30BDA">
        <w:rPr>
          <w:rFonts w:ascii="Times New Roman" w:hAnsi="Times New Roman"/>
          <w:szCs w:val="22"/>
        </w:rPr>
        <w:t>Naročnik mora od gospodarskega subjekta zahtevati zamenjavo subjekta, ki ne izpolnjuje pogojev za sodelovanje ali v zvezi s katerim obstajajo obvezni razlogi za izključitev. Naročnik pa lahko od gospodarskega subjekta zahteva zamenjavo subjekta tudi, če v zvezi z njim obstajajo neobvezni razlogi za izključitev.</w:t>
      </w:r>
    </w:p>
    <w:p w:rsidR="00B30BDA" w:rsidRPr="00D82C23" w:rsidRDefault="00B30BDA" w:rsidP="00D82C23">
      <w:pPr>
        <w:spacing w:line="240" w:lineRule="auto"/>
        <w:rPr>
          <w:rFonts w:ascii="Times New Roman" w:hAnsi="Times New Roman"/>
          <w:szCs w:val="22"/>
        </w:rPr>
      </w:pPr>
      <w:r w:rsidRPr="00B30BDA">
        <w:rPr>
          <w:rFonts w:ascii="Times New Roman" w:hAnsi="Times New Roman"/>
          <w:szCs w:val="22"/>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rsidR="00D82C23" w:rsidRPr="00D82C23" w:rsidRDefault="00D82C23" w:rsidP="00D82C23">
      <w:pPr>
        <w:spacing w:line="240" w:lineRule="auto"/>
        <w:rPr>
          <w:rFonts w:ascii="Times New Roman" w:hAnsi="Times New Roman"/>
          <w:szCs w:val="22"/>
        </w:rPr>
      </w:pPr>
    </w:p>
    <w:p w:rsidR="00D82C23" w:rsidRPr="00D82C23" w:rsidRDefault="00D82C23" w:rsidP="00D82C23">
      <w:pPr>
        <w:spacing w:line="240" w:lineRule="auto"/>
        <w:rPr>
          <w:rFonts w:ascii="Times New Roman" w:hAnsi="Times New Roman"/>
          <w:szCs w:val="22"/>
        </w:rPr>
      </w:pPr>
      <w:r w:rsidRPr="00D82C23">
        <w:rPr>
          <w:rFonts w:ascii="Times New Roman" w:hAnsi="Times New Roman"/>
          <w:szCs w:val="22"/>
        </w:rPr>
        <w:t>Ponudnik mora za vsakega izmed subjektov, na katerega zmogljivosti se sklicuje v ponudbi navesti oz. priložiti:</w:t>
      </w:r>
    </w:p>
    <w:p w:rsidR="00D82C23" w:rsidRPr="00FD0DDD" w:rsidRDefault="00D82C23" w:rsidP="007D51BF">
      <w:pPr>
        <w:numPr>
          <w:ilvl w:val="0"/>
          <w:numId w:val="44"/>
        </w:numPr>
        <w:spacing w:line="240" w:lineRule="auto"/>
        <w:rPr>
          <w:rFonts w:ascii="Times New Roman" w:hAnsi="Times New Roman"/>
          <w:szCs w:val="22"/>
        </w:rPr>
      </w:pPr>
      <w:r w:rsidRPr="00FD0DDD">
        <w:rPr>
          <w:rFonts w:ascii="Times New Roman" w:hAnsi="Times New Roman"/>
          <w:szCs w:val="22"/>
        </w:rPr>
        <w:t xml:space="preserve">kontaktne podatke in zakonite zastopnike predlaganih subjektov, na katerega zmogljivosti se sklicuje </w:t>
      </w:r>
      <w:r w:rsidR="004F7411" w:rsidRPr="004F7411">
        <w:rPr>
          <w:rFonts w:ascii="Times New Roman" w:hAnsi="Times New Roman"/>
          <w:szCs w:val="22"/>
        </w:rPr>
        <w:t>(OBR-7</w:t>
      </w:r>
      <w:r w:rsidR="00646398" w:rsidRPr="004F7411">
        <w:rPr>
          <w:rFonts w:ascii="Times New Roman" w:hAnsi="Times New Roman"/>
          <w:szCs w:val="22"/>
        </w:rPr>
        <w:t>);</w:t>
      </w:r>
    </w:p>
    <w:p w:rsidR="00876248" w:rsidRPr="00FD0DDD" w:rsidRDefault="00876248" w:rsidP="007D51BF">
      <w:pPr>
        <w:pStyle w:val="Odstavekseznama"/>
        <w:numPr>
          <w:ilvl w:val="0"/>
          <w:numId w:val="44"/>
        </w:numPr>
        <w:rPr>
          <w:rFonts w:ascii="Times New Roman" w:hAnsi="Times New Roman"/>
          <w:color w:val="auto"/>
        </w:rPr>
      </w:pPr>
      <w:r w:rsidRPr="004F7411">
        <w:rPr>
          <w:rFonts w:ascii="Times New Roman" w:hAnsi="Times New Roman"/>
          <w:color w:val="auto"/>
        </w:rPr>
        <w:t>(OBR-3)</w:t>
      </w:r>
      <w:r w:rsidRPr="00FD0DDD">
        <w:rPr>
          <w:rFonts w:ascii="Times New Roman" w:hAnsi="Times New Roman"/>
          <w:color w:val="auto"/>
        </w:rPr>
        <w:t xml:space="preserve"> oziroma ESPD, ki ga naloži v razdelek »ESPD – ostali sodelujoči«,</w:t>
      </w:r>
    </w:p>
    <w:p w:rsidR="00D82C23" w:rsidRDefault="00192E74" w:rsidP="007D51BF">
      <w:pPr>
        <w:numPr>
          <w:ilvl w:val="0"/>
          <w:numId w:val="44"/>
        </w:numPr>
        <w:spacing w:line="240" w:lineRule="auto"/>
        <w:rPr>
          <w:rFonts w:ascii="Times New Roman" w:hAnsi="Times New Roman"/>
          <w:szCs w:val="22"/>
        </w:rPr>
      </w:pPr>
      <w:r w:rsidRPr="00FD0DDD">
        <w:rPr>
          <w:rFonts w:ascii="Times New Roman" w:hAnsi="Times New Roman"/>
          <w:szCs w:val="22"/>
        </w:rPr>
        <w:t>Izjavo o izpolnjevanju pogojev in sposobnosti ponudnikov s poobla</w:t>
      </w:r>
      <w:r w:rsidR="008905DE">
        <w:rPr>
          <w:rFonts w:ascii="Times New Roman" w:hAnsi="Times New Roman"/>
          <w:szCs w:val="22"/>
        </w:rPr>
        <w:t>stilom za pridobitev podatkov iz</w:t>
      </w:r>
      <w:r w:rsidRPr="00FD0DDD">
        <w:rPr>
          <w:rFonts w:ascii="Times New Roman" w:hAnsi="Times New Roman"/>
          <w:szCs w:val="22"/>
        </w:rPr>
        <w:t xml:space="preserve"> uradnih evidenc </w:t>
      </w:r>
      <w:r w:rsidR="004F7411" w:rsidRPr="004F7411">
        <w:rPr>
          <w:rFonts w:ascii="Times New Roman" w:hAnsi="Times New Roman"/>
          <w:szCs w:val="22"/>
        </w:rPr>
        <w:t>(OBR-4</w:t>
      </w:r>
      <w:r w:rsidR="00646398" w:rsidRPr="004F7411">
        <w:rPr>
          <w:rFonts w:ascii="Times New Roman" w:hAnsi="Times New Roman"/>
          <w:szCs w:val="22"/>
        </w:rPr>
        <w:t>)</w:t>
      </w:r>
      <w:r w:rsidR="00646398" w:rsidRPr="00FD0DDD">
        <w:rPr>
          <w:rFonts w:ascii="Times New Roman" w:hAnsi="Times New Roman"/>
          <w:szCs w:val="22"/>
        </w:rPr>
        <w:t xml:space="preserve"> in </w:t>
      </w:r>
      <w:r w:rsidR="004F7411">
        <w:rPr>
          <w:rFonts w:ascii="Times New Roman" w:hAnsi="Times New Roman"/>
          <w:szCs w:val="22"/>
        </w:rPr>
        <w:t>P</w:t>
      </w:r>
      <w:r w:rsidR="004F7411" w:rsidRPr="004F7411">
        <w:rPr>
          <w:rFonts w:ascii="Times New Roman" w:hAnsi="Times New Roman"/>
          <w:szCs w:val="22"/>
        </w:rPr>
        <w:t>ooblastilo za pridobitev podatkov iz kazenske evidence (OBR-4</w:t>
      </w:r>
      <w:r w:rsidR="00646398" w:rsidRPr="004F7411">
        <w:rPr>
          <w:rFonts w:ascii="Times New Roman" w:hAnsi="Times New Roman"/>
          <w:szCs w:val="22"/>
        </w:rPr>
        <w:t>a)</w:t>
      </w:r>
      <w:r w:rsidR="00646398" w:rsidRPr="00FD0DDD">
        <w:rPr>
          <w:rFonts w:ascii="Times New Roman" w:hAnsi="Times New Roman"/>
          <w:szCs w:val="22"/>
        </w:rPr>
        <w:t xml:space="preserve"> za pravne in fiz</w:t>
      </w:r>
      <w:r w:rsidR="004F7411">
        <w:rPr>
          <w:rFonts w:ascii="Times New Roman" w:hAnsi="Times New Roman"/>
          <w:szCs w:val="22"/>
        </w:rPr>
        <w:t>ične osebe,</w:t>
      </w:r>
    </w:p>
    <w:p w:rsidR="004F7411" w:rsidRPr="00FD0DDD" w:rsidRDefault="004F7411" w:rsidP="007D51BF">
      <w:pPr>
        <w:numPr>
          <w:ilvl w:val="0"/>
          <w:numId w:val="44"/>
        </w:numPr>
        <w:spacing w:line="240" w:lineRule="auto"/>
        <w:rPr>
          <w:rFonts w:ascii="Times New Roman" w:hAnsi="Times New Roman"/>
          <w:szCs w:val="22"/>
        </w:rPr>
      </w:pPr>
      <w:r w:rsidRPr="004F7411">
        <w:rPr>
          <w:rFonts w:ascii="Times New Roman" w:hAnsi="Times New Roman"/>
          <w:szCs w:val="22"/>
        </w:rPr>
        <w:t>Izjava o udeležbi fizičnih in pravnih oseb v lastništvu ponudnika</w:t>
      </w:r>
      <w:r>
        <w:rPr>
          <w:rFonts w:ascii="Times New Roman" w:hAnsi="Times New Roman"/>
          <w:szCs w:val="22"/>
        </w:rPr>
        <w:t xml:space="preserve"> (OBR-5).</w:t>
      </w:r>
    </w:p>
    <w:p w:rsidR="00192E74" w:rsidRPr="00646398" w:rsidRDefault="00192E74" w:rsidP="00192E74">
      <w:pPr>
        <w:spacing w:line="240" w:lineRule="auto"/>
        <w:ind w:left="720"/>
        <w:jc w:val="left"/>
        <w:rPr>
          <w:rFonts w:ascii="Times New Roman" w:hAnsi="Times New Roman"/>
          <w:szCs w:val="22"/>
        </w:rPr>
      </w:pPr>
    </w:p>
    <w:p w:rsidR="00BE5CC9" w:rsidRDefault="00551874" w:rsidP="00AF1DEB">
      <w:pPr>
        <w:pStyle w:val="Naslov3"/>
      </w:pPr>
      <w:bookmarkStart w:id="16" w:name="_Toc23841169"/>
      <w:r>
        <w:t>1.6</w:t>
      </w:r>
      <w:r w:rsidR="00264731">
        <w:t xml:space="preserve"> </w:t>
      </w:r>
      <w:r w:rsidR="00BD376D">
        <w:t>Dostop, p</w:t>
      </w:r>
      <w:r w:rsidR="00BE5CC9" w:rsidRPr="00E62CD0">
        <w:t>ojasnila, dopolnitve in spremembe dokumentacije v zvezi z oddajo javnega</w:t>
      </w:r>
      <w:r w:rsidR="00BE5CC9">
        <w:t xml:space="preserve"> </w:t>
      </w:r>
      <w:r w:rsidR="00BE5CC9" w:rsidRPr="00E62CD0">
        <w:t>naročila</w:t>
      </w:r>
      <w:bookmarkEnd w:id="16"/>
    </w:p>
    <w:p w:rsidR="00E62CD0" w:rsidRPr="00E62CD0" w:rsidRDefault="00E62CD0" w:rsidP="00E62CD0">
      <w:pPr>
        <w:autoSpaceDE w:val="0"/>
        <w:autoSpaceDN w:val="0"/>
        <w:adjustRightInd w:val="0"/>
        <w:spacing w:line="240" w:lineRule="auto"/>
        <w:rPr>
          <w:rFonts w:ascii="Times New Roman" w:hAnsi="Times New Roman"/>
          <w:b/>
          <w:bCs/>
          <w:szCs w:val="22"/>
          <w:lang w:eastAsia="en-US"/>
        </w:rPr>
      </w:pPr>
    </w:p>
    <w:p w:rsidR="00BD376D" w:rsidRDefault="00BD376D" w:rsidP="00DF408D">
      <w:pPr>
        <w:autoSpaceDE w:val="0"/>
        <w:autoSpaceDN w:val="0"/>
        <w:adjustRightInd w:val="0"/>
        <w:spacing w:line="240" w:lineRule="auto"/>
        <w:rPr>
          <w:rFonts w:ascii="Times New Roman" w:hAnsi="Times New Roman"/>
          <w:szCs w:val="22"/>
          <w:lang w:eastAsia="en-US"/>
        </w:rPr>
      </w:pPr>
      <w:r w:rsidRPr="00BD376D">
        <w:rPr>
          <w:rFonts w:ascii="Times New Roman" w:hAnsi="Times New Roman"/>
          <w:szCs w:val="22"/>
          <w:lang w:eastAsia="en-US"/>
        </w:rPr>
        <w:t>Dokumentacija v zvezi z oddajo javnega naročila je objavljena na portalu javnih naročil.</w:t>
      </w:r>
    </w:p>
    <w:p w:rsidR="00BD376D" w:rsidRDefault="00BD376D" w:rsidP="00DF408D">
      <w:pPr>
        <w:autoSpaceDE w:val="0"/>
        <w:autoSpaceDN w:val="0"/>
        <w:adjustRightInd w:val="0"/>
        <w:spacing w:line="240" w:lineRule="auto"/>
        <w:rPr>
          <w:rFonts w:ascii="Times New Roman" w:hAnsi="Times New Roman"/>
          <w:szCs w:val="22"/>
          <w:lang w:eastAsia="en-US"/>
        </w:rPr>
      </w:pPr>
    </w:p>
    <w:p w:rsidR="00DF408D" w:rsidRDefault="00E62CD0" w:rsidP="00DF408D">
      <w:pPr>
        <w:autoSpaceDE w:val="0"/>
        <w:autoSpaceDN w:val="0"/>
        <w:adjustRightInd w:val="0"/>
        <w:spacing w:line="240" w:lineRule="auto"/>
        <w:rPr>
          <w:rFonts w:ascii="Times New Roman" w:hAnsi="Times New Roman"/>
          <w:szCs w:val="22"/>
          <w:lang w:eastAsia="en-US"/>
        </w:rPr>
      </w:pPr>
      <w:r w:rsidRPr="00E62CD0">
        <w:rPr>
          <w:rFonts w:ascii="Times New Roman" w:hAnsi="Times New Roman"/>
          <w:szCs w:val="22"/>
          <w:lang w:eastAsia="en-US"/>
        </w:rPr>
        <w:t xml:space="preserve">Pojasnila o vsebini </w:t>
      </w:r>
      <w:r w:rsidR="00961A84">
        <w:rPr>
          <w:rFonts w:ascii="Times New Roman" w:hAnsi="Times New Roman"/>
          <w:szCs w:val="22"/>
          <w:lang w:eastAsia="en-US"/>
        </w:rPr>
        <w:t xml:space="preserve">razpisne </w:t>
      </w:r>
      <w:r w:rsidRPr="00E62CD0">
        <w:rPr>
          <w:rFonts w:ascii="Times New Roman" w:hAnsi="Times New Roman"/>
          <w:szCs w:val="22"/>
          <w:lang w:eastAsia="en-US"/>
        </w:rPr>
        <w:t>dokumentacije v zvezi z oddajo javnega naroč</w:t>
      </w:r>
      <w:r>
        <w:rPr>
          <w:rFonts w:ascii="Times New Roman" w:hAnsi="Times New Roman"/>
          <w:szCs w:val="22"/>
          <w:lang w:eastAsia="en-US"/>
        </w:rPr>
        <w:t xml:space="preserve">ila se lahko zahtevajo le v pisni </w:t>
      </w:r>
      <w:r w:rsidRPr="00E62CD0">
        <w:rPr>
          <w:rFonts w:ascii="Times New Roman" w:hAnsi="Times New Roman"/>
          <w:szCs w:val="22"/>
          <w:lang w:eastAsia="en-US"/>
        </w:rPr>
        <w:t>obliki preko portala javnih naročil</w:t>
      </w:r>
      <w:r w:rsidR="00DF408D">
        <w:rPr>
          <w:rFonts w:ascii="Times New Roman" w:hAnsi="Times New Roman"/>
          <w:szCs w:val="22"/>
          <w:lang w:eastAsia="en-US"/>
        </w:rPr>
        <w:t xml:space="preserve">. </w:t>
      </w:r>
      <w:r w:rsidR="00DF408D" w:rsidRPr="00DF408D">
        <w:rPr>
          <w:rFonts w:ascii="Times New Roman" w:hAnsi="Times New Roman"/>
          <w:szCs w:val="22"/>
          <w:lang w:eastAsia="en-US"/>
        </w:rPr>
        <w:t>Skrajni rok, do katerega ponudnik še lahko zahteva dodatna pojasnila oz. vprašanja, na katere bo naročnik v najkrajšem času pisno odgovoril preko Po</w:t>
      </w:r>
      <w:r w:rsidR="00492619">
        <w:rPr>
          <w:rFonts w:ascii="Times New Roman" w:hAnsi="Times New Roman"/>
          <w:szCs w:val="22"/>
          <w:lang w:eastAsia="en-US"/>
        </w:rPr>
        <w:t>rtala javnih naročil, v zvezi z</w:t>
      </w:r>
      <w:r w:rsidR="00DF408D" w:rsidRPr="00DF408D">
        <w:rPr>
          <w:rFonts w:ascii="Times New Roman" w:hAnsi="Times New Roman"/>
          <w:szCs w:val="22"/>
          <w:lang w:eastAsia="en-US"/>
        </w:rPr>
        <w:t xml:space="preserve"> dokumentacijo, je </w:t>
      </w:r>
      <w:r w:rsidR="00DF408D" w:rsidRPr="00DF408D">
        <w:rPr>
          <w:rFonts w:ascii="Times New Roman" w:hAnsi="Times New Roman"/>
          <w:b/>
          <w:szCs w:val="22"/>
          <w:lang w:eastAsia="en-US"/>
        </w:rPr>
        <w:t>6 dni pred rokom za oddajo ponudbe</w:t>
      </w:r>
      <w:r w:rsidR="00DF408D" w:rsidRPr="00DF408D">
        <w:rPr>
          <w:rFonts w:ascii="Times New Roman" w:hAnsi="Times New Roman"/>
          <w:szCs w:val="22"/>
          <w:lang w:eastAsia="en-US"/>
        </w:rPr>
        <w:t xml:space="preserve">, to je do </w:t>
      </w:r>
      <w:r w:rsidR="00731288" w:rsidRPr="00FB1E46">
        <w:rPr>
          <w:rFonts w:ascii="Times New Roman" w:hAnsi="Times New Roman"/>
          <w:b/>
          <w:szCs w:val="22"/>
          <w:lang w:eastAsia="en-US"/>
        </w:rPr>
        <w:t>14.</w:t>
      </w:r>
      <w:r w:rsidR="00025B3F" w:rsidRPr="00FB1E46">
        <w:rPr>
          <w:rFonts w:ascii="Times New Roman" w:hAnsi="Times New Roman"/>
          <w:b/>
          <w:szCs w:val="22"/>
          <w:lang w:eastAsia="en-US"/>
        </w:rPr>
        <w:t>7</w:t>
      </w:r>
      <w:r w:rsidR="003762A4" w:rsidRPr="00FB1E46">
        <w:rPr>
          <w:rFonts w:ascii="Times New Roman" w:hAnsi="Times New Roman"/>
          <w:b/>
          <w:szCs w:val="22"/>
          <w:lang w:eastAsia="en-US"/>
        </w:rPr>
        <w:t>.2023</w:t>
      </w:r>
      <w:r w:rsidR="00731288" w:rsidRPr="00FB1E46">
        <w:rPr>
          <w:rFonts w:ascii="Times New Roman" w:hAnsi="Times New Roman"/>
          <w:b/>
          <w:szCs w:val="22"/>
          <w:lang w:eastAsia="en-US"/>
        </w:rPr>
        <w:t xml:space="preserve"> do 15</w:t>
      </w:r>
      <w:r w:rsidR="00DF408D" w:rsidRPr="00FB1E46">
        <w:rPr>
          <w:rFonts w:ascii="Times New Roman" w:hAnsi="Times New Roman"/>
          <w:b/>
          <w:szCs w:val="22"/>
          <w:lang w:eastAsia="en-US"/>
        </w:rPr>
        <w:t>.00</w:t>
      </w:r>
      <w:r w:rsidR="00DF408D" w:rsidRPr="00FB1E46">
        <w:rPr>
          <w:rFonts w:ascii="Times New Roman" w:hAnsi="Times New Roman"/>
          <w:szCs w:val="22"/>
          <w:lang w:eastAsia="en-US"/>
        </w:rPr>
        <w:t xml:space="preserve"> </w:t>
      </w:r>
      <w:r w:rsidR="00DF408D" w:rsidRPr="00FB1E46">
        <w:rPr>
          <w:rFonts w:ascii="Times New Roman" w:hAnsi="Times New Roman"/>
          <w:b/>
          <w:szCs w:val="22"/>
          <w:lang w:eastAsia="en-US"/>
        </w:rPr>
        <w:t>ure.</w:t>
      </w:r>
      <w:r w:rsidR="00DF408D" w:rsidRPr="00492619">
        <w:rPr>
          <w:rFonts w:ascii="Times New Roman" w:hAnsi="Times New Roman"/>
          <w:b/>
          <w:szCs w:val="22"/>
          <w:lang w:eastAsia="en-US"/>
        </w:rPr>
        <w:t xml:space="preserve"> </w:t>
      </w:r>
    </w:p>
    <w:p w:rsidR="00605AA0" w:rsidRDefault="00605AA0" w:rsidP="00DF408D">
      <w:pPr>
        <w:autoSpaceDE w:val="0"/>
        <w:autoSpaceDN w:val="0"/>
        <w:adjustRightInd w:val="0"/>
        <w:spacing w:line="240" w:lineRule="auto"/>
        <w:rPr>
          <w:rFonts w:ascii="Times New Roman" w:hAnsi="Times New Roman"/>
          <w:szCs w:val="22"/>
          <w:lang w:eastAsia="en-US"/>
        </w:rPr>
      </w:pPr>
    </w:p>
    <w:p w:rsidR="00605AA0" w:rsidRPr="00DF408D" w:rsidRDefault="00605AA0" w:rsidP="00605AA0">
      <w:pPr>
        <w:autoSpaceDE w:val="0"/>
        <w:autoSpaceDN w:val="0"/>
        <w:adjustRightInd w:val="0"/>
        <w:spacing w:line="240" w:lineRule="auto"/>
        <w:rPr>
          <w:rFonts w:ascii="Times New Roman" w:hAnsi="Times New Roman"/>
          <w:szCs w:val="22"/>
          <w:lang w:eastAsia="en-US"/>
        </w:rPr>
      </w:pPr>
      <w:r w:rsidRPr="00605AA0">
        <w:rPr>
          <w:rFonts w:ascii="Times New Roman" w:hAnsi="Times New Roman"/>
          <w:szCs w:val="22"/>
          <w:lang w:eastAsia="en-US"/>
        </w:rPr>
        <w:t>V primeru nepopolnih informacij oziroma kadar bodo posamezni dokumenti manjkali bo naročnik, po načelu enake obravnave in transparentnosti, v skladu s 5. odstavkom 89. člena ZJN-3 od ponudnika zahteval v ustreznem roku predložit</w:t>
      </w:r>
      <w:r w:rsidR="00F50197">
        <w:rPr>
          <w:rFonts w:ascii="Times New Roman" w:hAnsi="Times New Roman"/>
          <w:szCs w:val="22"/>
          <w:lang w:eastAsia="en-US"/>
        </w:rPr>
        <w:t xml:space="preserve">ev manjkajoče dokumentacije, dopolnitev, </w:t>
      </w:r>
      <w:r w:rsidRPr="00605AA0">
        <w:rPr>
          <w:rFonts w:ascii="Times New Roman" w:hAnsi="Times New Roman"/>
          <w:szCs w:val="22"/>
          <w:lang w:eastAsia="en-US"/>
        </w:rPr>
        <w:t>pojasnijo ustrezne informaci</w:t>
      </w:r>
      <w:r w:rsidR="00BF5544">
        <w:rPr>
          <w:rFonts w:ascii="Times New Roman" w:hAnsi="Times New Roman"/>
          <w:szCs w:val="22"/>
          <w:lang w:eastAsia="en-US"/>
        </w:rPr>
        <w:t xml:space="preserve">je ali ponudbene dokumentacije. </w:t>
      </w:r>
      <w:r w:rsidRPr="00605AA0">
        <w:rPr>
          <w:rFonts w:ascii="Times New Roman" w:hAnsi="Times New Roman"/>
          <w:szCs w:val="22"/>
          <w:lang w:eastAsia="en-US"/>
        </w:rPr>
        <w:t>V kolikor ponudnik v določenem roku ne dopolni formalno nedopustne ponudbe ali ne pojasni svoje ponudbe v skladu z naročnikovim pozivom, se njegova ponudba izloči.</w:t>
      </w:r>
    </w:p>
    <w:p w:rsidR="00DF408D" w:rsidRDefault="00DF408D" w:rsidP="00E62CD0">
      <w:pPr>
        <w:autoSpaceDE w:val="0"/>
        <w:autoSpaceDN w:val="0"/>
        <w:adjustRightInd w:val="0"/>
        <w:spacing w:line="240" w:lineRule="auto"/>
        <w:rPr>
          <w:rFonts w:ascii="Times New Roman" w:hAnsi="Times New Roman"/>
          <w:szCs w:val="22"/>
          <w:lang w:eastAsia="en-US"/>
        </w:rPr>
      </w:pPr>
    </w:p>
    <w:p w:rsidR="0067098B" w:rsidRDefault="002B1085" w:rsidP="0067098B">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Naročnik sme v skladu z 2. odstavkom</w:t>
      </w:r>
      <w:r w:rsidR="00E62CD0" w:rsidRPr="00E62CD0">
        <w:rPr>
          <w:rFonts w:ascii="Times New Roman" w:hAnsi="Times New Roman"/>
          <w:szCs w:val="22"/>
          <w:lang w:eastAsia="en-US"/>
        </w:rPr>
        <w:t xml:space="preserve"> 67. č</w:t>
      </w:r>
      <w:r>
        <w:rPr>
          <w:rFonts w:ascii="Times New Roman" w:hAnsi="Times New Roman"/>
          <w:szCs w:val="22"/>
          <w:lang w:eastAsia="en-US"/>
        </w:rPr>
        <w:t>lena</w:t>
      </w:r>
      <w:r w:rsidR="00E62CD0" w:rsidRPr="00E62CD0">
        <w:rPr>
          <w:rFonts w:ascii="Times New Roman" w:hAnsi="Times New Roman"/>
          <w:szCs w:val="22"/>
          <w:lang w:eastAsia="en-US"/>
        </w:rPr>
        <w:t xml:space="preserve"> ZJN-3 spremeniti ali dopolniti dokumentacijo v zvezi z</w:t>
      </w:r>
      <w:r w:rsidR="0067098B">
        <w:rPr>
          <w:rFonts w:ascii="Times New Roman" w:hAnsi="Times New Roman"/>
          <w:szCs w:val="22"/>
          <w:lang w:eastAsia="en-US"/>
        </w:rPr>
        <w:t xml:space="preserve"> </w:t>
      </w:r>
      <w:r w:rsidR="00E62CD0" w:rsidRPr="00E62CD0">
        <w:rPr>
          <w:rFonts w:ascii="Times New Roman" w:hAnsi="Times New Roman"/>
          <w:szCs w:val="22"/>
          <w:lang w:eastAsia="en-US"/>
        </w:rPr>
        <w:t>oddajo javnega naročila. Tovrstne spremembe in dopolnitve bo naroč</w:t>
      </w:r>
      <w:r w:rsidR="0067098B">
        <w:rPr>
          <w:rFonts w:ascii="Times New Roman" w:hAnsi="Times New Roman"/>
          <w:szCs w:val="22"/>
          <w:lang w:eastAsia="en-US"/>
        </w:rPr>
        <w:t xml:space="preserve">nik objavil na portalu </w:t>
      </w:r>
      <w:r w:rsidR="00E62CD0" w:rsidRPr="00E62CD0">
        <w:rPr>
          <w:rFonts w:ascii="Times New Roman" w:hAnsi="Times New Roman"/>
          <w:szCs w:val="22"/>
          <w:lang w:eastAsia="en-US"/>
        </w:rPr>
        <w:t>javnih naročil v obliki dodatkov k dokumentaciji v zvezi z oddajo javnega naroč</w:t>
      </w:r>
      <w:r w:rsidR="0067098B">
        <w:rPr>
          <w:rFonts w:ascii="Times New Roman" w:hAnsi="Times New Roman"/>
          <w:szCs w:val="22"/>
          <w:lang w:eastAsia="en-US"/>
        </w:rPr>
        <w:t xml:space="preserve">ila. Vsak </w:t>
      </w:r>
      <w:r w:rsidR="00E62CD0" w:rsidRPr="00E62CD0">
        <w:rPr>
          <w:rFonts w:ascii="Times New Roman" w:hAnsi="Times New Roman"/>
          <w:szCs w:val="22"/>
          <w:lang w:eastAsia="en-US"/>
        </w:rPr>
        <w:t>dodatek k dokumentaciji v zvezi z oddajo javnega naročila postane njen sestavni del. Kot del</w:t>
      </w:r>
      <w:r w:rsidR="0067098B">
        <w:rPr>
          <w:rFonts w:ascii="Times New Roman" w:hAnsi="Times New Roman"/>
          <w:szCs w:val="22"/>
          <w:lang w:eastAsia="en-US"/>
        </w:rPr>
        <w:t xml:space="preserve"> </w:t>
      </w:r>
      <w:r w:rsidR="0067098B" w:rsidRPr="0067098B">
        <w:rPr>
          <w:rFonts w:ascii="Times New Roman" w:hAnsi="Times New Roman"/>
          <w:szCs w:val="22"/>
          <w:lang w:eastAsia="en-US"/>
        </w:rPr>
        <w:t>dokumentacije v zvezi z oddajo javnega naročila se štej</w:t>
      </w:r>
      <w:r w:rsidR="0067098B">
        <w:rPr>
          <w:rFonts w:ascii="Times New Roman" w:hAnsi="Times New Roman"/>
          <w:szCs w:val="22"/>
          <w:lang w:eastAsia="en-US"/>
        </w:rPr>
        <w:t xml:space="preserve">ejo tudi vprašanja in odgovori, </w:t>
      </w:r>
      <w:r w:rsidR="0067098B" w:rsidRPr="0067098B">
        <w:rPr>
          <w:rFonts w:ascii="Times New Roman" w:hAnsi="Times New Roman"/>
          <w:szCs w:val="22"/>
          <w:lang w:eastAsia="en-US"/>
        </w:rPr>
        <w:t>objavl</w:t>
      </w:r>
      <w:r w:rsidR="0067098B">
        <w:rPr>
          <w:rFonts w:ascii="Times New Roman" w:hAnsi="Times New Roman"/>
          <w:szCs w:val="22"/>
          <w:lang w:eastAsia="en-US"/>
        </w:rPr>
        <w:t xml:space="preserve">jeni na portalu javnih naročil. </w:t>
      </w:r>
    </w:p>
    <w:p w:rsidR="00C31594" w:rsidRDefault="00C31594" w:rsidP="0067098B">
      <w:pPr>
        <w:autoSpaceDE w:val="0"/>
        <w:autoSpaceDN w:val="0"/>
        <w:adjustRightInd w:val="0"/>
        <w:spacing w:line="240" w:lineRule="auto"/>
        <w:rPr>
          <w:rFonts w:ascii="Times New Roman" w:hAnsi="Times New Roman"/>
          <w:szCs w:val="22"/>
          <w:lang w:eastAsia="en-US"/>
        </w:rPr>
      </w:pPr>
    </w:p>
    <w:p w:rsidR="001060C8" w:rsidRDefault="009E317B" w:rsidP="00B6374E">
      <w:pPr>
        <w:spacing w:line="240" w:lineRule="auto"/>
        <w:rPr>
          <w:rFonts w:ascii="Times New Roman" w:hAnsi="Times New Roman"/>
          <w:szCs w:val="22"/>
        </w:rPr>
      </w:pPr>
      <w:r w:rsidRPr="002C3A6A">
        <w:rPr>
          <w:rFonts w:ascii="Times New Roman" w:hAnsi="Times New Roman"/>
          <w:szCs w:val="22"/>
        </w:rPr>
        <w:t>Naročnik bo po potrebi podaljšal rok za oddajo pon</w:t>
      </w:r>
      <w:r w:rsidR="00B045D1">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w:t>
      </w:r>
      <w:r w:rsidRPr="002C3A6A">
        <w:rPr>
          <w:rFonts w:ascii="Times New Roman" w:hAnsi="Times New Roman"/>
          <w:szCs w:val="22"/>
        </w:rPr>
        <w:lastRenderedPageBreak/>
        <w:t xml:space="preserve">za oddajo ponudb. O podaljšanju roka za oddajo ponudb oz. spremembo roka za oddajo bo naročnik objavil na Portalu javnih naročil. </w:t>
      </w:r>
    </w:p>
    <w:p w:rsidR="00237A1C" w:rsidRDefault="00237A1C" w:rsidP="00B6374E">
      <w:pPr>
        <w:spacing w:line="240" w:lineRule="auto"/>
        <w:rPr>
          <w:rFonts w:ascii="Times New Roman" w:hAnsi="Times New Roman"/>
          <w:szCs w:val="22"/>
        </w:rPr>
      </w:pPr>
    </w:p>
    <w:p w:rsidR="00EF127A" w:rsidRPr="00EF127A" w:rsidRDefault="00551874" w:rsidP="00AF1DEB">
      <w:pPr>
        <w:pStyle w:val="Naslov3"/>
      </w:pPr>
      <w:bookmarkStart w:id="17" w:name="_Toc23841170"/>
      <w:r>
        <w:t>1.</w:t>
      </w:r>
      <w:r w:rsidR="00BD376D">
        <w:t>7</w:t>
      </w:r>
      <w:r w:rsidR="00EF127A">
        <w:t xml:space="preserve"> </w:t>
      </w:r>
      <w:r w:rsidR="00EF127A" w:rsidRPr="00EF127A">
        <w:t>Sprememba, dopolnitev, umik ponudbe s strani ponudni</w:t>
      </w:r>
      <w:r w:rsidR="00EF127A" w:rsidRPr="003D555A">
        <w:t>ka</w:t>
      </w:r>
      <w:bookmarkEnd w:id="17"/>
    </w:p>
    <w:p w:rsidR="00EF127A" w:rsidRPr="00EF127A" w:rsidRDefault="00EF127A" w:rsidP="00EF127A">
      <w:pPr>
        <w:spacing w:line="240" w:lineRule="auto"/>
        <w:rPr>
          <w:rFonts w:ascii="Times New Roman" w:hAnsi="Times New Roman"/>
          <w:szCs w:val="22"/>
        </w:rPr>
      </w:pPr>
    </w:p>
    <w:p w:rsidR="00D43AE4" w:rsidRDefault="00EF127A" w:rsidP="00EF127A">
      <w:pPr>
        <w:spacing w:line="240" w:lineRule="auto"/>
        <w:rPr>
          <w:rFonts w:ascii="Times New Roman" w:hAnsi="Times New Roman"/>
          <w:szCs w:val="22"/>
        </w:rPr>
      </w:pPr>
      <w:r w:rsidRPr="00EF127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w:t>
      </w:r>
      <w:r w:rsidR="003D6721">
        <w:rPr>
          <w:rFonts w:ascii="Times New Roman" w:hAnsi="Times New Roman"/>
          <w:szCs w:val="22"/>
        </w:rPr>
        <w:t xml:space="preserve"> </w:t>
      </w:r>
      <w:r w:rsidRPr="00EF127A">
        <w:rPr>
          <w:rFonts w:ascii="Times New Roman" w:hAnsi="Times New Roman"/>
          <w:szCs w:val="22"/>
        </w:rPr>
        <w:t xml:space="preserve"> je naročniku v tem sistemu odprta zadnja oddana ponudba. Po preteku roka za predložitev ponudb, ponudbe ne bo več mogoče oddati.</w:t>
      </w:r>
    </w:p>
    <w:p w:rsidR="003A507E" w:rsidRDefault="003A507E" w:rsidP="00EF127A">
      <w:pPr>
        <w:spacing w:line="240" w:lineRule="auto"/>
        <w:rPr>
          <w:rFonts w:ascii="Times New Roman" w:hAnsi="Times New Roman"/>
          <w:szCs w:val="22"/>
        </w:rPr>
      </w:pPr>
    </w:p>
    <w:p w:rsidR="009174DF" w:rsidRDefault="00BD376D" w:rsidP="00AF1DEB">
      <w:pPr>
        <w:pStyle w:val="Naslov3"/>
      </w:pPr>
      <w:bookmarkStart w:id="18" w:name="_Toc23841171"/>
      <w:r>
        <w:t>1.8</w:t>
      </w:r>
      <w:r w:rsidR="009174DF">
        <w:t xml:space="preserve"> Predložitev vzorcev</w:t>
      </w:r>
      <w:r w:rsidR="001D58CF">
        <w:t xml:space="preserve">, </w:t>
      </w:r>
      <w:r w:rsidR="00586FC8">
        <w:t>varnostnih listov</w:t>
      </w:r>
      <w:r w:rsidR="001D58CF">
        <w:t>, navodila za doziranje</w:t>
      </w:r>
      <w:r w:rsidR="00541805">
        <w:t xml:space="preserve"> in drugih </w:t>
      </w:r>
      <w:r w:rsidR="00541805" w:rsidRPr="00BF0C20">
        <w:t>dokazil</w:t>
      </w:r>
      <w:bookmarkEnd w:id="18"/>
    </w:p>
    <w:p w:rsidR="009174DF" w:rsidRDefault="009174DF" w:rsidP="009174DF">
      <w:pPr>
        <w:rPr>
          <w:rFonts w:ascii="Times New Roman" w:hAnsi="Times New Roman"/>
          <w:szCs w:val="22"/>
        </w:rPr>
      </w:pPr>
    </w:p>
    <w:p w:rsidR="00541805" w:rsidRPr="00B53777" w:rsidRDefault="009174DF" w:rsidP="001D58CF">
      <w:pPr>
        <w:rPr>
          <w:rFonts w:ascii="Times New Roman" w:hAnsi="Times New Roman"/>
          <w:bCs/>
          <w:color w:val="000000" w:themeColor="text1"/>
          <w:szCs w:val="22"/>
        </w:rPr>
      </w:pPr>
      <w:r w:rsidRPr="001D58CF">
        <w:rPr>
          <w:rFonts w:ascii="Times New Roman" w:hAnsi="Times New Roman"/>
          <w:color w:val="000000" w:themeColor="text1"/>
          <w:szCs w:val="22"/>
        </w:rPr>
        <w:t xml:space="preserve">Naročnik si pridržuje pravico </w:t>
      </w:r>
      <w:r w:rsidR="001D58CF" w:rsidRPr="0031547C">
        <w:rPr>
          <w:rFonts w:ascii="Times New Roman" w:hAnsi="Times New Roman"/>
          <w:b/>
          <w:color w:val="000000" w:themeColor="text1"/>
          <w:szCs w:val="22"/>
          <w:u w:val="single"/>
        </w:rPr>
        <w:t>od izbranega ponudnika</w:t>
      </w:r>
      <w:r w:rsidR="00C10314">
        <w:rPr>
          <w:rFonts w:ascii="Times New Roman" w:hAnsi="Times New Roman"/>
          <w:b/>
          <w:color w:val="000000" w:themeColor="text1"/>
          <w:szCs w:val="22"/>
          <w:u w:val="single"/>
        </w:rPr>
        <w:t xml:space="preserve"> po merilu iz razpisne dokumentacije</w:t>
      </w:r>
      <w:r w:rsidR="001D58CF" w:rsidRPr="001D58CF">
        <w:rPr>
          <w:rFonts w:ascii="Times New Roman" w:hAnsi="Times New Roman"/>
          <w:color w:val="000000" w:themeColor="text1"/>
          <w:szCs w:val="22"/>
        </w:rPr>
        <w:t xml:space="preserve"> </w:t>
      </w:r>
      <w:r w:rsidR="00BA2349" w:rsidRPr="001D58CF">
        <w:rPr>
          <w:rFonts w:ascii="Times New Roman" w:hAnsi="Times New Roman"/>
          <w:color w:val="000000" w:themeColor="text1"/>
          <w:szCs w:val="22"/>
        </w:rPr>
        <w:t>v skladu s</w:t>
      </w:r>
      <w:r w:rsidR="00C37568" w:rsidRPr="001D58CF">
        <w:rPr>
          <w:rFonts w:ascii="Times New Roman" w:hAnsi="Times New Roman"/>
          <w:color w:val="000000" w:themeColor="text1"/>
          <w:szCs w:val="22"/>
        </w:rPr>
        <w:t xml:space="preserve"> 1. </w:t>
      </w:r>
      <w:r w:rsidR="00CA4A4F" w:rsidRPr="001D58CF">
        <w:rPr>
          <w:rFonts w:ascii="Times New Roman" w:hAnsi="Times New Roman"/>
          <w:color w:val="000000" w:themeColor="text1"/>
          <w:szCs w:val="22"/>
        </w:rPr>
        <w:t>o</w:t>
      </w:r>
      <w:r w:rsidR="00C37568" w:rsidRPr="001D58CF">
        <w:rPr>
          <w:rFonts w:ascii="Times New Roman" w:hAnsi="Times New Roman"/>
          <w:color w:val="000000" w:themeColor="text1"/>
          <w:szCs w:val="22"/>
        </w:rPr>
        <w:t>dstavkom</w:t>
      </w:r>
      <w:r w:rsidR="00106880" w:rsidRPr="001D58CF">
        <w:rPr>
          <w:rFonts w:ascii="Times New Roman" w:hAnsi="Times New Roman"/>
          <w:color w:val="000000" w:themeColor="text1"/>
          <w:szCs w:val="22"/>
        </w:rPr>
        <w:t xml:space="preserve"> in</w:t>
      </w:r>
      <w:r w:rsidR="00BA2349" w:rsidRPr="001D58CF">
        <w:rPr>
          <w:rFonts w:ascii="Times New Roman" w:hAnsi="Times New Roman"/>
          <w:color w:val="000000" w:themeColor="text1"/>
          <w:szCs w:val="22"/>
        </w:rPr>
        <w:t xml:space="preserve"> </w:t>
      </w:r>
      <w:r w:rsidR="000F3BD1" w:rsidRPr="001D58CF">
        <w:rPr>
          <w:rFonts w:ascii="Times New Roman" w:hAnsi="Times New Roman"/>
          <w:color w:val="000000" w:themeColor="text1"/>
          <w:szCs w:val="22"/>
        </w:rPr>
        <w:t>8. odstavkom</w:t>
      </w:r>
      <w:r w:rsidR="00BA2349" w:rsidRPr="001D58CF">
        <w:rPr>
          <w:rFonts w:ascii="Times New Roman" w:hAnsi="Times New Roman"/>
          <w:color w:val="000000" w:themeColor="text1"/>
          <w:szCs w:val="22"/>
        </w:rPr>
        <w:t>,</w:t>
      </w:r>
      <w:r w:rsidR="000F3BD1" w:rsidRPr="001D58CF">
        <w:rPr>
          <w:rFonts w:ascii="Times New Roman" w:hAnsi="Times New Roman"/>
          <w:color w:val="000000" w:themeColor="text1"/>
          <w:szCs w:val="22"/>
        </w:rPr>
        <w:t xml:space="preserve"> točko k), </w:t>
      </w:r>
      <w:r w:rsidR="009D0DD6">
        <w:rPr>
          <w:rFonts w:ascii="Times New Roman" w:hAnsi="Times New Roman"/>
          <w:color w:val="000000" w:themeColor="text1"/>
          <w:szCs w:val="22"/>
        </w:rPr>
        <w:t>77. člena ZJN-3</w:t>
      </w:r>
      <w:r w:rsidR="001D58CF">
        <w:rPr>
          <w:rFonts w:ascii="Times New Roman" w:hAnsi="Times New Roman"/>
          <w:color w:val="000000" w:themeColor="text1"/>
          <w:szCs w:val="22"/>
        </w:rPr>
        <w:t xml:space="preserve"> in 1. odstavkom, 19. točko, 4. člena, </w:t>
      </w:r>
      <w:r w:rsidR="001D58CF" w:rsidRPr="001D58CF">
        <w:rPr>
          <w:rFonts w:ascii="Times New Roman" w:hAnsi="Times New Roman"/>
          <w:bCs/>
          <w:color w:val="000000" w:themeColor="text1"/>
          <w:szCs w:val="22"/>
        </w:rPr>
        <w:t>Ur</w:t>
      </w:r>
      <w:r w:rsidR="00B53777">
        <w:rPr>
          <w:rFonts w:ascii="Times New Roman" w:hAnsi="Times New Roman"/>
          <w:bCs/>
          <w:color w:val="000000" w:themeColor="text1"/>
          <w:szCs w:val="22"/>
        </w:rPr>
        <w:t xml:space="preserve">edbe o zelenem javnem naročanju </w:t>
      </w:r>
      <w:r w:rsidR="00B53777" w:rsidRPr="00B53777">
        <w:rPr>
          <w:rFonts w:ascii="Times New Roman" w:hAnsi="Times New Roman"/>
          <w:bCs/>
          <w:color w:val="000000" w:themeColor="text1"/>
          <w:szCs w:val="22"/>
        </w:rPr>
        <w:t>(Uradni list RS, št. 51/17, 64/19 in 121/21)</w:t>
      </w:r>
      <w:r w:rsidR="00B53777">
        <w:rPr>
          <w:rFonts w:ascii="Times New Roman" w:hAnsi="Times New Roman"/>
          <w:bCs/>
          <w:color w:val="000000" w:themeColor="text1"/>
          <w:szCs w:val="22"/>
        </w:rPr>
        <w:t xml:space="preserve"> </w:t>
      </w:r>
      <w:r w:rsidR="003B030C" w:rsidRPr="001D58CF">
        <w:rPr>
          <w:rFonts w:ascii="Times New Roman" w:hAnsi="Times New Roman"/>
          <w:color w:val="000000" w:themeColor="text1"/>
          <w:szCs w:val="22"/>
        </w:rPr>
        <w:t xml:space="preserve">pozvati ponudnika k predložitvi </w:t>
      </w:r>
      <w:r w:rsidRPr="001D58CF">
        <w:rPr>
          <w:rFonts w:ascii="Times New Roman" w:hAnsi="Times New Roman"/>
          <w:color w:val="000000" w:themeColor="text1"/>
          <w:szCs w:val="22"/>
        </w:rPr>
        <w:t>vzorcev</w:t>
      </w:r>
      <w:r w:rsidR="00D87552" w:rsidRPr="001D58CF">
        <w:rPr>
          <w:rFonts w:ascii="Times New Roman" w:hAnsi="Times New Roman"/>
          <w:color w:val="000000" w:themeColor="text1"/>
          <w:szCs w:val="22"/>
        </w:rPr>
        <w:t xml:space="preserve">, opisov, </w:t>
      </w:r>
      <w:r w:rsidR="00BA2349" w:rsidRPr="001D58CF">
        <w:rPr>
          <w:rFonts w:ascii="Times New Roman" w:hAnsi="Times New Roman"/>
          <w:color w:val="000000" w:themeColor="text1"/>
          <w:szCs w:val="22"/>
        </w:rPr>
        <w:t>fotografij</w:t>
      </w:r>
      <w:r w:rsidR="001D58CF" w:rsidRPr="001D58CF">
        <w:rPr>
          <w:rFonts w:ascii="Times New Roman" w:hAnsi="Times New Roman"/>
          <w:color w:val="000000" w:themeColor="text1"/>
          <w:szCs w:val="22"/>
        </w:rPr>
        <w:t>, navodila za doziranje</w:t>
      </w:r>
      <w:r w:rsidR="0089426B" w:rsidRPr="001D58CF">
        <w:rPr>
          <w:rFonts w:ascii="Times New Roman" w:hAnsi="Times New Roman"/>
          <w:color w:val="000000" w:themeColor="text1"/>
          <w:szCs w:val="22"/>
        </w:rPr>
        <w:t xml:space="preserve">, </w:t>
      </w:r>
      <w:r w:rsidR="001D58CF">
        <w:rPr>
          <w:rFonts w:ascii="Times New Roman" w:hAnsi="Times New Roman"/>
          <w:color w:val="000000" w:themeColor="text1"/>
          <w:szCs w:val="22"/>
        </w:rPr>
        <w:t xml:space="preserve">varnostnih listov in drugih dokazil za </w:t>
      </w:r>
      <w:r w:rsidR="00103160" w:rsidRPr="00103160">
        <w:rPr>
          <w:rFonts w:ascii="Times New Roman" w:hAnsi="Times New Roman"/>
          <w:color w:val="000000" w:themeColor="text1"/>
          <w:szCs w:val="22"/>
        </w:rPr>
        <w:t>čistil</w:t>
      </w:r>
      <w:r w:rsidR="00103160">
        <w:rPr>
          <w:rFonts w:ascii="Times New Roman" w:hAnsi="Times New Roman"/>
          <w:color w:val="000000" w:themeColor="text1"/>
          <w:szCs w:val="22"/>
        </w:rPr>
        <w:t>a</w:t>
      </w:r>
      <w:r w:rsidR="00103160" w:rsidRPr="00103160">
        <w:rPr>
          <w:rFonts w:ascii="Times New Roman" w:hAnsi="Times New Roman"/>
          <w:color w:val="000000" w:themeColor="text1"/>
          <w:szCs w:val="22"/>
        </w:rPr>
        <w:t>, ki jih bo uporabljal in vsa dokazila o izpolnjevanju temeljnih okoljskih zahtev za storitev čiščenja</w:t>
      </w:r>
      <w:r w:rsidR="00103160">
        <w:rPr>
          <w:rFonts w:ascii="Times New Roman" w:hAnsi="Times New Roman"/>
          <w:color w:val="000000" w:themeColor="text1"/>
          <w:szCs w:val="22"/>
        </w:rPr>
        <w:t xml:space="preserve"> v skladu z </w:t>
      </w:r>
      <w:r w:rsidR="00103160" w:rsidRPr="00103160">
        <w:rPr>
          <w:rFonts w:ascii="Times New Roman" w:hAnsi="Times New Roman"/>
          <w:bCs/>
          <w:color w:val="000000" w:themeColor="text1"/>
          <w:szCs w:val="22"/>
        </w:rPr>
        <w:t>U</w:t>
      </w:r>
      <w:r w:rsidR="00103160">
        <w:rPr>
          <w:rFonts w:ascii="Times New Roman" w:hAnsi="Times New Roman"/>
          <w:bCs/>
          <w:color w:val="000000" w:themeColor="text1"/>
          <w:szCs w:val="22"/>
        </w:rPr>
        <w:t>redbo</w:t>
      </w:r>
      <w:r w:rsidR="00103160" w:rsidRPr="00103160">
        <w:rPr>
          <w:rFonts w:ascii="Times New Roman" w:hAnsi="Times New Roman"/>
          <w:bCs/>
          <w:color w:val="000000" w:themeColor="text1"/>
          <w:szCs w:val="22"/>
        </w:rPr>
        <w:t xml:space="preserve"> o zelenem javnem naročanju </w:t>
      </w:r>
      <w:r w:rsidR="00B53777" w:rsidRPr="00B53777">
        <w:rPr>
          <w:rFonts w:ascii="Times New Roman" w:hAnsi="Times New Roman"/>
          <w:bCs/>
          <w:color w:val="000000" w:themeColor="text1"/>
          <w:szCs w:val="22"/>
        </w:rPr>
        <w:t>(Uradni list RS, št. 51/17, 64/19 in 121/21)</w:t>
      </w:r>
      <w:r w:rsidR="00B53777">
        <w:rPr>
          <w:rFonts w:ascii="Times New Roman" w:hAnsi="Times New Roman"/>
          <w:bCs/>
          <w:color w:val="000000" w:themeColor="text1"/>
          <w:szCs w:val="22"/>
        </w:rPr>
        <w:t xml:space="preserve"> </w:t>
      </w:r>
      <w:r w:rsidR="00103160">
        <w:rPr>
          <w:rFonts w:ascii="Times New Roman" w:hAnsi="Times New Roman"/>
          <w:bCs/>
          <w:color w:val="000000" w:themeColor="text1"/>
          <w:szCs w:val="22"/>
        </w:rPr>
        <w:t xml:space="preserve">in </w:t>
      </w:r>
      <w:hyperlink r:id="rId21" w:history="1">
        <w:r w:rsidR="00103160" w:rsidRPr="00103160">
          <w:rPr>
            <w:rStyle w:val="Hiperpovezava"/>
            <w:rFonts w:ascii="Times New Roman" w:hAnsi="Times New Roman"/>
            <w:bCs/>
            <w:color w:val="000000" w:themeColor="text1"/>
            <w:szCs w:val="22"/>
            <w:u w:val="none"/>
          </w:rPr>
          <w:t>P19 čistila, storitve čiščenja in storitve pranja perila</w:t>
        </w:r>
      </w:hyperlink>
      <w:r w:rsidR="00103160" w:rsidRPr="00103160">
        <w:rPr>
          <w:rFonts w:ascii="Times New Roman" w:hAnsi="Times New Roman"/>
          <w:bCs/>
          <w:color w:val="000000" w:themeColor="text1"/>
          <w:szCs w:val="22"/>
        </w:rPr>
        <w:t>.</w:t>
      </w:r>
    </w:p>
    <w:p w:rsidR="001D58CF" w:rsidRPr="00A2083D" w:rsidRDefault="001D58CF" w:rsidP="00BA2349">
      <w:pPr>
        <w:rPr>
          <w:rFonts w:ascii="Times New Roman" w:hAnsi="Times New Roman"/>
          <w:color w:val="0E57C4" w:themeColor="background2" w:themeShade="80"/>
          <w:szCs w:val="22"/>
        </w:rPr>
      </w:pPr>
    </w:p>
    <w:p w:rsidR="00646398" w:rsidRDefault="00BA2349" w:rsidP="00BA2349">
      <w:pPr>
        <w:rPr>
          <w:rFonts w:ascii="Times New Roman" w:hAnsi="Times New Roman"/>
          <w:b/>
          <w:color w:val="000000" w:themeColor="text1"/>
          <w:szCs w:val="22"/>
        </w:rPr>
      </w:pPr>
      <w:r w:rsidRPr="001D58CF">
        <w:rPr>
          <w:rFonts w:ascii="Times New Roman" w:hAnsi="Times New Roman"/>
          <w:color w:val="000000" w:themeColor="text1"/>
          <w:szCs w:val="22"/>
        </w:rPr>
        <w:t xml:space="preserve">Zahtevo bo naročnik poslal po elektronski pošti na elektronski naslov kontaktne osebe navedene v obrazcu </w:t>
      </w:r>
      <w:r w:rsidRPr="001D58CF">
        <w:rPr>
          <w:rFonts w:ascii="Times New Roman" w:hAnsi="Times New Roman"/>
          <w:b/>
          <w:color w:val="000000" w:themeColor="text1"/>
          <w:szCs w:val="22"/>
        </w:rPr>
        <w:t>Podatki o ponudniku oziroma gospodarskem subjektu (OBR-1).</w:t>
      </w:r>
    </w:p>
    <w:p w:rsidR="002340BC" w:rsidRPr="001D58CF" w:rsidRDefault="002340BC" w:rsidP="00BA2349">
      <w:pPr>
        <w:rPr>
          <w:rFonts w:ascii="Times New Roman" w:hAnsi="Times New Roman"/>
          <w:color w:val="000000" w:themeColor="text1"/>
          <w:szCs w:val="22"/>
        </w:rPr>
      </w:pPr>
    </w:p>
    <w:p w:rsidR="00BD376D" w:rsidRDefault="00BD376D" w:rsidP="00AF1DEB">
      <w:pPr>
        <w:pStyle w:val="Naslov3"/>
      </w:pPr>
      <w:bookmarkStart w:id="19" w:name="_Toc23841172"/>
      <w:r>
        <w:t>1.9 Varstvo podatkov</w:t>
      </w:r>
      <w:bookmarkEnd w:id="19"/>
      <w:r>
        <w:t xml:space="preserve"> </w:t>
      </w:r>
    </w:p>
    <w:p w:rsidR="00BD376D" w:rsidRPr="00BD376D" w:rsidRDefault="00BD376D" w:rsidP="00BD376D">
      <w:pPr>
        <w:rPr>
          <w:lang w:eastAsia="en-US"/>
        </w:rPr>
      </w:pPr>
    </w:p>
    <w:p w:rsidR="00BD376D" w:rsidRPr="00BD376D" w:rsidRDefault="00BD376D" w:rsidP="00BD376D">
      <w:pPr>
        <w:rPr>
          <w:rFonts w:ascii="Times New Roman" w:hAnsi="Times New Roman"/>
          <w:szCs w:val="22"/>
        </w:rPr>
      </w:pPr>
      <w:r w:rsidRPr="00BD376D">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D376D" w:rsidRPr="00BD376D" w:rsidRDefault="00BD376D" w:rsidP="00BD376D">
      <w:pPr>
        <w:spacing w:before="225" w:after="225" w:line="240" w:lineRule="auto"/>
        <w:rPr>
          <w:rFonts w:ascii="Times New Roman" w:hAnsi="Times New Roman"/>
          <w:szCs w:val="22"/>
        </w:rPr>
      </w:pPr>
      <w:r w:rsidRPr="00BD376D">
        <w:rPr>
          <w:rFonts w:ascii="Times New Roman" w:hAnsi="Times New Roman"/>
          <w:color w:val="000000"/>
          <w:szCs w:val="22"/>
        </w:rPr>
        <w:t>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1D58CF" w:rsidRPr="003C539C" w:rsidRDefault="00BD376D" w:rsidP="003C539C">
      <w:pPr>
        <w:spacing w:before="225" w:after="225" w:line="240" w:lineRule="auto"/>
        <w:rPr>
          <w:rFonts w:ascii="Times New Roman" w:hAnsi="Times New Roman"/>
          <w:color w:val="000000"/>
          <w:szCs w:val="22"/>
        </w:rPr>
      </w:pPr>
      <w:r w:rsidRPr="00BD376D">
        <w:rPr>
          <w:rFonts w:ascii="Times New Roman" w:hAnsi="Times New Roman"/>
          <w:color w:val="000000"/>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7E75" w:rsidRPr="006F2944" w:rsidRDefault="00F10DEA" w:rsidP="00264731">
      <w:pPr>
        <w:pStyle w:val="Naslov2"/>
      </w:pPr>
      <w:bookmarkStart w:id="20" w:name="_Toc23841173"/>
      <w:r w:rsidRPr="006F2944">
        <w:t>PONUDBA</w:t>
      </w:r>
      <w:bookmarkEnd w:id="20"/>
    </w:p>
    <w:p w:rsidR="0067098B" w:rsidRPr="0067098B" w:rsidRDefault="0067098B" w:rsidP="0067098B">
      <w:pPr>
        <w:spacing w:line="240" w:lineRule="auto"/>
        <w:rPr>
          <w:rFonts w:ascii="Times New Roman" w:hAnsi="Times New Roman"/>
          <w:szCs w:val="22"/>
        </w:rPr>
      </w:pPr>
    </w:p>
    <w:p w:rsidR="0046769E" w:rsidRPr="0046769E" w:rsidRDefault="00264731" w:rsidP="00AF1DEB">
      <w:pPr>
        <w:pStyle w:val="Naslov3"/>
      </w:pPr>
      <w:bookmarkStart w:id="21" w:name="_Toc23841174"/>
      <w:r>
        <w:t xml:space="preserve">2.1 </w:t>
      </w:r>
      <w:r w:rsidR="0046769E" w:rsidRPr="0046769E">
        <w:t>Jezik</w:t>
      </w:r>
      <w:bookmarkEnd w:id="21"/>
    </w:p>
    <w:p w:rsidR="00633D6E" w:rsidRDefault="00633D6E" w:rsidP="0046769E">
      <w:pPr>
        <w:autoSpaceDE w:val="0"/>
        <w:autoSpaceDN w:val="0"/>
        <w:adjustRightInd w:val="0"/>
        <w:spacing w:line="240" w:lineRule="auto"/>
        <w:rPr>
          <w:rFonts w:ascii="Times New Roman" w:hAnsi="Times New Roman"/>
          <w:szCs w:val="22"/>
          <w:lang w:eastAsia="en-US"/>
        </w:rPr>
      </w:pPr>
    </w:p>
    <w:p w:rsidR="00633D6E" w:rsidRDefault="0046769E" w:rsidP="0046769E">
      <w:pPr>
        <w:autoSpaceDE w:val="0"/>
        <w:autoSpaceDN w:val="0"/>
        <w:adjustRightInd w:val="0"/>
        <w:spacing w:line="240" w:lineRule="auto"/>
        <w:rPr>
          <w:rFonts w:ascii="Times New Roman" w:hAnsi="Times New Roman"/>
          <w:szCs w:val="22"/>
          <w:lang w:eastAsia="en-US"/>
        </w:rPr>
      </w:pPr>
      <w:r w:rsidRPr="0046769E">
        <w:rPr>
          <w:rFonts w:ascii="Times New Roman" w:hAnsi="Times New Roman"/>
          <w:szCs w:val="22"/>
          <w:lang w:eastAsia="en-US"/>
        </w:rPr>
        <w:t>Ponudnik mora izdela</w:t>
      </w:r>
      <w:r w:rsidR="00527141">
        <w:rPr>
          <w:rFonts w:ascii="Times New Roman" w:hAnsi="Times New Roman"/>
          <w:szCs w:val="22"/>
          <w:lang w:eastAsia="en-US"/>
        </w:rPr>
        <w:t>ti ponudb</w:t>
      </w:r>
      <w:r w:rsidR="00E732AE">
        <w:rPr>
          <w:rFonts w:ascii="Times New Roman" w:hAnsi="Times New Roman"/>
          <w:szCs w:val="22"/>
          <w:lang w:eastAsia="en-US"/>
        </w:rPr>
        <w:t>o v slovenskem jeziku v skladu s</w:t>
      </w:r>
      <w:r w:rsidR="00156DC2">
        <w:rPr>
          <w:rFonts w:ascii="Times New Roman" w:hAnsi="Times New Roman"/>
          <w:szCs w:val="22"/>
          <w:lang w:eastAsia="en-US"/>
        </w:rPr>
        <w:t xml:space="preserve"> 36. členom ZJN-3</w:t>
      </w:r>
      <w:r w:rsidR="00527141">
        <w:rPr>
          <w:rFonts w:ascii="Times New Roman" w:hAnsi="Times New Roman"/>
          <w:szCs w:val="22"/>
          <w:lang w:eastAsia="en-US"/>
        </w:rPr>
        <w:t>.</w:t>
      </w:r>
    </w:p>
    <w:p w:rsidR="00AD3B4A" w:rsidRDefault="00264731" w:rsidP="00AF1DEB">
      <w:pPr>
        <w:pStyle w:val="Naslov3"/>
      </w:pPr>
      <w:bookmarkStart w:id="22" w:name="_Toc23841175"/>
      <w:r>
        <w:lastRenderedPageBreak/>
        <w:t xml:space="preserve">2.2 </w:t>
      </w:r>
      <w:r w:rsidR="00AD3B4A" w:rsidRPr="00AD3B4A">
        <w:t>Dopustnost ponudbe</w:t>
      </w:r>
      <w:bookmarkEnd w:id="22"/>
    </w:p>
    <w:p w:rsidR="00AD3B4A" w:rsidRDefault="00AD3B4A" w:rsidP="00AD3B4A">
      <w:pPr>
        <w:autoSpaceDE w:val="0"/>
        <w:autoSpaceDN w:val="0"/>
        <w:adjustRightInd w:val="0"/>
        <w:spacing w:line="240" w:lineRule="auto"/>
        <w:rPr>
          <w:lang w:eastAsia="en-US"/>
        </w:rPr>
      </w:pPr>
    </w:p>
    <w:p w:rsidR="00674626" w:rsidRDefault="00BC51CB" w:rsidP="006B7A82">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V skladu s 1. odstavkom, 29. točke, 2.</w:t>
      </w:r>
      <w:r w:rsidR="00551874">
        <w:rPr>
          <w:rFonts w:ascii="Times New Roman" w:hAnsi="Times New Roman"/>
          <w:szCs w:val="22"/>
          <w:lang w:eastAsia="en-US"/>
        </w:rPr>
        <w:t xml:space="preserve"> </w:t>
      </w:r>
      <w:r w:rsidR="00846937">
        <w:rPr>
          <w:rFonts w:ascii="Times New Roman" w:hAnsi="Times New Roman"/>
          <w:szCs w:val="22"/>
          <w:lang w:eastAsia="en-US"/>
        </w:rPr>
        <w:t>člena ZJN-3</w:t>
      </w:r>
      <w:r>
        <w:rPr>
          <w:rFonts w:ascii="Times New Roman" w:hAnsi="Times New Roman"/>
          <w:szCs w:val="22"/>
          <w:lang w:eastAsia="en-US"/>
        </w:rPr>
        <w:t xml:space="preserve"> je d</w:t>
      </w:r>
      <w:r w:rsidR="00AD3B4A" w:rsidRPr="00AD3B4A">
        <w:rPr>
          <w:rFonts w:ascii="Times New Roman" w:hAnsi="Times New Roman"/>
          <w:szCs w:val="22"/>
          <w:lang w:eastAsia="en-US"/>
        </w:rPr>
        <w:t>opustna tista ponudba, ki jo bo predložil ponudnik, za k</w:t>
      </w:r>
      <w:r w:rsidR="00AD3B4A">
        <w:rPr>
          <w:rFonts w:ascii="Times New Roman" w:hAnsi="Times New Roman"/>
          <w:szCs w:val="22"/>
          <w:lang w:eastAsia="en-US"/>
        </w:rPr>
        <w:t xml:space="preserve">aterega ne obstajajo razlogi za </w:t>
      </w:r>
      <w:r w:rsidR="00AD3B4A" w:rsidRPr="00AD3B4A">
        <w:rPr>
          <w:rFonts w:ascii="Times New Roman" w:hAnsi="Times New Roman"/>
          <w:szCs w:val="22"/>
          <w:lang w:eastAsia="en-US"/>
        </w:rPr>
        <w:t>izključitev in ki izpolnjuje pogoje za sodelovanje, njeg</w:t>
      </w:r>
      <w:r w:rsidR="00AD3B4A">
        <w:rPr>
          <w:rFonts w:ascii="Times New Roman" w:hAnsi="Times New Roman"/>
          <w:szCs w:val="22"/>
          <w:lang w:eastAsia="en-US"/>
        </w:rPr>
        <w:t xml:space="preserve">ova ponudba ustreza potrebam in </w:t>
      </w:r>
      <w:r w:rsidR="00AD3B4A" w:rsidRPr="00AD3B4A">
        <w:rPr>
          <w:rFonts w:ascii="Times New Roman" w:hAnsi="Times New Roman"/>
          <w:szCs w:val="22"/>
          <w:lang w:eastAsia="en-US"/>
        </w:rPr>
        <w:t>zahtevam naročnika, določenim v tehničnih specifikacijah in v dokumentaciji</w:t>
      </w:r>
      <w:r w:rsidR="00AD3B4A">
        <w:rPr>
          <w:rFonts w:ascii="Times New Roman" w:hAnsi="Times New Roman"/>
          <w:szCs w:val="22"/>
          <w:lang w:eastAsia="en-US"/>
        </w:rPr>
        <w:t xml:space="preserve"> v zvezi z oddajo </w:t>
      </w:r>
      <w:r w:rsidR="00AD3B4A" w:rsidRPr="00AD3B4A">
        <w:rPr>
          <w:rFonts w:ascii="Times New Roman" w:hAnsi="Times New Roman"/>
          <w:szCs w:val="22"/>
          <w:lang w:eastAsia="en-US"/>
        </w:rPr>
        <w:t>javnega naročila, ki je prispela pravočasno, pri njej ni dokaza</w:t>
      </w:r>
      <w:r w:rsidR="00AD3B4A">
        <w:rPr>
          <w:rFonts w:ascii="Times New Roman" w:hAnsi="Times New Roman"/>
          <w:szCs w:val="22"/>
          <w:lang w:eastAsia="en-US"/>
        </w:rPr>
        <w:t xml:space="preserve">no nedovoljeno dogovarjanje ali </w:t>
      </w:r>
      <w:r w:rsidR="00AD3B4A" w:rsidRPr="00AD3B4A">
        <w:rPr>
          <w:rFonts w:ascii="Times New Roman" w:hAnsi="Times New Roman"/>
          <w:szCs w:val="22"/>
          <w:lang w:eastAsia="en-US"/>
        </w:rPr>
        <w:t>korupcija, naročnik je ni ocenil za neobičajno nizko i</w:t>
      </w:r>
      <w:r w:rsidR="00AD3B4A">
        <w:rPr>
          <w:rFonts w:ascii="Times New Roman" w:hAnsi="Times New Roman"/>
          <w:szCs w:val="22"/>
          <w:lang w:eastAsia="en-US"/>
        </w:rPr>
        <w:t xml:space="preserve">n cena ne presega zagotovljenih </w:t>
      </w:r>
      <w:r w:rsidR="00AD3B4A" w:rsidRPr="00AD3B4A">
        <w:rPr>
          <w:rFonts w:ascii="Times New Roman" w:hAnsi="Times New Roman"/>
          <w:szCs w:val="22"/>
          <w:lang w:eastAsia="en-US"/>
        </w:rPr>
        <w:t>sredstev naročnika.</w:t>
      </w:r>
    </w:p>
    <w:p w:rsidR="00336A09" w:rsidRDefault="00336A09" w:rsidP="006B7A82">
      <w:pPr>
        <w:autoSpaceDE w:val="0"/>
        <w:autoSpaceDN w:val="0"/>
        <w:adjustRightInd w:val="0"/>
        <w:spacing w:line="240" w:lineRule="auto"/>
        <w:rPr>
          <w:rFonts w:ascii="Times New Roman" w:hAnsi="Times New Roman"/>
          <w:szCs w:val="22"/>
          <w:lang w:eastAsia="en-US"/>
        </w:rPr>
      </w:pPr>
    </w:p>
    <w:p w:rsidR="00FF19C9" w:rsidRDefault="00264731" w:rsidP="00AF1DEB">
      <w:pPr>
        <w:pStyle w:val="Naslov3"/>
      </w:pPr>
      <w:bookmarkStart w:id="23" w:name="_Toc23841176"/>
      <w:r>
        <w:t xml:space="preserve">2.3 </w:t>
      </w:r>
      <w:r w:rsidR="00B974F6" w:rsidRPr="00B974F6">
        <w:t>Izpolnitev ponudbe</w:t>
      </w:r>
      <w:bookmarkEnd w:id="23"/>
    </w:p>
    <w:p w:rsidR="0067098B" w:rsidRDefault="0067098B" w:rsidP="0067098B">
      <w:pPr>
        <w:autoSpaceDE w:val="0"/>
        <w:autoSpaceDN w:val="0"/>
        <w:adjustRightInd w:val="0"/>
        <w:spacing w:line="240" w:lineRule="auto"/>
        <w:rPr>
          <w:rFonts w:ascii="Times New Roman" w:hAnsi="Times New Roman"/>
          <w:szCs w:val="22"/>
          <w:lang w:eastAsia="en-US"/>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Ponudniki morajo ponudbe predložiti v informacijski sistem e-JN na spletnem naslovu</w:t>
      </w:r>
      <w:r w:rsidR="00DC1132">
        <w:rPr>
          <w:rFonts w:ascii="Times New Roman" w:hAnsi="Times New Roman"/>
          <w:szCs w:val="22"/>
        </w:rPr>
        <w:t xml:space="preserve"> </w:t>
      </w:r>
      <w:hyperlink r:id="rId22" w:history="1">
        <w:r w:rsidR="00DC1132" w:rsidRPr="00DC1132">
          <w:rPr>
            <w:rStyle w:val="Hiperpovezava"/>
            <w:rFonts w:ascii="Times New Roman" w:hAnsi="Times New Roman"/>
            <w:szCs w:val="22"/>
          </w:rPr>
          <w:t>https://ejn.gov.si</w:t>
        </w:r>
      </w:hyperlink>
      <w:r w:rsidRPr="00353EF4">
        <w:rPr>
          <w:rFonts w:ascii="Times New Roman" w:hAnsi="Times New Roman"/>
          <w:szCs w:val="22"/>
        </w:rPr>
        <w:t xml:space="preserve">, v skladu s točko 3 dokumenta Navodila za uporabo informacijskega sistema za uporabo funkcionalnosti elektronske oddaje ponudb e-JN: PONUDNIKI (v nadaljevanju: Navodila za uporabo e-JN), ki je objavljen na spletnem naslovu </w:t>
      </w:r>
      <w:hyperlink r:id="rId23" w:history="1">
        <w:r w:rsidR="00DC1132" w:rsidRPr="00DC1132">
          <w:rPr>
            <w:rStyle w:val="Hiperpovezava"/>
            <w:rFonts w:ascii="Times New Roman" w:hAnsi="Times New Roman"/>
            <w:szCs w:val="22"/>
          </w:rPr>
          <w:t>https://ejn.gov.si</w:t>
        </w:r>
      </w:hyperlink>
      <w:r w:rsidR="00DC1132" w:rsidRPr="00DC1132">
        <w:rPr>
          <w:rFonts w:ascii="Times New Roman" w:hAnsi="Times New Roman"/>
          <w:szCs w:val="22"/>
        </w:rPr>
        <w:t>.</w:t>
      </w:r>
    </w:p>
    <w:p w:rsidR="00353EF4" w:rsidRPr="00353EF4" w:rsidRDefault="00353EF4" w:rsidP="00353EF4">
      <w:pPr>
        <w:pStyle w:val="Odstavekseznama"/>
        <w:numPr>
          <w:ilvl w:val="0"/>
          <w:numId w:val="0"/>
        </w:numPr>
        <w:spacing w:line="240" w:lineRule="auto"/>
        <w:ind w:left="705"/>
        <w:rPr>
          <w:rFonts w:ascii="Times New Roman" w:hAnsi="Times New Roman"/>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 se mora pred oddajo ponudbe registrirati na spletnem naslovu</w:t>
      </w:r>
      <w:r w:rsidR="003D761F">
        <w:rPr>
          <w:rFonts w:ascii="Times New Roman" w:hAnsi="Times New Roman"/>
          <w:szCs w:val="22"/>
        </w:rPr>
        <w:t xml:space="preserve"> </w:t>
      </w:r>
      <w:hyperlink r:id="rId24" w:history="1">
        <w:r w:rsidR="003D761F" w:rsidRPr="003D761F">
          <w:rPr>
            <w:rStyle w:val="Hiperpovezava"/>
            <w:rFonts w:ascii="Times New Roman" w:hAnsi="Times New Roman"/>
            <w:szCs w:val="22"/>
          </w:rPr>
          <w:t>https://ejn.gov.si</w:t>
        </w:r>
      </w:hyperlink>
      <w:r w:rsidRPr="00353EF4">
        <w:rPr>
          <w:rFonts w:ascii="Times New Roman" w:hAnsi="Times New Roman"/>
          <w:szCs w:val="22"/>
        </w:rPr>
        <w:t>, v skladu z Navodili za uporabo e-JN. Če je ponudnik že registriran v informacijski sistem e-JN, se v aplikacijo prijavi na istem naslovu.</w:t>
      </w:r>
    </w:p>
    <w:p w:rsidR="00353EF4" w:rsidRPr="00353EF4" w:rsidRDefault="00353EF4" w:rsidP="00353EF4">
      <w:pPr>
        <w:spacing w:line="240" w:lineRule="auto"/>
        <w:rPr>
          <w:rFonts w:ascii="Times New Roman" w:hAnsi="Times New Roman"/>
          <w:szCs w:val="22"/>
        </w:rPr>
      </w:pPr>
    </w:p>
    <w:p w:rsidR="00353EF4" w:rsidRDefault="009D47FF" w:rsidP="00353EF4">
      <w:pPr>
        <w:spacing w:line="240" w:lineRule="auto"/>
        <w:rPr>
          <w:rFonts w:ascii="Times New Roman" w:hAnsi="Times New Roman"/>
          <w:szCs w:val="22"/>
        </w:rPr>
      </w:pPr>
      <w:r w:rsidRPr="009D47FF">
        <w:rPr>
          <w:rFonts w:ascii="Times New Roman" w:hAnsi="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9D47FF" w:rsidRDefault="009D47FF"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Ponudba se šteje za pravočasno oddano, če jo naročnik prejme preko sistema e-JN </w:t>
      </w:r>
      <w:hyperlink r:id="rId25" w:history="1">
        <w:r w:rsidR="003D761F" w:rsidRPr="003D761F">
          <w:rPr>
            <w:rStyle w:val="Hiperpovezava"/>
            <w:rFonts w:ascii="Times New Roman" w:hAnsi="Times New Roman"/>
            <w:szCs w:val="22"/>
          </w:rPr>
          <w:t>https://ejn.gov.si</w:t>
        </w:r>
      </w:hyperlink>
      <w:r w:rsidR="003D761F">
        <w:rPr>
          <w:rFonts w:ascii="Times New Roman" w:hAnsi="Times New Roman"/>
          <w:szCs w:val="22"/>
        </w:rPr>
        <w:t xml:space="preserve"> </w:t>
      </w:r>
      <w:r w:rsidRPr="00353EF4">
        <w:rPr>
          <w:rFonts w:ascii="Times New Roman" w:hAnsi="Times New Roman"/>
          <w:b/>
          <w:color w:val="000000"/>
          <w:szCs w:val="22"/>
        </w:rPr>
        <w:t xml:space="preserve">najkasneje </w:t>
      </w:r>
      <w:r w:rsidRPr="008C181A">
        <w:rPr>
          <w:rFonts w:ascii="Times New Roman" w:hAnsi="Times New Roman"/>
          <w:b/>
          <w:color w:val="000000"/>
          <w:szCs w:val="22"/>
        </w:rPr>
        <w:t xml:space="preserve">do </w:t>
      </w:r>
      <w:r w:rsidR="00D643D5" w:rsidRPr="00D643D5">
        <w:rPr>
          <w:rFonts w:ascii="Times New Roman" w:hAnsi="Times New Roman"/>
          <w:b/>
          <w:color w:val="000000"/>
          <w:szCs w:val="22"/>
        </w:rPr>
        <w:t>20</w:t>
      </w:r>
      <w:r w:rsidR="00BB7ECA" w:rsidRPr="00D643D5">
        <w:rPr>
          <w:rFonts w:ascii="Times New Roman" w:hAnsi="Times New Roman"/>
          <w:b/>
          <w:color w:val="000000"/>
          <w:szCs w:val="22"/>
        </w:rPr>
        <w:t>.</w:t>
      </w:r>
      <w:r w:rsidR="007D5430" w:rsidRPr="00D643D5">
        <w:rPr>
          <w:rFonts w:ascii="Times New Roman" w:hAnsi="Times New Roman"/>
          <w:b/>
          <w:color w:val="000000"/>
          <w:szCs w:val="22"/>
        </w:rPr>
        <w:t>7</w:t>
      </w:r>
      <w:r w:rsidR="001F6E66" w:rsidRPr="00D643D5">
        <w:rPr>
          <w:rFonts w:ascii="Times New Roman" w:hAnsi="Times New Roman"/>
          <w:b/>
          <w:color w:val="000000"/>
          <w:szCs w:val="22"/>
        </w:rPr>
        <w:t>.2023</w:t>
      </w:r>
      <w:r w:rsidRPr="00D643D5">
        <w:rPr>
          <w:rFonts w:ascii="Times New Roman" w:hAnsi="Times New Roman"/>
          <w:b/>
          <w:i/>
          <w:color w:val="000000"/>
          <w:szCs w:val="22"/>
        </w:rPr>
        <w:t xml:space="preserve"> </w:t>
      </w:r>
      <w:r w:rsidRPr="00D643D5">
        <w:rPr>
          <w:rFonts w:ascii="Times New Roman" w:hAnsi="Times New Roman"/>
          <w:b/>
          <w:color w:val="000000"/>
          <w:szCs w:val="22"/>
        </w:rPr>
        <w:t>do 10.00 ure.</w:t>
      </w:r>
      <w:r w:rsidRPr="00353EF4">
        <w:rPr>
          <w:rFonts w:ascii="Times New Roman" w:hAnsi="Times New Roman"/>
          <w:szCs w:val="22"/>
        </w:rPr>
        <w:t xml:space="preserve"> Za oddano ponudbo se šteje ponudba, ki je v informacijskem sistemu e-JN označena s statusom »ODDANO«.</w:t>
      </w:r>
    </w:p>
    <w:p w:rsidR="00353EF4" w:rsidRPr="00353EF4" w:rsidRDefault="00353EF4"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Dostop do povezave za oddajo elektronske ponudbe v tem postopku javnega naročila je na naslednji povezavi: </w:t>
      </w:r>
    </w:p>
    <w:p w:rsidR="003354F1" w:rsidRDefault="00C72AF3" w:rsidP="00353EF4">
      <w:pPr>
        <w:pStyle w:val="BodyText22"/>
        <w:jc w:val="both"/>
        <w:rPr>
          <w:sz w:val="22"/>
          <w:szCs w:val="22"/>
          <w:lang w:val="sl-SI"/>
        </w:rPr>
      </w:pPr>
      <w:hyperlink r:id="rId26" w:history="1">
        <w:r w:rsidR="00B53D03" w:rsidRPr="00D04907">
          <w:rPr>
            <w:rStyle w:val="Hiperpovezava"/>
            <w:sz w:val="22"/>
            <w:szCs w:val="22"/>
            <w:lang w:val="sl-SI"/>
          </w:rPr>
          <w:t>https://ejn.gov.si/ponudba/pages/aktualno/aktualno_jnc_podrobno.xhtml?zadevaId=27400</w:t>
        </w:r>
      </w:hyperlink>
    </w:p>
    <w:p w:rsidR="00B53D03" w:rsidRDefault="00B53D03" w:rsidP="00353EF4">
      <w:pPr>
        <w:pStyle w:val="BodyText22"/>
        <w:jc w:val="both"/>
        <w:rPr>
          <w:sz w:val="22"/>
          <w:szCs w:val="22"/>
          <w:lang w:val="sl-SI"/>
        </w:rPr>
      </w:pPr>
    </w:p>
    <w:p w:rsidR="00353EF4" w:rsidRDefault="00353EF4" w:rsidP="00353EF4">
      <w:pPr>
        <w:pStyle w:val="BodyText22"/>
        <w:jc w:val="both"/>
        <w:rPr>
          <w:sz w:val="22"/>
          <w:szCs w:val="22"/>
          <w:lang w:val="sl-SI"/>
        </w:rPr>
      </w:pPr>
      <w:r w:rsidRPr="00D23266">
        <w:rPr>
          <w:sz w:val="22"/>
          <w:szCs w:val="22"/>
          <w:lang w:val="sl-SI"/>
        </w:rPr>
        <w:t>Celotno</w:t>
      </w:r>
      <w:r w:rsidRPr="00353EF4">
        <w:rPr>
          <w:sz w:val="22"/>
          <w:szCs w:val="22"/>
          <w:lang w:val="sl-SI"/>
        </w:rPr>
        <w:t xml:space="preserve"> podpisano ponudbeno dokumentacijo </w:t>
      </w:r>
      <w:r w:rsidRPr="00051588">
        <w:rPr>
          <w:sz w:val="22"/>
          <w:szCs w:val="22"/>
          <w:lang w:val="sl-SI"/>
        </w:rPr>
        <w:t>(</w:t>
      </w:r>
      <w:r w:rsidRPr="00051588">
        <w:rPr>
          <w:b/>
          <w:sz w:val="22"/>
          <w:szCs w:val="22"/>
          <w:lang w:val="sl-SI"/>
        </w:rPr>
        <w:t>raz</w:t>
      </w:r>
      <w:r w:rsidR="009F23EF" w:rsidRPr="00051588">
        <w:rPr>
          <w:b/>
          <w:sz w:val="22"/>
          <w:szCs w:val="22"/>
          <w:lang w:val="sl-SI"/>
        </w:rPr>
        <w:t xml:space="preserve">en </w:t>
      </w:r>
      <w:r w:rsidR="008663AD" w:rsidRPr="00051588">
        <w:rPr>
          <w:b/>
          <w:sz w:val="22"/>
          <w:szCs w:val="22"/>
          <w:lang w:val="sl-SI"/>
        </w:rPr>
        <w:t>»</w:t>
      </w:r>
      <w:hyperlink r:id="rId27" w:history="1">
        <w:r w:rsidR="008663AD" w:rsidRPr="00051588">
          <w:rPr>
            <w:rStyle w:val="Hiperpovezava"/>
            <w:b/>
            <w:color w:val="000000" w:themeColor="text1"/>
            <w:sz w:val="22"/>
            <w:szCs w:val="22"/>
            <w:u w:val="none"/>
            <w:lang w:val="sl-SI"/>
          </w:rPr>
          <w:t>Povzetek predračuna (rekapitulacija</w:t>
        </w:r>
      </w:hyperlink>
      <w:r w:rsidR="008663AD" w:rsidRPr="00051588">
        <w:rPr>
          <w:b/>
          <w:color w:val="000000" w:themeColor="text1"/>
          <w:sz w:val="22"/>
          <w:szCs w:val="22"/>
          <w:lang w:val="sl-SI"/>
        </w:rPr>
        <w:t xml:space="preserve">)« </w:t>
      </w:r>
      <w:r w:rsidR="008663AD" w:rsidRPr="00051588">
        <w:rPr>
          <w:b/>
          <w:sz w:val="22"/>
          <w:szCs w:val="22"/>
          <w:lang w:val="sl-SI"/>
        </w:rPr>
        <w:t>(OBR-2)</w:t>
      </w:r>
      <w:r w:rsidR="00DB04EC" w:rsidRPr="00051588">
        <w:rPr>
          <w:sz w:val="22"/>
          <w:szCs w:val="22"/>
          <w:lang w:val="sl-SI"/>
        </w:rPr>
        <w:t xml:space="preserve"> </w:t>
      </w:r>
      <w:r w:rsidR="00DB04EC" w:rsidRPr="00051588">
        <w:rPr>
          <w:b/>
          <w:sz w:val="22"/>
          <w:szCs w:val="22"/>
          <w:lang w:val="sl-SI"/>
        </w:rPr>
        <w:t>in obrazec ESPD ponudnika in ostalih sodelujočih</w:t>
      </w:r>
      <w:r w:rsidRPr="00051588">
        <w:rPr>
          <w:color w:val="000000"/>
          <w:sz w:val="22"/>
          <w:szCs w:val="22"/>
          <w:lang w:val="sl-SI"/>
        </w:rPr>
        <w:t>),</w:t>
      </w:r>
      <w:r w:rsidRPr="00353EF4">
        <w:rPr>
          <w:sz w:val="22"/>
          <w:szCs w:val="22"/>
          <w:lang w:val="sl-SI"/>
        </w:rPr>
        <w:t xml:space="preserve"> vključno z vsemi obrazci, dokazili in ostalim zahtevanim s predmetno dokumentacijo v zvezi z oddajo javnega naročila mora ponudnik »naložiti« v informacijski sistem e-JN v razdelek »Druge priloge«. Omejitev velikost datotek je o</w:t>
      </w:r>
      <w:r w:rsidR="00E72F46">
        <w:rPr>
          <w:sz w:val="22"/>
          <w:szCs w:val="22"/>
          <w:lang w:val="sl-SI"/>
        </w:rPr>
        <w:t>mejena na 2</w:t>
      </w:r>
      <w:r w:rsidRPr="00353EF4">
        <w:rPr>
          <w:sz w:val="22"/>
          <w:szCs w:val="22"/>
          <w:lang w:val="sl-SI"/>
        </w:rPr>
        <w:t xml:space="preserve">00 MB </w:t>
      </w:r>
      <w:r w:rsidR="00E72F46">
        <w:rPr>
          <w:sz w:val="22"/>
          <w:szCs w:val="22"/>
          <w:lang w:val="sl-SI"/>
        </w:rPr>
        <w:t xml:space="preserve">na posamezno datoteko in 300 MB na celotno ponudbeno dokumentacijo – vse datoteke skupaj </w:t>
      </w:r>
      <w:r w:rsidRPr="00353EF4">
        <w:rPr>
          <w:sz w:val="22"/>
          <w:szCs w:val="22"/>
          <w:lang w:val="sl-SI"/>
        </w:rPr>
        <w:t>(v kolikor je potrebno naj ponudniki velikost datotek z ustreznim programom skrčijo). Dokumentacijo se »POSKENIRA«, zaželena je pdf. oblika. Zaželeno je, da naročnik celotno ponudbeno dokumentacijo s popisom in prilogami naloži v obliki enega »stisnjenega« dokumenta v *.</w:t>
      </w:r>
      <w:proofErr w:type="spellStart"/>
      <w:r w:rsidRPr="00353EF4">
        <w:rPr>
          <w:sz w:val="22"/>
          <w:szCs w:val="22"/>
          <w:lang w:val="sl-SI"/>
        </w:rPr>
        <w:t>zip</w:t>
      </w:r>
      <w:proofErr w:type="spellEnd"/>
      <w:r w:rsidRPr="00353EF4">
        <w:rPr>
          <w:sz w:val="22"/>
          <w:szCs w:val="22"/>
          <w:lang w:val="sl-SI"/>
        </w:rPr>
        <w:t xml:space="preserve"> obliki.</w:t>
      </w:r>
    </w:p>
    <w:p w:rsidR="003646F7" w:rsidRDefault="003646F7" w:rsidP="00353EF4">
      <w:pPr>
        <w:pStyle w:val="BodyText22"/>
        <w:jc w:val="both"/>
        <w:rPr>
          <w:sz w:val="22"/>
          <w:szCs w:val="22"/>
          <w:lang w:val="sl-SI"/>
        </w:rPr>
      </w:pPr>
    </w:p>
    <w:p w:rsidR="00353EF4" w:rsidRDefault="00353EF4" w:rsidP="00353EF4">
      <w:pPr>
        <w:pStyle w:val="BodyText22"/>
        <w:jc w:val="both"/>
        <w:rPr>
          <w:sz w:val="22"/>
          <w:szCs w:val="22"/>
          <w:u w:val="single"/>
          <w:lang w:val="sl-SI"/>
        </w:rPr>
      </w:pPr>
      <w:r w:rsidRPr="00353EF4">
        <w:rPr>
          <w:b/>
          <w:color w:val="000000"/>
          <w:sz w:val="22"/>
          <w:szCs w:val="22"/>
          <w:lang w:val="sl-SI"/>
        </w:rPr>
        <w:t>Podpisan in izpolnjen obrazec »</w:t>
      </w:r>
      <w:hyperlink r:id="rId28" w:history="1">
        <w:r w:rsidRPr="00353EF4">
          <w:rPr>
            <w:rStyle w:val="Hiperpovezava"/>
            <w:b/>
            <w:color w:val="000000"/>
            <w:sz w:val="22"/>
            <w:szCs w:val="22"/>
            <w:lang w:val="sl-SI"/>
          </w:rPr>
          <w:t>Povzetek predračuna (rekapitulacija</w:t>
        </w:r>
      </w:hyperlink>
      <w:r w:rsidRPr="00353EF4">
        <w:rPr>
          <w:b/>
          <w:color w:val="000000"/>
          <w:sz w:val="22"/>
          <w:szCs w:val="22"/>
          <w:lang w:val="sl-SI"/>
        </w:rPr>
        <w:t>)« (OBR-2)</w:t>
      </w:r>
      <w:r w:rsidRPr="00353EF4">
        <w:rPr>
          <w:sz w:val="22"/>
          <w:szCs w:val="22"/>
          <w:lang w:val="sl-SI"/>
        </w:rPr>
        <w:t xml:space="preserve"> pa ponudnik »naloži« v pdf. obliki v informacijski sistem e-JN v razdelek »Predračun«, ki bo dostopen na javnem odpiranju ponudb, </w:t>
      </w:r>
      <w:r w:rsidRPr="00353EF4">
        <w:rPr>
          <w:sz w:val="22"/>
          <w:szCs w:val="22"/>
          <w:u w:val="single"/>
          <w:lang w:val="sl-SI"/>
        </w:rPr>
        <w:t>zato opozarjamo, da ne sme vsebovati poslovnih skrivnosti, osebnih ali tajnih podatkov.</w:t>
      </w:r>
    </w:p>
    <w:p w:rsidR="00F2492A" w:rsidRPr="00353EF4" w:rsidRDefault="00F2492A" w:rsidP="00353EF4">
      <w:pPr>
        <w:pStyle w:val="BodyText22"/>
        <w:jc w:val="both"/>
        <w:rPr>
          <w:sz w:val="22"/>
          <w:szCs w:val="22"/>
          <w:u w:val="single"/>
          <w:lang w:val="sl-SI"/>
        </w:rPr>
      </w:pPr>
    </w:p>
    <w:p w:rsidR="00353EF4" w:rsidRDefault="00353EF4" w:rsidP="00353EF4">
      <w:pPr>
        <w:pStyle w:val="BodyText22"/>
        <w:jc w:val="both"/>
        <w:rPr>
          <w:sz w:val="22"/>
          <w:szCs w:val="22"/>
          <w:lang w:val="sl-SI"/>
        </w:rPr>
      </w:pPr>
      <w:r w:rsidRPr="00353EF4">
        <w:rPr>
          <w:b/>
          <w:sz w:val="22"/>
          <w:szCs w:val="22"/>
          <w:lang w:val="sl-SI"/>
        </w:rPr>
        <w:t xml:space="preserve">»Specifikacija predračuna« </w:t>
      </w:r>
      <w:r w:rsidRPr="00353EF4">
        <w:rPr>
          <w:b/>
          <w:color w:val="000000"/>
          <w:sz w:val="22"/>
          <w:szCs w:val="22"/>
          <w:lang w:val="sl-SI"/>
        </w:rPr>
        <w:t>(OBR-2a)</w:t>
      </w:r>
      <w:r w:rsidRPr="00353EF4">
        <w:rPr>
          <w:sz w:val="22"/>
          <w:szCs w:val="22"/>
          <w:lang w:val="sl-SI"/>
        </w:rPr>
        <w:t xml:space="preserve"> – Excelovo datoteko naročnika ponudnik izpolnjeno, požigosano in podpisano naloži v informacijski sistem e-JN v razdelek »Druge priloge« v pdf. obliki. Prav tako mora ponudnik izpolnjeno »Specifikacijo predračuna« v obliki Microsoft Excel datoteke naložiti v razdelek »Druge priloge«.</w:t>
      </w:r>
    </w:p>
    <w:p w:rsidR="00926EF0" w:rsidRDefault="00926EF0" w:rsidP="00353EF4">
      <w:pPr>
        <w:pStyle w:val="BodyText22"/>
        <w:jc w:val="both"/>
        <w:rPr>
          <w:sz w:val="22"/>
          <w:szCs w:val="22"/>
          <w:lang w:val="sl-SI"/>
        </w:rPr>
      </w:pPr>
    </w:p>
    <w:p w:rsidR="00926EF0" w:rsidRDefault="008F4184" w:rsidP="00353EF4">
      <w:pPr>
        <w:pStyle w:val="BodyText22"/>
        <w:jc w:val="both"/>
        <w:rPr>
          <w:sz w:val="22"/>
          <w:szCs w:val="22"/>
          <w:lang w:val="sl-SI"/>
        </w:rPr>
      </w:pPr>
      <w:r w:rsidRPr="008F4184">
        <w:rPr>
          <w:sz w:val="22"/>
          <w:szCs w:val="22"/>
          <w:lang w:val="sl-SI"/>
        </w:rPr>
        <w:lastRenderedPageBreak/>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r>
        <w:rPr>
          <w:sz w:val="22"/>
          <w:szCs w:val="22"/>
          <w:lang w:val="sl-SI"/>
        </w:rPr>
        <w:t>.</w:t>
      </w:r>
    </w:p>
    <w:p w:rsidR="00926EF0" w:rsidRDefault="00926EF0" w:rsidP="00353EF4">
      <w:pPr>
        <w:pStyle w:val="BodyText22"/>
        <w:jc w:val="both"/>
        <w:rPr>
          <w:sz w:val="22"/>
          <w:szCs w:val="22"/>
          <w:lang w:val="sl-SI"/>
        </w:rPr>
      </w:pPr>
    </w:p>
    <w:p w:rsidR="005633CE" w:rsidRPr="008D67A0" w:rsidRDefault="005633CE" w:rsidP="005633CE">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5633CE" w:rsidRDefault="005633CE" w:rsidP="00353EF4">
      <w:pPr>
        <w:pStyle w:val="BodyText22"/>
        <w:jc w:val="both"/>
        <w:rPr>
          <w:sz w:val="22"/>
          <w:szCs w:val="22"/>
          <w:lang w:val="sl-SI"/>
        </w:rPr>
      </w:pPr>
    </w:p>
    <w:p w:rsidR="0085471F" w:rsidRPr="0085471F" w:rsidRDefault="0085471F" w:rsidP="0085471F">
      <w:pPr>
        <w:widowControl w:val="0"/>
        <w:spacing w:line="240" w:lineRule="auto"/>
        <w:rPr>
          <w:rFonts w:ascii="Times New Roman" w:hAnsi="Times New Roman"/>
          <w:szCs w:val="22"/>
        </w:rPr>
      </w:pPr>
      <w:r w:rsidRPr="0085471F">
        <w:rPr>
          <w:rFonts w:ascii="Times New Roman" w:hAnsi="Times New Roman"/>
          <w:szCs w:val="22"/>
        </w:rPr>
        <w:t xml:space="preserve">Ponudnik, ki v sistemu e-JN oddaja ponudbo, naloži </w:t>
      </w:r>
      <w:r w:rsidRPr="0085471F">
        <w:rPr>
          <w:rFonts w:ascii="Times New Roman" w:hAnsi="Times New Roman"/>
          <w:b/>
          <w:szCs w:val="22"/>
        </w:rPr>
        <w:t>svoj ESPD</w:t>
      </w:r>
      <w:r w:rsidRPr="0085471F">
        <w:rPr>
          <w:rFonts w:ascii="Times New Roman" w:hAnsi="Times New Roman"/>
          <w:szCs w:val="22"/>
        </w:rPr>
        <w:t xml:space="preserve"> v razdelek </w:t>
      </w:r>
      <w:r w:rsidRPr="0085471F">
        <w:rPr>
          <w:rFonts w:ascii="Times New Roman" w:hAnsi="Times New Roman"/>
          <w:b/>
          <w:szCs w:val="22"/>
        </w:rPr>
        <w:t>»ESPD – ponudnik«</w:t>
      </w:r>
      <w:r w:rsidRPr="0085471F">
        <w:rPr>
          <w:rFonts w:ascii="Times New Roman" w:hAnsi="Times New Roman"/>
          <w:szCs w:val="22"/>
        </w:rPr>
        <w:t xml:space="preserve">, </w:t>
      </w:r>
      <w:r w:rsidRPr="0085471F">
        <w:rPr>
          <w:rFonts w:ascii="Times New Roman" w:hAnsi="Times New Roman"/>
          <w:b/>
          <w:szCs w:val="22"/>
        </w:rPr>
        <w:t>ESPD ostalih sodelujočih</w:t>
      </w:r>
      <w:r w:rsidRPr="0085471F">
        <w:rPr>
          <w:rFonts w:ascii="Times New Roman" w:hAnsi="Times New Roman"/>
          <w:szCs w:val="22"/>
        </w:rPr>
        <w:t xml:space="preserve"> pa naloži v razdelek </w:t>
      </w:r>
      <w:r w:rsidRPr="0085471F">
        <w:rPr>
          <w:rFonts w:ascii="Times New Roman" w:hAnsi="Times New Roman"/>
          <w:b/>
          <w:szCs w:val="22"/>
        </w:rPr>
        <w:t>»ESPD – ostali sodelujoči«</w:t>
      </w:r>
      <w:r w:rsidRPr="0085471F">
        <w:rPr>
          <w:rFonts w:ascii="Times New Roman" w:hAnsi="Times New Roman"/>
          <w:szCs w:val="22"/>
        </w:rPr>
        <w:t xml:space="preserve">. Ponudnik, ki v sistemu e-JN oddaja ponudbo, naloži elektronsko podpisan ESPD v </w:t>
      </w:r>
      <w:proofErr w:type="spellStart"/>
      <w:r w:rsidRPr="0085471F">
        <w:rPr>
          <w:rFonts w:ascii="Times New Roman" w:hAnsi="Times New Roman"/>
          <w:szCs w:val="22"/>
        </w:rPr>
        <w:t>xml</w:t>
      </w:r>
      <w:proofErr w:type="spellEnd"/>
      <w:r w:rsidRPr="0085471F">
        <w:rPr>
          <w:rFonts w:ascii="Times New Roman" w:hAnsi="Times New Roman"/>
          <w:szCs w:val="22"/>
        </w:rPr>
        <w:t xml:space="preserve">. obliki ali nepodpisan ESPD v </w:t>
      </w:r>
      <w:proofErr w:type="spellStart"/>
      <w:r w:rsidRPr="0085471F">
        <w:rPr>
          <w:rFonts w:ascii="Times New Roman" w:hAnsi="Times New Roman"/>
          <w:szCs w:val="22"/>
        </w:rPr>
        <w:t>xml</w:t>
      </w:r>
      <w:proofErr w:type="spellEnd"/>
      <w:r w:rsidRPr="0085471F">
        <w:rPr>
          <w:rFonts w:ascii="Times New Roman" w:hAnsi="Times New Roman"/>
          <w:szCs w:val="22"/>
        </w:rPr>
        <w:t xml:space="preserve">. obliki, pri čemer se v slednjem primeru v skladu Splošnimi pogoji uporabe informacijskega sistema e-JN šteje, da je oddan pravno zavezujoč dokument, ki ima </w:t>
      </w:r>
      <w:r w:rsidR="007217BD">
        <w:rPr>
          <w:rFonts w:ascii="Times New Roman" w:hAnsi="Times New Roman"/>
          <w:szCs w:val="22"/>
        </w:rPr>
        <w:t xml:space="preserve">enako veljavnost kot podpisan. </w:t>
      </w:r>
      <w:r w:rsidRPr="0085471F">
        <w:rPr>
          <w:rFonts w:ascii="Times New Roman" w:hAnsi="Times New Roman"/>
          <w:szCs w:val="22"/>
        </w:rPr>
        <w:t xml:space="preserve">Za ostale sodelujoče ponudnik v razdelek »ESPD – ostali sodelujoči« priloži podpisane ESPD v pdf. obliki, ali v elektronski obliki podpisan </w:t>
      </w:r>
      <w:proofErr w:type="spellStart"/>
      <w:r w:rsidRPr="0085471F">
        <w:rPr>
          <w:rFonts w:ascii="Times New Roman" w:hAnsi="Times New Roman"/>
          <w:szCs w:val="22"/>
        </w:rPr>
        <w:t>xml</w:t>
      </w:r>
      <w:proofErr w:type="spellEnd"/>
      <w:r w:rsidRPr="0085471F">
        <w:rPr>
          <w:rFonts w:ascii="Times New Roman" w:hAnsi="Times New Roman"/>
          <w:szCs w:val="22"/>
        </w:rPr>
        <w:t>.</w:t>
      </w:r>
    </w:p>
    <w:p w:rsidR="0085471F" w:rsidRPr="0085471F" w:rsidRDefault="0085471F" w:rsidP="0085471F">
      <w:pPr>
        <w:widowControl w:val="0"/>
        <w:spacing w:line="240" w:lineRule="auto"/>
        <w:rPr>
          <w:rFonts w:ascii="Times New Roman" w:hAnsi="Times New Roman"/>
          <w:szCs w:val="22"/>
        </w:rPr>
      </w:pPr>
    </w:p>
    <w:p w:rsidR="00353EF4" w:rsidRPr="0085471F" w:rsidRDefault="00353EF4" w:rsidP="00353EF4">
      <w:pPr>
        <w:pStyle w:val="BodyText22"/>
        <w:jc w:val="both"/>
        <w:rPr>
          <w:sz w:val="22"/>
          <w:szCs w:val="22"/>
          <w:lang w:val="sl-SI"/>
        </w:rPr>
      </w:pPr>
      <w:r w:rsidRPr="00353EF4">
        <w:rPr>
          <w:sz w:val="22"/>
          <w:szCs w:val="22"/>
          <w:u w:val="single"/>
          <w:lang w:val="sl-SI"/>
        </w:rPr>
        <w:t xml:space="preserve">V kolikor določen obrazec/dokazilo v sistemu e-JN ni naložen v razdelek »Druge priloge« je pa naložen oz. vsebovan v </w:t>
      </w:r>
      <w:r w:rsidR="00C34123">
        <w:rPr>
          <w:sz w:val="22"/>
          <w:szCs w:val="22"/>
          <w:u w:val="single"/>
          <w:lang w:val="sl-SI"/>
        </w:rPr>
        <w:t>drugem razdelku (npr. Predračun</w:t>
      </w:r>
      <w:r w:rsidRPr="00353EF4">
        <w:rPr>
          <w:sz w:val="22"/>
          <w:szCs w:val="22"/>
          <w:u w:val="single"/>
          <w:lang w:val="sl-SI"/>
        </w:rPr>
        <w:t>) se šteje, da je ponudnik predložil/naložil ustrezen obrazec/dokazilo in ga naročnik ne bo pozival na dopolnitev ponudbe.</w:t>
      </w:r>
    </w:p>
    <w:p w:rsidR="00353EF4" w:rsidRPr="00353EF4" w:rsidRDefault="00353EF4" w:rsidP="00353EF4">
      <w:pPr>
        <w:pStyle w:val="BodyText22"/>
        <w:jc w:val="both"/>
        <w:rPr>
          <w:b/>
          <w:sz w:val="22"/>
          <w:szCs w:val="22"/>
          <w:u w:val="single"/>
          <w:lang w:val="sl-SI"/>
        </w:rPr>
      </w:pPr>
    </w:p>
    <w:p w:rsidR="00353EF4" w:rsidRDefault="00353EF4" w:rsidP="00353EF4">
      <w:pPr>
        <w:pStyle w:val="BodyText22"/>
        <w:jc w:val="both"/>
        <w:rPr>
          <w:b/>
          <w:sz w:val="22"/>
          <w:szCs w:val="22"/>
          <w:lang w:val="sl-SI"/>
        </w:rPr>
      </w:pPr>
      <w:r w:rsidRPr="00353EF4">
        <w:rPr>
          <w:sz w:val="22"/>
          <w:szCs w:val="22"/>
          <w:lang w:val="sl-SI"/>
        </w:rPr>
        <w:t>Ponudniki naj pred oddajo ponudbe preverijo, ali so oddani podatki</w:t>
      </w:r>
      <w:r w:rsidRPr="00353EF4">
        <w:rPr>
          <w:b/>
          <w:sz w:val="22"/>
          <w:szCs w:val="22"/>
          <w:lang w:val="sl-SI"/>
        </w:rPr>
        <w:t xml:space="preserve"> ustrezno skenirani, zapisani in berljivi.</w:t>
      </w:r>
    </w:p>
    <w:p w:rsidR="009B65DB" w:rsidRDefault="009B65DB" w:rsidP="00613E8D">
      <w:pPr>
        <w:spacing w:line="240" w:lineRule="auto"/>
        <w:contextualSpacing/>
        <w:jc w:val="left"/>
        <w:rPr>
          <w:rFonts w:ascii="Times New Roman" w:hAnsi="Times New Roman"/>
          <w:b/>
          <w:szCs w:val="22"/>
        </w:rPr>
      </w:pPr>
    </w:p>
    <w:p w:rsidR="00613E8D" w:rsidRPr="00613E8D" w:rsidRDefault="00264731" w:rsidP="00AF1DEB">
      <w:pPr>
        <w:pStyle w:val="Naslov3"/>
      </w:pPr>
      <w:bookmarkStart w:id="24" w:name="_Toc23841177"/>
      <w:r>
        <w:t xml:space="preserve">2.4 </w:t>
      </w:r>
      <w:r w:rsidR="00B07A5F">
        <w:t xml:space="preserve">Odpiranje ponudb, </w:t>
      </w:r>
      <w:r w:rsidR="00613E8D" w:rsidRPr="00613E8D">
        <w:t>obveščanje ponudnikov</w:t>
      </w:r>
      <w:r w:rsidR="00B07A5F">
        <w:t>, objava odločitve in odstop od izvedbe javnega naročila</w:t>
      </w:r>
      <w:bookmarkEnd w:id="24"/>
    </w:p>
    <w:p w:rsidR="00613E8D" w:rsidRPr="00613E8D" w:rsidRDefault="00613E8D" w:rsidP="00613E8D">
      <w:pPr>
        <w:spacing w:line="240" w:lineRule="auto"/>
        <w:jc w:val="left"/>
        <w:rPr>
          <w:rFonts w:ascii="Times New Roman" w:hAnsi="Times New Roman"/>
          <w:b/>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ponudb bo potekalo avtomatično v informacijskem sistemu e-JN dne </w:t>
      </w:r>
      <w:r w:rsidR="00166AF4" w:rsidRPr="00166AF4">
        <w:rPr>
          <w:rFonts w:ascii="Times New Roman" w:hAnsi="Times New Roman"/>
          <w:b/>
          <w:color w:val="000000"/>
          <w:szCs w:val="22"/>
        </w:rPr>
        <w:t>20</w:t>
      </w:r>
      <w:r w:rsidR="003B7FE9" w:rsidRPr="00166AF4">
        <w:rPr>
          <w:rFonts w:ascii="Times New Roman" w:hAnsi="Times New Roman"/>
          <w:b/>
          <w:color w:val="000000"/>
          <w:szCs w:val="22"/>
        </w:rPr>
        <w:t>.</w:t>
      </w:r>
      <w:r w:rsidR="001873B7" w:rsidRPr="00166AF4">
        <w:rPr>
          <w:rFonts w:ascii="Times New Roman" w:hAnsi="Times New Roman"/>
          <w:b/>
          <w:color w:val="000000"/>
          <w:szCs w:val="22"/>
        </w:rPr>
        <w:t>7</w:t>
      </w:r>
      <w:r w:rsidR="00A2704F" w:rsidRPr="00166AF4">
        <w:rPr>
          <w:rFonts w:ascii="Times New Roman" w:hAnsi="Times New Roman"/>
          <w:b/>
          <w:color w:val="000000"/>
          <w:szCs w:val="22"/>
        </w:rPr>
        <w:t>.2023</w:t>
      </w:r>
      <w:r w:rsidRPr="00613E8D">
        <w:rPr>
          <w:rFonts w:ascii="Times New Roman" w:hAnsi="Times New Roman"/>
          <w:szCs w:val="22"/>
        </w:rPr>
        <w:t xml:space="preserve"> in se bo začelo </w:t>
      </w:r>
      <w:r w:rsidR="00A2704F">
        <w:rPr>
          <w:rFonts w:ascii="Times New Roman" w:hAnsi="Times New Roman"/>
          <w:b/>
          <w:color w:val="000000"/>
          <w:szCs w:val="22"/>
        </w:rPr>
        <w:t xml:space="preserve">ob </w:t>
      </w:r>
      <w:r w:rsidR="00A2704F" w:rsidRPr="00166AF4">
        <w:rPr>
          <w:rFonts w:ascii="Times New Roman" w:hAnsi="Times New Roman"/>
          <w:b/>
          <w:color w:val="000000"/>
          <w:szCs w:val="22"/>
        </w:rPr>
        <w:t>11.00</w:t>
      </w:r>
      <w:r w:rsidRPr="00166AF4">
        <w:rPr>
          <w:rFonts w:ascii="Times New Roman" w:hAnsi="Times New Roman"/>
          <w:b/>
          <w:color w:val="000000"/>
          <w:szCs w:val="22"/>
        </w:rPr>
        <w:t xml:space="preserve"> uri</w:t>
      </w:r>
      <w:r w:rsidRPr="00613E8D">
        <w:rPr>
          <w:rFonts w:ascii="Times New Roman" w:hAnsi="Times New Roman"/>
          <w:szCs w:val="22"/>
        </w:rPr>
        <w:t xml:space="preserve"> na spletnem naslovu </w:t>
      </w:r>
      <w:hyperlink r:id="rId29" w:history="1">
        <w:r w:rsidR="003D761F" w:rsidRPr="003D761F">
          <w:rPr>
            <w:rStyle w:val="Hiperpovezava"/>
            <w:rFonts w:ascii="Times New Roman" w:hAnsi="Times New Roman"/>
            <w:szCs w:val="22"/>
          </w:rPr>
          <w:t>https://ejn.gov.si</w:t>
        </w:r>
      </w:hyperlink>
      <w:r w:rsidR="003D761F" w:rsidRPr="003D761F">
        <w:rPr>
          <w:rFonts w:ascii="Times New Roman" w:hAnsi="Times New Roman"/>
          <w:szCs w:val="22"/>
        </w:rPr>
        <w:t>.</w:t>
      </w:r>
    </w:p>
    <w:p w:rsidR="00613E8D" w:rsidRPr="00613E8D" w:rsidRDefault="00613E8D" w:rsidP="00613E8D">
      <w:pPr>
        <w:spacing w:line="240" w:lineRule="auto"/>
        <w:rPr>
          <w:rFonts w:ascii="Times New Roman" w:hAnsi="Times New Roman"/>
          <w:szCs w:val="22"/>
        </w:rPr>
      </w:pPr>
    </w:p>
    <w:p w:rsid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1304B3" w:rsidRPr="00613E8D" w:rsidRDefault="001304B3" w:rsidP="00613E8D">
      <w:pPr>
        <w:spacing w:line="240" w:lineRule="auto"/>
        <w:rPr>
          <w:rFonts w:ascii="Times New Roman" w:hAnsi="Times New Roman"/>
          <w:b/>
          <w:szCs w:val="22"/>
        </w:rPr>
      </w:pPr>
    </w:p>
    <w:p w:rsidR="00B07A5F" w:rsidRDefault="00613E8D" w:rsidP="00613E8D">
      <w:pPr>
        <w:spacing w:line="240" w:lineRule="auto"/>
        <w:rPr>
          <w:rFonts w:ascii="Times New Roman" w:hAnsi="Times New Roman"/>
          <w:szCs w:val="22"/>
        </w:rPr>
      </w:pPr>
      <w:r w:rsidRPr="00613E8D">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D43346" w:rsidRDefault="00D43346" w:rsidP="00613E8D">
      <w:pPr>
        <w:spacing w:line="240" w:lineRule="auto"/>
        <w:rPr>
          <w:rFonts w:ascii="Times New Roman" w:hAnsi="Times New Roman"/>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Naročnik bo v skladu z 2</w:t>
      </w:r>
      <w:r w:rsidR="009977CD">
        <w:rPr>
          <w:rFonts w:ascii="Times New Roman" w:hAnsi="Times New Roman"/>
          <w:szCs w:val="22"/>
        </w:rPr>
        <w:t>. odstavkom</w:t>
      </w:r>
      <w:r w:rsidRPr="00613E8D">
        <w:rPr>
          <w:rFonts w:ascii="Times New Roman" w:hAnsi="Times New Roman"/>
          <w:szCs w:val="22"/>
        </w:rPr>
        <w:t xml:space="preserve"> 90. člena ZJN-3 v roku pet</w:t>
      </w:r>
      <w:r w:rsidR="009977CD">
        <w:rPr>
          <w:rFonts w:ascii="Times New Roman" w:hAnsi="Times New Roman"/>
          <w:szCs w:val="22"/>
        </w:rPr>
        <w:t>ih</w:t>
      </w:r>
      <w:r w:rsidRPr="00613E8D">
        <w:rPr>
          <w:rFonts w:ascii="Times New Roman" w:hAnsi="Times New Roman"/>
          <w:szCs w:val="22"/>
        </w:rPr>
        <w:t xml:space="preserve"> dni po končanem preverjanju in ocenjevanju ponudb obvestil vsakega ponudnika o sprejeti odločitvi v zvezi z oddajo javnega naročila in sicer z objavo odločitve na portalu javnih naročil. Omenjeno odločitev bo naročnik sprejel v skladu </w:t>
      </w:r>
      <w:r w:rsidR="000A7A01">
        <w:rPr>
          <w:rFonts w:ascii="Times New Roman" w:hAnsi="Times New Roman"/>
          <w:szCs w:val="22"/>
        </w:rPr>
        <w:t>s</w:t>
      </w:r>
      <w:r w:rsidR="009977CD">
        <w:rPr>
          <w:rFonts w:ascii="Times New Roman" w:hAnsi="Times New Roman"/>
          <w:szCs w:val="22"/>
        </w:rPr>
        <w:t xml:space="preserve"> 3. odstavkom</w:t>
      </w:r>
      <w:r w:rsidRPr="00613E8D">
        <w:rPr>
          <w:rFonts w:ascii="Times New Roman" w:hAnsi="Times New Roman"/>
          <w:szCs w:val="22"/>
        </w:rPr>
        <w:t xml:space="preserve"> 90. člena ZJN-3. Odločitev bo praviloma vsebovala:</w:t>
      </w:r>
    </w:p>
    <w:p w:rsidR="00613E8D" w:rsidRP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razloge za zavrnitev ponudbe vsakega neuspešnega ponudnika, ki ni bil izbran;</w:t>
      </w:r>
    </w:p>
    <w:p w:rsid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značilnosti in prednosti izbrane ponudbe ter ime uspešnega ponudnika.</w:t>
      </w:r>
    </w:p>
    <w:p w:rsidR="00B07A5F" w:rsidRDefault="00B07A5F" w:rsidP="00B07A5F">
      <w:pPr>
        <w:spacing w:line="240" w:lineRule="auto"/>
        <w:jc w:val="left"/>
        <w:rPr>
          <w:rFonts w:ascii="Times New Roman" w:hAnsi="Times New Roman"/>
          <w:szCs w:val="22"/>
        </w:rPr>
      </w:pPr>
    </w:p>
    <w:p w:rsidR="00A02E09" w:rsidRDefault="00B07A5F" w:rsidP="00A02E09">
      <w:pPr>
        <w:spacing w:line="240" w:lineRule="auto"/>
        <w:rPr>
          <w:rFonts w:ascii="Times New Roman" w:hAnsi="Times New Roman"/>
          <w:szCs w:val="22"/>
        </w:rPr>
      </w:pPr>
      <w:r w:rsidRPr="00B07A5F">
        <w:rPr>
          <w:rFonts w:ascii="Times New Roman" w:hAnsi="Times New Roman"/>
          <w:szCs w:val="22"/>
        </w:rPr>
        <w:t xml:space="preserve">Naročnik lahko na podlagi </w:t>
      </w:r>
      <w:r w:rsidR="00154854">
        <w:rPr>
          <w:rFonts w:ascii="Times New Roman" w:hAnsi="Times New Roman"/>
          <w:szCs w:val="22"/>
        </w:rPr>
        <w:t xml:space="preserve">8. </w:t>
      </w:r>
      <w:r w:rsidRPr="00B07A5F">
        <w:rPr>
          <w:rFonts w:ascii="Times New Roman" w:hAnsi="Times New Roman"/>
          <w:szCs w:val="22"/>
        </w:rPr>
        <w:t xml:space="preserve">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rsidRPr="00B07A5F">
        <w:rPr>
          <w:rFonts w:ascii="Times New Roman" w:hAnsi="Times New Roman"/>
          <w:szCs w:val="22"/>
        </w:rPr>
        <w:lastRenderedPageBreak/>
        <w:t>katerih je postala izvedba javnega naročila z izbranim ponudnikom nemo</w:t>
      </w:r>
      <w:r w:rsidR="00154854">
        <w:rPr>
          <w:rFonts w:ascii="Times New Roman" w:hAnsi="Times New Roman"/>
          <w:szCs w:val="22"/>
        </w:rPr>
        <w:t>goča. V tem primeru bo naročnik</w:t>
      </w:r>
      <w:r w:rsidRPr="00B07A5F">
        <w:rPr>
          <w:rFonts w:ascii="Times New Roman" w:hAnsi="Times New Roman"/>
          <w:szCs w:val="22"/>
        </w:rPr>
        <w:t xml:space="preserve"> v svoji odločitvi in o razlogih, zaradi katerih odstopa od izvedbe javnega naročila, pisno obvestil ponudnike.</w:t>
      </w:r>
    </w:p>
    <w:p w:rsidR="001B0FDF" w:rsidRDefault="001B0FDF" w:rsidP="00A02E09">
      <w:pPr>
        <w:spacing w:line="240" w:lineRule="auto"/>
        <w:rPr>
          <w:rFonts w:ascii="Times New Roman" w:hAnsi="Times New Roman"/>
          <w:szCs w:val="22"/>
        </w:rPr>
      </w:pPr>
    </w:p>
    <w:p w:rsidR="00DD15C3" w:rsidRDefault="00264731" w:rsidP="00AF1DEB">
      <w:pPr>
        <w:pStyle w:val="Naslov3"/>
      </w:pPr>
      <w:bookmarkStart w:id="25" w:name="_Toc23841178"/>
      <w:r>
        <w:t xml:space="preserve">2.5 </w:t>
      </w:r>
      <w:r w:rsidR="00DD15C3" w:rsidRPr="00DD15C3">
        <w:t>Popravljanje napak</w:t>
      </w:r>
      <w:bookmarkEnd w:id="25"/>
    </w:p>
    <w:p w:rsidR="00DD15C3" w:rsidRDefault="00DD15C3" w:rsidP="00DD15C3">
      <w:pPr>
        <w:spacing w:line="240" w:lineRule="auto"/>
        <w:jc w:val="left"/>
        <w:rPr>
          <w:rFonts w:ascii="Times New Roman" w:hAnsi="Times New Roman"/>
          <w:szCs w:val="22"/>
        </w:rPr>
      </w:pPr>
    </w:p>
    <w:p w:rsidR="0039097A" w:rsidRDefault="00DD15C3" w:rsidP="00DD15C3">
      <w:pPr>
        <w:spacing w:line="240" w:lineRule="auto"/>
        <w:jc w:val="left"/>
        <w:rPr>
          <w:rFonts w:ascii="Times New Roman" w:hAnsi="Times New Roman"/>
          <w:szCs w:val="22"/>
        </w:rPr>
      </w:pPr>
      <w:r w:rsidRPr="00DD15C3">
        <w:rPr>
          <w:rFonts w:ascii="Times New Roman" w:hAnsi="Times New Roman"/>
          <w:szCs w:val="22"/>
        </w:rPr>
        <w:t>Popravljene napake morajo biti označene z inicialkami</w:t>
      </w:r>
      <w:r>
        <w:rPr>
          <w:rFonts w:ascii="Times New Roman" w:hAnsi="Times New Roman"/>
          <w:szCs w:val="22"/>
        </w:rPr>
        <w:t xml:space="preserve"> osebe ali oseb, ki podpisujejo </w:t>
      </w:r>
      <w:r w:rsidRPr="00DD15C3">
        <w:rPr>
          <w:rFonts w:ascii="Times New Roman" w:hAnsi="Times New Roman"/>
          <w:szCs w:val="22"/>
        </w:rPr>
        <w:t>ponudbo.</w:t>
      </w:r>
    </w:p>
    <w:p w:rsidR="00945F3A" w:rsidRDefault="00945F3A" w:rsidP="00945F3A">
      <w:pPr>
        <w:spacing w:line="240" w:lineRule="auto"/>
        <w:rPr>
          <w:rFonts w:ascii="Times New Roman" w:hAnsi="Times New Roman"/>
          <w:szCs w:val="22"/>
        </w:rPr>
      </w:pPr>
    </w:p>
    <w:p w:rsidR="00945F3A" w:rsidRPr="00673AD8" w:rsidRDefault="00945F3A" w:rsidP="00945F3A">
      <w:pPr>
        <w:spacing w:line="240" w:lineRule="auto"/>
        <w:rPr>
          <w:rFonts w:ascii="Times New Roman" w:hAnsi="Times New Roman"/>
          <w:szCs w:val="22"/>
        </w:rPr>
      </w:pPr>
      <w:r w:rsidRPr="00673AD8">
        <w:rPr>
          <w:rFonts w:ascii="Times New Roman" w:hAnsi="Times New Roman"/>
          <w:szCs w:val="22"/>
        </w:rPr>
        <w:t>V skladu s 6. odstavkom 89. člena ZJN-3 ponudnik ne sme spreminjati svoje cene brez DDV na enoto, vrednosti postavke brez DDV, skupne vrednosti ponudbe brez DDV</w:t>
      </w:r>
      <w:r w:rsidR="00A84004">
        <w:rPr>
          <w:rFonts w:ascii="Times New Roman" w:hAnsi="Times New Roman"/>
          <w:szCs w:val="22"/>
        </w:rPr>
        <w:t>,</w:t>
      </w:r>
      <w:r w:rsidRPr="00673AD8">
        <w:rPr>
          <w:rFonts w:ascii="Times New Roman" w:hAnsi="Times New Roman"/>
          <w:szCs w:val="22"/>
        </w:rPr>
        <w:t xml:space="preserve"> </w:t>
      </w:r>
      <w:r w:rsidR="00886DF1" w:rsidRPr="00673AD8">
        <w:rPr>
          <w:rFonts w:ascii="Times New Roman" w:hAnsi="Times New Roman"/>
          <w:szCs w:val="22"/>
        </w:rPr>
        <w:t>razen kadar se skupna vrednost spremeni v skladu</w:t>
      </w:r>
      <w:r w:rsidR="00A84004">
        <w:rPr>
          <w:rFonts w:ascii="Times New Roman" w:hAnsi="Times New Roman"/>
          <w:szCs w:val="22"/>
        </w:rPr>
        <w:t xml:space="preserve"> s 7. odstavkom 89. člena ZJN-3</w:t>
      </w:r>
      <w:r w:rsidR="00886DF1" w:rsidRPr="00673AD8">
        <w:rPr>
          <w:rFonts w:ascii="Times New Roman" w:hAnsi="Times New Roman"/>
          <w:szCs w:val="22"/>
        </w:rPr>
        <w:t xml:space="preserve"> </w:t>
      </w:r>
      <w:r w:rsidRPr="00673AD8">
        <w:rPr>
          <w:rFonts w:ascii="Times New Roman" w:hAnsi="Times New Roman"/>
          <w:szCs w:val="22"/>
        </w:rPr>
        <w:t>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673AD8" w:rsidRDefault="00673AD8" w:rsidP="00945F3A">
      <w:pPr>
        <w:spacing w:line="240" w:lineRule="auto"/>
        <w:rPr>
          <w:rFonts w:ascii="Times New Roman" w:hAnsi="Times New Roman"/>
          <w:szCs w:val="22"/>
          <w:u w:val="single"/>
        </w:rPr>
      </w:pPr>
    </w:p>
    <w:p w:rsidR="00673AD8" w:rsidRPr="00692D6F" w:rsidRDefault="00673AD8" w:rsidP="00945F3A">
      <w:pPr>
        <w:spacing w:line="240" w:lineRule="auto"/>
        <w:rPr>
          <w:rFonts w:ascii="Times New Roman" w:hAnsi="Times New Roman"/>
          <w:szCs w:val="22"/>
        </w:rPr>
      </w:pPr>
      <w:r>
        <w:rPr>
          <w:rFonts w:ascii="Times New Roman" w:hAnsi="Times New Roman"/>
          <w:szCs w:val="22"/>
        </w:rPr>
        <w:t>V skladu</w:t>
      </w:r>
      <w:r w:rsidR="009A03B4">
        <w:rPr>
          <w:rFonts w:ascii="Times New Roman" w:hAnsi="Times New Roman"/>
          <w:szCs w:val="22"/>
        </w:rPr>
        <w:t xml:space="preserve"> s 7. odstavkom 89. člena ZJN-3</w:t>
      </w:r>
      <w:r w:rsidRPr="00673AD8">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w:t>
      </w:r>
      <w:r w:rsidRPr="00692D6F">
        <w:rPr>
          <w:rFonts w:ascii="Times New Roman" w:hAnsi="Times New Roman"/>
          <w:szCs w:val="22"/>
        </w:rPr>
        <w:t xml:space="preserve"> lahko naročnik ob pisnem soglasju ponudnika popravi računsko napako tako, da ob upoštevanju cen na enoto brez DDV in količin, ki jih ponudi ponudnik, izračuna vrednost ponudbe z upoštevanjem </w:t>
      </w:r>
      <w:r w:rsidR="00692D6F">
        <w:rPr>
          <w:rFonts w:ascii="Times New Roman" w:hAnsi="Times New Roman"/>
          <w:szCs w:val="22"/>
        </w:rPr>
        <w:t xml:space="preserve">pravilne matematične operacije. </w:t>
      </w:r>
      <w:r w:rsidRPr="00671FB9">
        <w:rPr>
          <w:rFonts w:ascii="Times New Roman" w:hAnsi="Times New Roman"/>
          <w:szCs w:val="22"/>
        </w:rPr>
        <w:t>Ne glede na prejšnji odstavek lahko naročnik ob pisnem soglasju ponudnika napačno zapisano stopnjo DDV popravi v pravilno.</w:t>
      </w:r>
    </w:p>
    <w:p w:rsidR="00673AD8" w:rsidRDefault="00673AD8" w:rsidP="00945F3A">
      <w:pPr>
        <w:spacing w:line="240" w:lineRule="auto"/>
        <w:rPr>
          <w:rFonts w:ascii="Times New Roman" w:hAnsi="Times New Roman"/>
          <w:szCs w:val="22"/>
          <w:u w:val="single"/>
        </w:rPr>
      </w:pPr>
    </w:p>
    <w:p w:rsidR="00945F3A" w:rsidRDefault="00945F3A" w:rsidP="00945F3A">
      <w:pPr>
        <w:spacing w:line="240" w:lineRule="auto"/>
        <w:rPr>
          <w:rFonts w:ascii="Times New Roman" w:hAnsi="Times New Roman"/>
          <w:szCs w:val="22"/>
        </w:rPr>
      </w:pPr>
      <w:r w:rsidRPr="00945F3A">
        <w:rPr>
          <w:rFonts w:ascii="Times New Roman" w:hAnsi="Times New Roman"/>
          <w:szCs w:val="22"/>
        </w:rPr>
        <w:t xml:space="preserve">Vse pravočasno prispele ponudbe bo naročnik najprej preveril glede obstoja računskih napak, </w:t>
      </w:r>
      <w:r w:rsidRPr="00945F3A">
        <w:rPr>
          <w:rFonts w:ascii="Times New Roman" w:hAnsi="Times New Roman"/>
          <w:bCs/>
          <w:szCs w:val="22"/>
        </w:rPr>
        <w:t>katerih odprava bi lahko spremenila vrstni red ponudb.</w:t>
      </w:r>
      <w:r w:rsidRPr="00945F3A">
        <w:rPr>
          <w:rFonts w:ascii="Times New Roman" w:hAnsi="Times New Roman"/>
          <w:szCs w:val="22"/>
        </w:rPr>
        <w:t xml:space="preserve"> Očitne računske napake se lahko odpravijo v skladu s 89. členom ZJN-3. V primeru, da ponudnik ne soglaša s popravkom, ima naročnik pravico njegovo ponudbo izločiti iz nadaljnjega postopka.</w:t>
      </w:r>
    </w:p>
    <w:p w:rsidR="00692D6F" w:rsidRDefault="00692D6F" w:rsidP="00945F3A">
      <w:pPr>
        <w:spacing w:line="240" w:lineRule="auto"/>
        <w:rPr>
          <w:rFonts w:ascii="Times New Roman" w:hAnsi="Times New Roman"/>
          <w:szCs w:val="22"/>
        </w:rPr>
      </w:pPr>
    </w:p>
    <w:p w:rsidR="00692D6F" w:rsidRDefault="00692D6F" w:rsidP="00945F3A">
      <w:pPr>
        <w:spacing w:line="240" w:lineRule="auto"/>
        <w:rPr>
          <w:rFonts w:ascii="Times New Roman" w:hAnsi="Times New Roman"/>
          <w:szCs w:val="22"/>
        </w:rPr>
      </w:pPr>
      <w:r>
        <w:rPr>
          <w:rFonts w:ascii="Times New Roman" w:hAnsi="Times New Roman"/>
          <w:szCs w:val="22"/>
        </w:rPr>
        <w:t xml:space="preserve">Ponudnik izpolni obrazec </w:t>
      </w:r>
      <w:r w:rsidR="0086060C" w:rsidRPr="00FD0BC4">
        <w:rPr>
          <w:rFonts w:ascii="Times New Roman" w:hAnsi="Times New Roman"/>
          <w:b/>
          <w:szCs w:val="22"/>
        </w:rPr>
        <w:t>Izjava o</w:t>
      </w:r>
      <w:r w:rsidR="0086060C" w:rsidRPr="00FD0BC4">
        <w:rPr>
          <w:rFonts w:ascii="Times New Roman" w:hAnsi="Times New Roman"/>
          <w:szCs w:val="22"/>
        </w:rPr>
        <w:t xml:space="preserve"> </w:t>
      </w:r>
      <w:r w:rsidR="0086060C" w:rsidRPr="00FD0BC4">
        <w:rPr>
          <w:rFonts w:ascii="Times New Roman" w:hAnsi="Times New Roman"/>
          <w:b/>
          <w:szCs w:val="22"/>
        </w:rPr>
        <w:t>soglasju</w:t>
      </w:r>
      <w:r w:rsidRPr="00FD0BC4">
        <w:rPr>
          <w:rFonts w:ascii="Times New Roman" w:hAnsi="Times New Roman"/>
          <w:b/>
          <w:szCs w:val="22"/>
        </w:rPr>
        <w:t xml:space="preserve"> z</w:t>
      </w:r>
      <w:r w:rsidR="00D458FC" w:rsidRPr="00FD0BC4">
        <w:rPr>
          <w:rFonts w:ascii="Times New Roman" w:hAnsi="Times New Roman"/>
          <w:b/>
          <w:szCs w:val="22"/>
        </w:rPr>
        <w:t>a odpravo rač</w:t>
      </w:r>
      <w:r w:rsidR="00FD0BC4" w:rsidRPr="00FD0BC4">
        <w:rPr>
          <w:rFonts w:ascii="Times New Roman" w:hAnsi="Times New Roman"/>
          <w:b/>
          <w:szCs w:val="22"/>
        </w:rPr>
        <w:t>unskih napak (</w:t>
      </w:r>
      <w:r w:rsidR="00FD0BC4" w:rsidRPr="0049263E">
        <w:rPr>
          <w:rFonts w:ascii="Times New Roman" w:hAnsi="Times New Roman"/>
          <w:b/>
          <w:szCs w:val="22"/>
        </w:rPr>
        <w:t>OBR-10</w:t>
      </w:r>
      <w:r w:rsidRPr="0049263E">
        <w:rPr>
          <w:rFonts w:ascii="Times New Roman" w:hAnsi="Times New Roman"/>
          <w:b/>
          <w:szCs w:val="22"/>
        </w:rPr>
        <w:t>).</w:t>
      </w:r>
    </w:p>
    <w:p w:rsidR="008469CF" w:rsidRDefault="008469CF" w:rsidP="00945F3A">
      <w:pPr>
        <w:spacing w:line="240" w:lineRule="auto"/>
        <w:rPr>
          <w:rFonts w:ascii="Times New Roman" w:hAnsi="Times New Roman"/>
          <w:szCs w:val="22"/>
        </w:rPr>
      </w:pPr>
    </w:p>
    <w:p w:rsidR="00F17012" w:rsidRDefault="00264731" w:rsidP="00AF1DEB">
      <w:pPr>
        <w:pStyle w:val="Naslov3"/>
      </w:pPr>
      <w:bookmarkStart w:id="26" w:name="_Toc23841179"/>
      <w:r>
        <w:t xml:space="preserve">2.6 </w:t>
      </w:r>
      <w:r w:rsidR="00F17012" w:rsidRPr="00F17012">
        <w:t>Navedba zavajajočih podatkov</w:t>
      </w:r>
      <w:bookmarkEnd w:id="26"/>
    </w:p>
    <w:p w:rsidR="00F17012" w:rsidRPr="00F17012" w:rsidRDefault="00F17012" w:rsidP="00F17012">
      <w:pPr>
        <w:rPr>
          <w:lang w:eastAsia="en-US"/>
        </w:rPr>
      </w:pPr>
    </w:p>
    <w:p w:rsidR="00D64E58" w:rsidRDefault="004C3ECE" w:rsidP="00487722">
      <w:pPr>
        <w:spacing w:line="240" w:lineRule="auto"/>
        <w:rPr>
          <w:rFonts w:ascii="Times New Roman" w:hAnsi="Times New Roman"/>
          <w:szCs w:val="22"/>
        </w:rPr>
      </w:pPr>
      <w:r w:rsidRPr="004C3ECE">
        <w:rPr>
          <w:rFonts w:ascii="Times New Roman" w:hAnsi="Times New Roman"/>
          <w:b/>
          <w:i/>
          <w:szCs w:val="22"/>
        </w:rPr>
        <w:t>Naročnik</w:t>
      </w:r>
      <w:r w:rsidR="003E6072">
        <w:rPr>
          <w:rFonts w:ascii="Times New Roman" w:hAnsi="Times New Roman"/>
          <w:b/>
          <w:i/>
          <w:szCs w:val="22"/>
        </w:rPr>
        <w:t xml:space="preserve"> ne bo priznal sposobnosti </w:t>
      </w:r>
      <w:r w:rsidRPr="004C3ECE">
        <w:rPr>
          <w:rFonts w:ascii="Times New Roman" w:hAnsi="Times New Roman"/>
          <w:b/>
          <w:i/>
          <w:szCs w:val="22"/>
        </w:rPr>
        <w:t>tistemu ponudniku, ki je dal neresnične – zavajajoče podatke</w:t>
      </w:r>
      <w:r w:rsidRPr="004C3ECE">
        <w:rPr>
          <w:rFonts w:ascii="Times New Roman" w:hAnsi="Times New Roman"/>
          <w:szCs w:val="22"/>
        </w:rPr>
        <w:t>.</w:t>
      </w:r>
      <w:r>
        <w:rPr>
          <w:rFonts w:ascii="Times New Roman" w:hAnsi="Times New Roman"/>
          <w:szCs w:val="22"/>
        </w:rPr>
        <w:t xml:space="preserve"> </w:t>
      </w:r>
      <w:r w:rsidR="00F17012" w:rsidRPr="00F17012">
        <w:rPr>
          <w:rFonts w:ascii="Times New Roman" w:hAnsi="Times New Roman"/>
          <w:szCs w:val="22"/>
        </w:rPr>
        <w:t xml:space="preserve">Kadarkoli se pri naročniku pojavi utemeljen sum, da je </w:t>
      </w:r>
      <w:r w:rsidR="00F17012">
        <w:rPr>
          <w:rFonts w:ascii="Times New Roman" w:hAnsi="Times New Roman"/>
          <w:szCs w:val="22"/>
        </w:rPr>
        <w:t xml:space="preserve">posamezni gospodarski subjekt v </w:t>
      </w:r>
      <w:r w:rsidR="00F17012" w:rsidRPr="00F17012">
        <w:rPr>
          <w:rFonts w:ascii="Times New Roman" w:hAnsi="Times New Roman"/>
          <w:szCs w:val="22"/>
        </w:rPr>
        <w:t>postopku javnega naročila predložil neresnično izjavo ali ponarejeno al</w:t>
      </w:r>
      <w:r w:rsidR="00F17012">
        <w:rPr>
          <w:rFonts w:ascii="Times New Roman" w:hAnsi="Times New Roman"/>
          <w:szCs w:val="22"/>
        </w:rPr>
        <w:t xml:space="preserve">i spremenjeno listino </w:t>
      </w:r>
      <w:r w:rsidR="00F17012" w:rsidRPr="00F17012">
        <w:rPr>
          <w:rFonts w:ascii="Times New Roman" w:hAnsi="Times New Roman"/>
          <w:szCs w:val="22"/>
        </w:rPr>
        <w:t>kot pravo, naročnik Državni revizijski komisiji za revizijo posto</w:t>
      </w:r>
      <w:r w:rsidR="00F17012">
        <w:rPr>
          <w:rFonts w:ascii="Times New Roman" w:hAnsi="Times New Roman"/>
          <w:szCs w:val="22"/>
        </w:rPr>
        <w:t xml:space="preserve">pkov oddaje javnih naročil poda </w:t>
      </w:r>
      <w:r w:rsidR="00F17012" w:rsidRPr="00F17012">
        <w:rPr>
          <w:rFonts w:ascii="Times New Roman" w:hAnsi="Times New Roman"/>
          <w:szCs w:val="22"/>
        </w:rPr>
        <w:t>predlog za uvedbo postopka o prekršku iz 5. točke prveg</w:t>
      </w:r>
      <w:r w:rsidR="00F17012">
        <w:rPr>
          <w:rFonts w:ascii="Times New Roman" w:hAnsi="Times New Roman"/>
          <w:szCs w:val="22"/>
        </w:rPr>
        <w:t xml:space="preserve">a odstavka ali 1. točke drugega </w:t>
      </w:r>
      <w:r w:rsidR="00F17012" w:rsidRPr="00F17012">
        <w:rPr>
          <w:rFonts w:ascii="Times New Roman" w:hAnsi="Times New Roman"/>
          <w:szCs w:val="22"/>
        </w:rPr>
        <w:t>odstavka 112. člena ZJN-3.</w:t>
      </w:r>
    </w:p>
    <w:p w:rsidR="001D35EA" w:rsidRDefault="001D35EA" w:rsidP="00487722">
      <w:pPr>
        <w:spacing w:line="240" w:lineRule="auto"/>
        <w:rPr>
          <w:rFonts w:ascii="Times New Roman" w:hAnsi="Times New Roman"/>
          <w:szCs w:val="22"/>
        </w:rPr>
      </w:pPr>
    </w:p>
    <w:p w:rsidR="00487722" w:rsidRDefault="00264731" w:rsidP="00AF1DEB">
      <w:pPr>
        <w:pStyle w:val="Naslov3"/>
      </w:pPr>
      <w:bookmarkStart w:id="27" w:name="_Toc23841180"/>
      <w:r>
        <w:t xml:space="preserve">2.7 </w:t>
      </w:r>
      <w:r w:rsidR="00487722" w:rsidRPr="00487722">
        <w:t>Stroški priprave ponudbe</w:t>
      </w:r>
      <w:bookmarkEnd w:id="27"/>
    </w:p>
    <w:p w:rsidR="00487722" w:rsidRDefault="00487722" w:rsidP="00487722">
      <w:pPr>
        <w:spacing w:line="240" w:lineRule="auto"/>
        <w:rPr>
          <w:lang w:eastAsia="en-US"/>
        </w:rPr>
      </w:pPr>
    </w:p>
    <w:p w:rsidR="00A4534D" w:rsidRDefault="00487722" w:rsidP="008A5E2D">
      <w:pPr>
        <w:spacing w:line="240" w:lineRule="auto"/>
        <w:rPr>
          <w:rFonts w:ascii="Times New Roman" w:hAnsi="Times New Roman"/>
          <w:szCs w:val="22"/>
        </w:rPr>
      </w:pPr>
      <w:r w:rsidRPr="00487722">
        <w:rPr>
          <w:rFonts w:ascii="Times New Roman" w:hAnsi="Times New Roman"/>
          <w:szCs w:val="22"/>
        </w:rPr>
        <w:t>Ponudniki nosijo sami vse stroške povezane s pri</w:t>
      </w:r>
      <w:r w:rsidR="00A4534D">
        <w:rPr>
          <w:rFonts w:ascii="Times New Roman" w:hAnsi="Times New Roman"/>
          <w:szCs w:val="22"/>
        </w:rPr>
        <w:t>pravo in predložitvijo ponudbe.</w:t>
      </w:r>
    </w:p>
    <w:p w:rsidR="008A5E2D" w:rsidRDefault="008A5E2D" w:rsidP="008A5E2D">
      <w:pPr>
        <w:spacing w:line="240" w:lineRule="auto"/>
        <w:rPr>
          <w:rFonts w:ascii="Times New Roman" w:hAnsi="Times New Roman"/>
          <w:szCs w:val="22"/>
        </w:rPr>
      </w:pPr>
    </w:p>
    <w:p w:rsidR="0092380A" w:rsidRPr="007C207E" w:rsidRDefault="00264731" w:rsidP="00AF1DEB">
      <w:pPr>
        <w:pStyle w:val="Naslov3"/>
      </w:pPr>
      <w:bookmarkStart w:id="28" w:name="_Toc23841181"/>
      <w:r>
        <w:t xml:space="preserve">2.8 </w:t>
      </w:r>
      <w:r w:rsidR="0092380A" w:rsidRPr="00874F4C">
        <w:t>Ponudbena dokumentacija</w:t>
      </w:r>
      <w:r w:rsidR="0092380A">
        <w:t xml:space="preserve"> in dokumentacija v fazi preverjanja ponudb</w:t>
      </w:r>
      <w:bookmarkEnd w:id="28"/>
    </w:p>
    <w:p w:rsidR="0092380A" w:rsidRDefault="0092380A" w:rsidP="0092380A">
      <w:pPr>
        <w:pStyle w:val="Golobesedilo"/>
        <w:jc w:val="both"/>
        <w:rPr>
          <w:rFonts w:ascii="Times New Roman" w:hAnsi="Times New Roman" w:cs="Times New Roman"/>
          <w:sz w:val="22"/>
          <w:szCs w:val="22"/>
        </w:rPr>
      </w:pPr>
    </w:p>
    <w:p w:rsidR="00D90E14" w:rsidRPr="007513CA" w:rsidRDefault="0092380A" w:rsidP="0092380A">
      <w:pPr>
        <w:pStyle w:val="Golobesedilo"/>
        <w:jc w:val="both"/>
        <w:rPr>
          <w:rFonts w:ascii="Times New Roman" w:hAnsi="Times New Roman" w:cs="Times New Roman"/>
          <w:sz w:val="22"/>
          <w:szCs w:val="22"/>
        </w:rPr>
      </w:pPr>
      <w:r w:rsidRPr="004416E5">
        <w:rPr>
          <w:rFonts w:ascii="Times New Roman" w:hAnsi="Times New Roman" w:cs="Times New Roman"/>
          <w:sz w:val="22"/>
          <w:szCs w:val="22"/>
        </w:rPr>
        <w:t>Ponudbeno dokumentacijo sestavljajo nasl</w:t>
      </w:r>
      <w:r>
        <w:rPr>
          <w:rFonts w:ascii="Times New Roman" w:hAnsi="Times New Roman" w:cs="Times New Roman"/>
          <w:sz w:val="22"/>
          <w:szCs w:val="22"/>
        </w:rPr>
        <w:t xml:space="preserve">ednji dokumenti, ki </w:t>
      </w:r>
      <w:r w:rsidRPr="004416E5">
        <w:rPr>
          <w:rFonts w:ascii="Times New Roman" w:hAnsi="Times New Roman" w:cs="Times New Roman"/>
          <w:sz w:val="22"/>
          <w:szCs w:val="22"/>
        </w:rPr>
        <w:t xml:space="preserve">se jih naloži na portal </w:t>
      </w:r>
      <w:hyperlink r:id="rId30" w:history="1">
        <w:r w:rsidRPr="004416E5">
          <w:rPr>
            <w:rStyle w:val="Hiperpovezava"/>
            <w:rFonts w:ascii="Times New Roman" w:hAnsi="Times New Roman" w:cs="Times New Roman"/>
            <w:sz w:val="22"/>
            <w:szCs w:val="22"/>
          </w:rPr>
          <w:t>https://ejn.gov.si</w:t>
        </w:r>
      </w:hyperlink>
      <w:r w:rsidRPr="004416E5">
        <w:rPr>
          <w:rFonts w:ascii="Times New Roman" w:hAnsi="Times New Roman" w:cs="Times New Roman"/>
          <w:sz w:val="22"/>
          <w:szCs w:val="22"/>
        </w:rPr>
        <w:t xml:space="preserve"> pod rubriko Dokumenti, v razdelke kot spodaj določamo</w:t>
      </w:r>
      <w:r>
        <w:rPr>
          <w:rFonts w:ascii="Times New Roman" w:hAnsi="Times New Roman" w:cs="Times New Roman"/>
          <w:sz w:val="22"/>
          <w:szCs w:val="22"/>
        </w:rPr>
        <w:t xml:space="preserve"> </w:t>
      </w:r>
      <w:r w:rsidRPr="004416E5">
        <w:rPr>
          <w:rFonts w:ascii="Times New Roman" w:hAnsi="Times New Roman" w:cs="Times New Roman"/>
          <w:sz w:val="22"/>
          <w:szCs w:val="22"/>
        </w:rPr>
        <w:t xml:space="preserve">(razen obrazcev, pri katerih je v stolpcu »priloga ponudbe« navedeno, da niso </w:t>
      </w:r>
      <w:r w:rsidRPr="007330AD">
        <w:rPr>
          <w:rFonts w:ascii="Times New Roman" w:hAnsi="Times New Roman" w:cs="Times New Roman"/>
          <w:sz w:val="22"/>
          <w:szCs w:val="22"/>
        </w:rPr>
        <w:t>obvezni):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809"/>
        <w:gridCol w:w="1843"/>
        <w:gridCol w:w="3260"/>
      </w:tblGrid>
      <w:tr w:rsidR="00B7280D" w:rsidRPr="0015304B" w:rsidTr="00783169">
        <w:tc>
          <w:tcPr>
            <w:tcW w:w="552" w:type="dxa"/>
            <w:shd w:val="clear" w:color="auto" w:fill="9CC2E5"/>
            <w:vAlign w:val="center"/>
          </w:tcPr>
          <w:p w:rsidR="0092380A" w:rsidRPr="0015304B" w:rsidRDefault="00B552B4" w:rsidP="008C3152">
            <w:pPr>
              <w:pStyle w:val="Golobesedilo"/>
              <w:jc w:val="center"/>
              <w:rPr>
                <w:rFonts w:ascii="Times New Roman" w:hAnsi="Times New Roman" w:cs="Times New Roman"/>
                <w:b/>
                <w:sz w:val="16"/>
                <w:szCs w:val="16"/>
              </w:rPr>
            </w:pPr>
            <w:proofErr w:type="spellStart"/>
            <w:r w:rsidRPr="0015304B">
              <w:rPr>
                <w:rFonts w:ascii="Times New Roman" w:hAnsi="Times New Roman" w:cs="Times New Roman"/>
                <w:b/>
                <w:sz w:val="16"/>
                <w:szCs w:val="16"/>
              </w:rPr>
              <w:t>Zap</w:t>
            </w:r>
            <w:proofErr w:type="spellEnd"/>
            <w:r w:rsidRPr="0015304B">
              <w:rPr>
                <w:rFonts w:ascii="Times New Roman" w:hAnsi="Times New Roman" w:cs="Times New Roman"/>
                <w:b/>
                <w:sz w:val="16"/>
                <w:szCs w:val="16"/>
              </w:rPr>
              <w:t>. š</w:t>
            </w:r>
            <w:r w:rsidR="0092380A" w:rsidRPr="0015304B">
              <w:rPr>
                <w:rFonts w:ascii="Times New Roman" w:hAnsi="Times New Roman" w:cs="Times New Roman"/>
                <w:b/>
                <w:sz w:val="16"/>
                <w:szCs w:val="16"/>
              </w:rPr>
              <w:t>t.</w:t>
            </w:r>
          </w:p>
        </w:tc>
        <w:tc>
          <w:tcPr>
            <w:tcW w:w="3809" w:type="dxa"/>
            <w:shd w:val="clear" w:color="auto" w:fill="9CC2E5"/>
            <w:vAlign w:val="center"/>
          </w:tcPr>
          <w:p w:rsidR="0092380A" w:rsidRPr="0015304B" w:rsidRDefault="0092380A" w:rsidP="008C3152">
            <w:pPr>
              <w:pStyle w:val="Golobesedilo"/>
              <w:rPr>
                <w:rFonts w:ascii="Times New Roman" w:hAnsi="Times New Roman" w:cs="Times New Roman"/>
                <w:b/>
                <w:sz w:val="16"/>
                <w:szCs w:val="16"/>
              </w:rPr>
            </w:pPr>
            <w:r w:rsidRPr="0015304B">
              <w:rPr>
                <w:rFonts w:ascii="Times New Roman" w:hAnsi="Times New Roman" w:cs="Times New Roman"/>
                <w:b/>
                <w:sz w:val="16"/>
                <w:szCs w:val="16"/>
              </w:rPr>
              <w:t>Obrazec, izjava, dokument</w:t>
            </w:r>
          </w:p>
        </w:tc>
        <w:tc>
          <w:tcPr>
            <w:tcW w:w="1843" w:type="dxa"/>
            <w:shd w:val="clear" w:color="auto" w:fill="9CC2E5"/>
            <w:vAlign w:val="center"/>
          </w:tcPr>
          <w:p w:rsidR="0092380A" w:rsidRPr="0015304B" w:rsidRDefault="0092380A" w:rsidP="008C3152">
            <w:pPr>
              <w:pStyle w:val="Golobesedilo"/>
              <w:jc w:val="center"/>
              <w:rPr>
                <w:rFonts w:ascii="Times New Roman" w:hAnsi="Times New Roman" w:cs="Times New Roman"/>
                <w:b/>
                <w:sz w:val="16"/>
                <w:szCs w:val="16"/>
              </w:rPr>
            </w:pPr>
            <w:proofErr w:type="spellStart"/>
            <w:r w:rsidRPr="0015304B">
              <w:rPr>
                <w:rFonts w:ascii="Times New Roman" w:hAnsi="Times New Roman" w:cs="Times New Roman"/>
                <w:b/>
                <w:sz w:val="16"/>
                <w:szCs w:val="16"/>
              </w:rPr>
              <w:t>eJN</w:t>
            </w:r>
            <w:proofErr w:type="spellEnd"/>
            <w:r w:rsidRPr="0015304B">
              <w:rPr>
                <w:rFonts w:ascii="Times New Roman" w:hAnsi="Times New Roman" w:cs="Times New Roman"/>
                <w:b/>
                <w:sz w:val="16"/>
                <w:szCs w:val="16"/>
              </w:rPr>
              <w:t xml:space="preserve"> - dokumenti</w:t>
            </w:r>
          </w:p>
        </w:tc>
        <w:tc>
          <w:tcPr>
            <w:tcW w:w="3260" w:type="dxa"/>
            <w:shd w:val="clear" w:color="auto" w:fill="9CC2E5"/>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Priloga ponudbe</w:t>
            </w:r>
          </w:p>
        </w:tc>
      </w:tr>
      <w:tr w:rsidR="00B7280D" w:rsidRPr="0015304B" w:rsidTr="00783169">
        <w:tc>
          <w:tcPr>
            <w:tcW w:w="552"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w:t>
            </w:r>
          </w:p>
        </w:tc>
        <w:tc>
          <w:tcPr>
            <w:tcW w:w="3809" w:type="dxa"/>
            <w:shd w:val="clear" w:color="auto" w:fill="auto"/>
            <w:vAlign w:val="center"/>
          </w:tcPr>
          <w:p w:rsidR="0092380A" w:rsidRPr="0015304B" w:rsidRDefault="009034B1"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Podatki o ponudniku oziroma gospodarskem subjektu (OBR-1)</w:t>
            </w:r>
          </w:p>
        </w:tc>
        <w:tc>
          <w:tcPr>
            <w:tcW w:w="1843"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DA</w:t>
            </w:r>
          </w:p>
        </w:tc>
        <w:tc>
          <w:tcPr>
            <w:tcW w:w="3260" w:type="dxa"/>
            <w:shd w:val="clear" w:color="auto" w:fill="auto"/>
            <w:vAlign w:val="center"/>
          </w:tcPr>
          <w:p w:rsidR="0092380A" w:rsidRPr="0015304B" w:rsidRDefault="0092380A" w:rsidP="008C3152">
            <w:pPr>
              <w:pStyle w:val="Golobesedilo"/>
              <w:jc w:val="both"/>
              <w:rPr>
                <w:rFonts w:ascii="Times New Roman" w:hAnsi="Times New Roman" w:cs="Times New Roman"/>
                <w:b/>
                <w:sz w:val="16"/>
                <w:szCs w:val="16"/>
                <w:highlight w:val="yellow"/>
              </w:rPr>
            </w:pPr>
            <w:r w:rsidRPr="0015304B">
              <w:rPr>
                <w:rFonts w:ascii="Times New Roman" w:hAnsi="Times New Roman" w:cs="Times New Roman"/>
                <w:b/>
                <w:color w:val="000000" w:themeColor="text1"/>
                <w:sz w:val="16"/>
                <w:szCs w:val="16"/>
              </w:rPr>
              <w:t>Obrazec izpolni ponudnik. V primeru skupne ponudbe obrazec izpolni vsak partner v skupni ponudbi.</w:t>
            </w:r>
          </w:p>
        </w:tc>
      </w:tr>
      <w:tr w:rsidR="00B7280D" w:rsidRPr="0015304B" w:rsidTr="00783169">
        <w:tc>
          <w:tcPr>
            <w:tcW w:w="552"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w:t>
            </w:r>
          </w:p>
        </w:tc>
        <w:tc>
          <w:tcPr>
            <w:tcW w:w="3809" w:type="dxa"/>
            <w:shd w:val="clear" w:color="auto" w:fill="auto"/>
            <w:vAlign w:val="center"/>
          </w:tcPr>
          <w:p w:rsidR="0092380A" w:rsidRPr="0015304B" w:rsidRDefault="0092380A"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Povzetek predračuna - rekapitulacija  (OBR-2)</w:t>
            </w:r>
          </w:p>
        </w:tc>
        <w:tc>
          <w:tcPr>
            <w:tcW w:w="1843"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PREDRAČUN - Razkritje na javnem odpiranju</w:t>
            </w:r>
          </w:p>
        </w:tc>
        <w:tc>
          <w:tcPr>
            <w:tcW w:w="3260" w:type="dxa"/>
            <w:shd w:val="clear" w:color="auto" w:fill="auto"/>
            <w:vAlign w:val="center"/>
          </w:tcPr>
          <w:p w:rsidR="0092380A" w:rsidRPr="0015304B" w:rsidRDefault="0092380A"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F0526" w:rsidRPr="0015304B" w:rsidTr="00783169">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3.</w:t>
            </w:r>
          </w:p>
        </w:tc>
        <w:tc>
          <w:tcPr>
            <w:tcW w:w="3809"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Specifikacija predračuna (OBR-2a)</w:t>
            </w:r>
            <w:r w:rsidRPr="0015304B">
              <w:rPr>
                <w:rFonts w:ascii="Times New Roman" w:hAnsi="Times New Roman" w:cs="Times New Roman"/>
                <w:sz w:val="16"/>
                <w:szCs w:val="16"/>
              </w:rPr>
              <w:t xml:space="preserve"> </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 xml:space="preserve">DRUGE PRILOGE </w:t>
            </w:r>
            <w:r w:rsidRPr="0015304B">
              <w:rPr>
                <w:rFonts w:ascii="Times New Roman" w:hAnsi="Times New Roman" w:cs="Times New Roman"/>
                <w:b/>
                <w:sz w:val="16"/>
                <w:szCs w:val="16"/>
              </w:rPr>
              <w:lastRenderedPageBreak/>
              <w:t>(pdf in MS Excel format)</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lastRenderedPageBreak/>
              <w:t xml:space="preserve">DA – ponudnik/vodilni partner v primeru </w:t>
            </w:r>
            <w:r w:rsidRPr="0015304B">
              <w:rPr>
                <w:rFonts w:ascii="Times New Roman" w:hAnsi="Times New Roman" w:cs="Times New Roman"/>
                <w:b/>
                <w:sz w:val="16"/>
                <w:szCs w:val="16"/>
              </w:rPr>
              <w:lastRenderedPageBreak/>
              <w:t>skupne ponudbe.</w:t>
            </w:r>
          </w:p>
        </w:tc>
      </w:tr>
      <w:tr w:rsidR="00DF0526" w:rsidRPr="0015304B" w:rsidTr="00783169">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lastRenderedPageBreak/>
              <w:t>4.</w:t>
            </w:r>
          </w:p>
        </w:tc>
        <w:tc>
          <w:tcPr>
            <w:tcW w:w="3809" w:type="dxa"/>
            <w:shd w:val="clear" w:color="auto" w:fill="auto"/>
            <w:vAlign w:val="center"/>
          </w:tcPr>
          <w:p w:rsidR="00DF0526" w:rsidRPr="0015304B" w:rsidRDefault="00DF0526" w:rsidP="008C3152">
            <w:pPr>
              <w:spacing w:line="240" w:lineRule="auto"/>
              <w:rPr>
                <w:rFonts w:ascii="Times New Roman" w:hAnsi="Times New Roman"/>
                <w:b/>
                <w:sz w:val="16"/>
                <w:szCs w:val="16"/>
              </w:rPr>
            </w:pPr>
            <w:r w:rsidRPr="0015304B">
              <w:rPr>
                <w:rFonts w:ascii="Times New Roman" w:hAnsi="Times New Roman"/>
                <w:b/>
                <w:sz w:val="16"/>
                <w:szCs w:val="16"/>
              </w:rPr>
              <w:t>ESPD oziroma (OBR-3)</w:t>
            </w:r>
          </w:p>
        </w:tc>
        <w:tc>
          <w:tcPr>
            <w:tcW w:w="1843" w:type="dxa"/>
            <w:shd w:val="clear" w:color="auto" w:fill="auto"/>
            <w:vAlign w:val="center"/>
          </w:tcPr>
          <w:p w:rsidR="00DF0526" w:rsidRPr="0015304B" w:rsidRDefault="00DF0526" w:rsidP="008C3152">
            <w:pPr>
              <w:spacing w:line="240" w:lineRule="auto"/>
              <w:jc w:val="center"/>
              <w:rPr>
                <w:rFonts w:ascii="Times New Roman" w:hAnsi="Times New Roman"/>
                <w:b/>
                <w:sz w:val="16"/>
                <w:szCs w:val="16"/>
              </w:rPr>
            </w:pPr>
            <w:r w:rsidRPr="0015304B">
              <w:rPr>
                <w:rFonts w:ascii="Times New Roman" w:hAnsi="Times New Roman"/>
                <w:b/>
                <w:sz w:val="16"/>
                <w:szCs w:val="16"/>
              </w:rPr>
              <w:t xml:space="preserve">ESPD – ponudnik in ESPD – ostali sodelujoči </w:t>
            </w:r>
          </w:p>
        </w:tc>
        <w:tc>
          <w:tcPr>
            <w:tcW w:w="3260" w:type="dxa"/>
            <w:shd w:val="clear" w:color="auto" w:fill="auto"/>
            <w:vAlign w:val="center"/>
          </w:tcPr>
          <w:p w:rsidR="00DF0526" w:rsidRPr="0015304B" w:rsidRDefault="00DF0526" w:rsidP="008C3152">
            <w:pPr>
              <w:spacing w:line="240" w:lineRule="auto"/>
              <w:rPr>
                <w:rFonts w:ascii="Times New Roman" w:hAnsi="Times New Roman"/>
                <w:b/>
                <w:sz w:val="16"/>
                <w:szCs w:val="16"/>
              </w:rPr>
            </w:pPr>
            <w:r w:rsidRPr="0015304B">
              <w:rPr>
                <w:rFonts w:ascii="Times New Roman" w:hAnsi="Times New Roman"/>
                <w:b/>
                <w:sz w:val="16"/>
                <w:szCs w:val="16"/>
              </w:rPr>
              <w:t>DA – Ponudnik/vsak partner v</w:t>
            </w:r>
            <w:r w:rsidR="00017E8D" w:rsidRPr="0015304B">
              <w:rPr>
                <w:rFonts w:ascii="Times New Roman" w:hAnsi="Times New Roman"/>
                <w:b/>
                <w:sz w:val="16"/>
                <w:szCs w:val="16"/>
              </w:rPr>
              <w:t xml:space="preserve"> skupni ponudbi / podizvajalec/subjekt, na katerega zmogljivosti se sklicuje ponudnik.</w:t>
            </w:r>
          </w:p>
        </w:tc>
      </w:tr>
      <w:tr w:rsidR="00DF0526" w:rsidRPr="0015304B" w:rsidTr="00783169">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5.</w:t>
            </w:r>
          </w:p>
        </w:tc>
        <w:tc>
          <w:tcPr>
            <w:tcW w:w="3809" w:type="dxa"/>
            <w:shd w:val="clear" w:color="auto" w:fill="auto"/>
            <w:vAlign w:val="center"/>
          </w:tcPr>
          <w:p w:rsidR="00DF0526" w:rsidRPr="0015304B" w:rsidRDefault="00171E05" w:rsidP="008C3152">
            <w:pPr>
              <w:pStyle w:val="Golobesedilo"/>
              <w:rPr>
                <w:rFonts w:ascii="Times New Roman" w:hAnsi="Times New Roman" w:cs="Times New Roman"/>
                <w:b/>
                <w:sz w:val="16"/>
                <w:szCs w:val="16"/>
              </w:rPr>
            </w:pPr>
            <w:r w:rsidRPr="0015304B">
              <w:rPr>
                <w:rFonts w:ascii="Times New Roman" w:hAnsi="Times New Roman" w:cs="Times New Roman"/>
                <w:b/>
                <w:sz w:val="16"/>
                <w:szCs w:val="16"/>
              </w:rPr>
              <w:t>Izjava o izpolnjevanju pogojev in sposobnosti ponudnikov s pooblastilom za pridobitev podatkov iz uradnih evidenc (OBR-4)</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171E05" w:rsidP="008C3152">
            <w:pPr>
              <w:pStyle w:val="Golobesedilo"/>
              <w:jc w:val="both"/>
              <w:rPr>
                <w:rFonts w:ascii="Times New Roman" w:hAnsi="Times New Roman" w:cs="Times New Roman"/>
                <w:b/>
                <w:sz w:val="16"/>
                <w:szCs w:val="16"/>
                <w:highlight w:val="yellow"/>
              </w:rPr>
            </w:pPr>
            <w:r w:rsidRPr="0015304B">
              <w:rPr>
                <w:rFonts w:ascii="Times New Roman" w:hAnsi="Times New Roman"/>
                <w:b/>
                <w:sz w:val="16"/>
                <w:szCs w:val="16"/>
              </w:rPr>
              <w:t>DA – Ponudnik/vsak partner v skupni ponudbi / podizvajalec/subjekt, na katerega zmogljivosti se sklicuje ponudnik.</w:t>
            </w:r>
          </w:p>
        </w:tc>
      </w:tr>
      <w:tr w:rsidR="00DF0526" w:rsidRPr="0015304B" w:rsidTr="00783169">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6.</w:t>
            </w:r>
          </w:p>
        </w:tc>
        <w:tc>
          <w:tcPr>
            <w:tcW w:w="3809"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Pooblastilo za pridobitev poda</w:t>
            </w:r>
            <w:r w:rsidR="00171E05" w:rsidRPr="0015304B">
              <w:rPr>
                <w:rFonts w:ascii="Times New Roman" w:hAnsi="Times New Roman" w:cs="Times New Roman"/>
                <w:b/>
                <w:sz w:val="16"/>
                <w:szCs w:val="16"/>
              </w:rPr>
              <w:t>tkov iz kazenske evidence (OBR-4a</w:t>
            </w:r>
            <w:r w:rsidRPr="0015304B">
              <w:rPr>
                <w:rFonts w:ascii="Times New Roman" w:hAnsi="Times New Roman" w:cs="Times New Roman"/>
                <w:b/>
                <w:sz w:val="16"/>
                <w:szCs w:val="16"/>
              </w:rPr>
              <w:t>)</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Ponudnik/vsak partner v skupni ponudbi/podizvajalec/subjekt, na katerega zmogljivosti se sklicuje ponudnik.</w:t>
            </w:r>
          </w:p>
        </w:tc>
      </w:tr>
      <w:tr w:rsidR="00DF0526" w:rsidRPr="0015304B" w:rsidTr="00783169">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7.</w:t>
            </w:r>
          </w:p>
        </w:tc>
        <w:tc>
          <w:tcPr>
            <w:tcW w:w="3809"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udeležbi fizičnih in pravnih oseb v lastništvu ponudnika (OBR-</w:t>
            </w:r>
            <w:r w:rsidR="00171E05" w:rsidRPr="0015304B">
              <w:rPr>
                <w:rFonts w:ascii="Times New Roman" w:hAnsi="Times New Roman" w:cs="Times New Roman"/>
                <w:b/>
                <w:sz w:val="16"/>
                <w:szCs w:val="16"/>
              </w:rPr>
              <w:t>5</w:t>
            </w:r>
            <w:r w:rsidRPr="0015304B">
              <w:rPr>
                <w:rFonts w:ascii="Times New Roman" w:hAnsi="Times New Roman" w:cs="Times New Roman"/>
                <w:b/>
                <w:sz w:val="16"/>
                <w:szCs w:val="16"/>
              </w:rPr>
              <w:t>)</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Ponudnik/vsak partner v skupni ponudbi/podizvajalec/subjekt, na katerega zmogljivosti se sklicuje ponudnik.</w:t>
            </w:r>
          </w:p>
        </w:tc>
      </w:tr>
      <w:tr w:rsidR="00DF0526" w:rsidRPr="0015304B" w:rsidTr="00783169">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8.</w:t>
            </w:r>
          </w:p>
        </w:tc>
        <w:tc>
          <w:tcPr>
            <w:tcW w:w="3809"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Skupna ponudba – izjava in</w:t>
            </w:r>
            <w:r w:rsidR="00171E05" w:rsidRPr="0015304B">
              <w:rPr>
                <w:rFonts w:ascii="Times New Roman" w:hAnsi="Times New Roman" w:cs="Times New Roman"/>
                <w:b/>
                <w:sz w:val="16"/>
                <w:szCs w:val="16"/>
              </w:rPr>
              <w:t xml:space="preserve"> pooblastilo (OBR-6</w:t>
            </w:r>
            <w:r w:rsidRPr="0015304B">
              <w:rPr>
                <w:rFonts w:ascii="Times New Roman" w:hAnsi="Times New Roman" w:cs="Times New Roman"/>
                <w:b/>
                <w:sz w:val="16"/>
                <w:szCs w:val="16"/>
              </w:rPr>
              <w:t>)</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samo v primeru skupne ponudbe.</w:t>
            </w:r>
          </w:p>
        </w:tc>
      </w:tr>
      <w:tr w:rsidR="00171E05" w:rsidRPr="0015304B" w:rsidTr="00783169">
        <w:tc>
          <w:tcPr>
            <w:tcW w:w="552" w:type="dxa"/>
            <w:shd w:val="clear" w:color="auto" w:fill="auto"/>
            <w:vAlign w:val="center"/>
          </w:tcPr>
          <w:p w:rsidR="00171E05" w:rsidRPr="0015304B" w:rsidRDefault="00171E05"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9.</w:t>
            </w:r>
          </w:p>
        </w:tc>
        <w:tc>
          <w:tcPr>
            <w:tcW w:w="3809" w:type="dxa"/>
            <w:shd w:val="clear" w:color="auto" w:fill="auto"/>
            <w:vAlign w:val="center"/>
          </w:tcPr>
          <w:p w:rsidR="00171E05"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Seznam subjektov, katerih zmogljivosti uporablja ponudnik (OBR-7)</w:t>
            </w:r>
          </w:p>
        </w:tc>
        <w:tc>
          <w:tcPr>
            <w:tcW w:w="1843" w:type="dxa"/>
            <w:shd w:val="clear" w:color="auto" w:fill="auto"/>
            <w:vAlign w:val="center"/>
          </w:tcPr>
          <w:p w:rsidR="00171E05" w:rsidRPr="0015304B" w:rsidRDefault="00171E05"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171E05"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 za subjekt, na katerega zmogljivosti se sklicuje ponudnik.</w:t>
            </w:r>
          </w:p>
        </w:tc>
      </w:tr>
      <w:tr w:rsidR="00DF0526" w:rsidRPr="0015304B" w:rsidTr="00783169">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10</w:t>
            </w:r>
            <w:r w:rsidR="00DF0526" w:rsidRPr="0015304B">
              <w:rPr>
                <w:rFonts w:ascii="Times New Roman" w:hAnsi="Times New Roman" w:cs="Times New Roman"/>
                <w:b/>
                <w:sz w:val="16"/>
                <w:szCs w:val="16"/>
              </w:rPr>
              <w:t>.</w:t>
            </w:r>
          </w:p>
        </w:tc>
        <w:tc>
          <w:tcPr>
            <w:tcW w:w="3809"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s</w:t>
            </w:r>
            <w:r w:rsidR="00B069AE" w:rsidRPr="0015304B">
              <w:rPr>
                <w:rFonts w:ascii="Times New Roman" w:hAnsi="Times New Roman" w:cs="Times New Roman"/>
                <w:b/>
                <w:sz w:val="16"/>
                <w:szCs w:val="16"/>
              </w:rPr>
              <w:t>odelovanju s podizvajalci (OBR-8</w:t>
            </w:r>
            <w:r w:rsidRPr="0015304B">
              <w:rPr>
                <w:rFonts w:ascii="Times New Roman" w:hAnsi="Times New Roman" w:cs="Times New Roman"/>
                <w:b/>
                <w:sz w:val="16"/>
                <w:szCs w:val="16"/>
              </w:rPr>
              <w:t>)</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F0526" w:rsidRPr="0015304B" w:rsidTr="00783169">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11</w:t>
            </w:r>
            <w:r w:rsidR="00DF0526" w:rsidRPr="0015304B">
              <w:rPr>
                <w:rFonts w:ascii="Times New Roman" w:hAnsi="Times New Roman" w:cs="Times New Roman"/>
                <w:b/>
                <w:sz w:val="16"/>
                <w:szCs w:val="16"/>
              </w:rPr>
              <w:t>.</w:t>
            </w:r>
          </w:p>
        </w:tc>
        <w:tc>
          <w:tcPr>
            <w:tcW w:w="3809" w:type="dxa"/>
            <w:shd w:val="clear" w:color="auto" w:fill="auto"/>
            <w:vAlign w:val="center"/>
          </w:tcPr>
          <w:p w:rsidR="00DF0526" w:rsidRPr="0015304B" w:rsidRDefault="00B069AE"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Podatki o podizvajalcu (OBR-8</w:t>
            </w:r>
            <w:r w:rsidR="00DF0526" w:rsidRPr="0015304B">
              <w:rPr>
                <w:rFonts w:ascii="Times New Roman" w:hAnsi="Times New Roman" w:cs="Times New Roman"/>
                <w:b/>
                <w:sz w:val="16"/>
                <w:szCs w:val="16"/>
              </w:rPr>
              <w:t>a)</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skupni ponudbi, ki predloži soglasje podizvajalca. Obrazec izpolni podizvajalec, ki zahteva neposredno plačilo od naročnika.</w:t>
            </w:r>
          </w:p>
        </w:tc>
      </w:tr>
      <w:tr w:rsidR="00DF0526" w:rsidRPr="0015304B" w:rsidTr="00783169">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12.</w:t>
            </w:r>
          </w:p>
        </w:tc>
        <w:tc>
          <w:tcPr>
            <w:tcW w:w="3809" w:type="dxa"/>
            <w:shd w:val="clear" w:color="auto" w:fill="auto"/>
            <w:vAlign w:val="center"/>
          </w:tcPr>
          <w:p w:rsidR="00DF0526" w:rsidRPr="0015304B" w:rsidRDefault="00D56F20" w:rsidP="008C3152">
            <w:pPr>
              <w:pStyle w:val="Golobesedilo"/>
              <w:jc w:val="both"/>
              <w:rPr>
                <w:rFonts w:ascii="Times New Roman" w:hAnsi="Times New Roman" w:cs="Times New Roman"/>
                <w:b/>
                <w:sz w:val="16"/>
                <w:szCs w:val="16"/>
                <w:highlight w:val="yellow"/>
              </w:rPr>
            </w:pPr>
            <w:r w:rsidRPr="0015304B">
              <w:rPr>
                <w:rFonts w:ascii="Times New Roman" w:hAnsi="Times New Roman" w:cs="Times New Roman"/>
                <w:b/>
                <w:sz w:val="16"/>
                <w:szCs w:val="16"/>
              </w:rPr>
              <w:t>Reference (OBR-9)</w:t>
            </w:r>
          </w:p>
        </w:tc>
        <w:tc>
          <w:tcPr>
            <w:tcW w:w="1843"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DRUGE PRILOGE</w:t>
            </w:r>
          </w:p>
        </w:tc>
        <w:tc>
          <w:tcPr>
            <w:tcW w:w="3260"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p w:rsidR="00D56F20" w:rsidRPr="0015304B" w:rsidRDefault="00D56F20" w:rsidP="008C3152">
            <w:pPr>
              <w:pStyle w:val="Golobesedilo"/>
              <w:rPr>
                <w:rFonts w:ascii="Times New Roman" w:hAnsi="Times New Roman" w:cs="Times New Roman"/>
                <w:b/>
                <w:color w:val="FF0000"/>
                <w:sz w:val="16"/>
                <w:szCs w:val="16"/>
              </w:rPr>
            </w:pPr>
          </w:p>
          <w:p w:rsidR="00DF0526" w:rsidRPr="0015304B" w:rsidRDefault="00D56F20" w:rsidP="008C3152">
            <w:pPr>
              <w:pStyle w:val="Golobesedilo"/>
              <w:jc w:val="both"/>
              <w:rPr>
                <w:rFonts w:ascii="Times New Roman" w:hAnsi="Times New Roman" w:cs="Times New Roman"/>
                <w:b/>
                <w:sz w:val="16"/>
                <w:szCs w:val="16"/>
                <w:highlight w:val="yellow"/>
              </w:rPr>
            </w:pPr>
            <w:r w:rsidRPr="0015304B">
              <w:rPr>
                <w:rFonts w:ascii="Times New Roman" w:hAnsi="Times New Roman" w:cs="Times New Roman"/>
                <w:b/>
                <w:color w:val="FF0000"/>
                <w:sz w:val="16"/>
                <w:szCs w:val="16"/>
              </w:rPr>
              <w:t>Naročnik bo v primeru skupne ponudbe ali glavnega izvajalca s podizvajalcem priznal referenco za del, ki ga je izvajalec oziroma podizvajalec dejansko izvedel!!!</w:t>
            </w:r>
          </w:p>
        </w:tc>
      </w:tr>
      <w:tr w:rsidR="00D56F20" w:rsidRPr="0015304B" w:rsidTr="00783169">
        <w:tc>
          <w:tcPr>
            <w:tcW w:w="552"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13.</w:t>
            </w:r>
          </w:p>
        </w:tc>
        <w:tc>
          <w:tcPr>
            <w:tcW w:w="3809"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(OBR-9a)</w:t>
            </w:r>
          </w:p>
        </w:tc>
        <w:tc>
          <w:tcPr>
            <w:tcW w:w="1843"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F0526" w:rsidRPr="0015304B" w:rsidTr="00783169">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14</w:t>
            </w:r>
            <w:r w:rsidR="00DF0526" w:rsidRPr="0015304B">
              <w:rPr>
                <w:rFonts w:ascii="Times New Roman" w:hAnsi="Times New Roman" w:cs="Times New Roman"/>
                <w:b/>
                <w:sz w:val="16"/>
                <w:szCs w:val="16"/>
              </w:rPr>
              <w:t>.</w:t>
            </w:r>
          </w:p>
        </w:tc>
        <w:tc>
          <w:tcPr>
            <w:tcW w:w="3809"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soglasju za</w:t>
            </w:r>
            <w:r w:rsidR="00D56F20" w:rsidRPr="0015304B">
              <w:rPr>
                <w:rFonts w:ascii="Times New Roman" w:hAnsi="Times New Roman" w:cs="Times New Roman"/>
                <w:b/>
                <w:sz w:val="16"/>
                <w:szCs w:val="16"/>
              </w:rPr>
              <w:t xml:space="preserve"> odpravo računskih napak (OBR-10</w:t>
            </w:r>
            <w:r w:rsidRPr="0015304B">
              <w:rPr>
                <w:rFonts w:ascii="Times New Roman" w:hAnsi="Times New Roman" w:cs="Times New Roman"/>
                <w:b/>
                <w:sz w:val="16"/>
                <w:szCs w:val="16"/>
              </w:rPr>
              <w:t>)</w:t>
            </w:r>
          </w:p>
        </w:tc>
        <w:tc>
          <w:tcPr>
            <w:tcW w:w="1843"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56F20" w:rsidRPr="0015304B" w:rsidTr="00783169">
        <w:tc>
          <w:tcPr>
            <w:tcW w:w="552"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15.</w:t>
            </w:r>
          </w:p>
        </w:tc>
        <w:tc>
          <w:tcPr>
            <w:tcW w:w="3809"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izvajanju čiščenja (OBR-11)</w:t>
            </w:r>
          </w:p>
        </w:tc>
        <w:tc>
          <w:tcPr>
            <w:tcW w:w="1843"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16.</w:t>
            </w:r>
          </w:p>
        </w:tc>
        <w:tc>
          <w:tcPr>
            <w:tcW w:w="3809" w:type="dxa"/>
            <w:shd w:val="clear" w:color="auto" w:fill="auto"/>
            <w:vAlign w:val="center"/>
          </w:tcPr>
          <w:p w:rsidR="00AB384F" w:rsidRPr="0015304B" w:rsidRDefault="005F0DC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predložitvi mape objekta s planom čiščenja in seznamom čistil (OBR-12)</w:t>
            </w:r>
          </w:p>
        </w:tc>
        <w:tc>
          <w:tcPr>
            <w:tcW w:w="1843"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17.</w:t>
            </w:r>
          </w:p>
        </w:tc>
        <w:tc>
          <w:tcPr>
            <w:tcW w:w="3809" w:type="dxa"/>
            <w:shd w:val="clear" w:color="auto" w:fill="auto"/>
            <w:vAlign w:val="center"/>
          </w:tcPr>
          <w:p w:rsidR="00AB384F" w:rsidRPr="0015304B" w:rsidRDefault="008E593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izpolnjevanju vseh zahtev naročnika (OBR-13)</w:t>
            </w:r>
          </w:p>
        </w:tc>
        <w:tc>
          <w:tcPr>
            <w:tcW w:w="1843"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18.</w:t>
            </w:r>
          </w:p>
        </w:tc>
        <w:tc>
          <w:tcPr>
            <w:tcW w:w="3809" w:type="dxa"/>
            <w:shd w:val="clear" w:color="auto" w:fill="auto"/>
            <w:vAlign w:val="center"/>
          </w:tcPr>
          <w:p w:rsidR="00AB384F" w:rsidRPr="0015304B" w:rsidRDefault="008E593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brezplačnem odvozu embalaže (OBR-14)</w:t>
            </w:r>
          </w:p>
        </w:tc>
        <w:tc>
          <w:tcPr>
            <w:tcW w:w="1843"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19.</w:t>
            </w:r>
          </w:p>
        </w:tc>
        <w:tc>
          <w:tcPr>
            <w:tcW w:w="3809"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čistilih (OBR-15)</w:t>
            </w:r>
          </w:p>
        </w:tc>
        <w:tc>
          <w:tcPr>
            <w:tcW w:w="1843"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20.</w:t>
            </w:r>
          </w:p>
        </w:tc>
        <w:tc>
          <w:tcPr>
            <w:tcW w:w="3809"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usposobljenosti kadra (OBR-16)</w:t>
            </w:r>
          </w:p>
        </w:tc>
        <w:tc>
          <w:tcPr>
            <w:tcW w:w="1843"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rPr>
          <w:trHeight w:val="446"/>
        </w:trPr>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21.</w:t>
            </w:r>
          </w:p>
        </w:tc>
        <w:tc>
          <w:tcPr>
            <w:tcW w:w="3809"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predložitvi izvida nadzora kakovosti storitev čiščenja (OBR-17)</w:t>
            </w:r>
          </w:p>
        </w:tc>
        <w:tc>
          <w:tcPr>
            <w:tcW w:w="1843"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22.</w:t>
            </w:r>
          </w:p>
        </w:tc>
        <w:tc>
          <w:tcPr>
            <w:tcW w:w="3809"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fiksni ponudbeni ceni (OBR-18)</w:t>
            </w:r>
          </w:p>
        </w:tc>
        <w:tc>
          <w:tcPr>
            <w:tcW w:w="1843"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783169">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23.</w:t>
            </w:r>
          </w:p>
        </w:tc>
        <w:tc>
          <w:tcPr>
            <w:tcW w:w="3809" w:type="dxa"/>
            <w:shd w:val="clear" w:color="auto" w:fill="auto"/>
            <w:vAlign w:val="center"/>
          </w:tcPr>
          <w:p w:rsidR="00CA4C49" w:rsidRPr="0015304B" w:rsidRDefault="00CA4C49" w:rsidP="008C3152">
            <w:pPr>
              <w:pStyle w:val="Golobesedilo"/>
              <w:rPr>
                <w:rFonts w:ascii="Times New Roman" w:hAnsi="Times New Roman" w:cs="Times New Roman"/>
                <w:b/>
                <w:sz w:val="16"/>
                <w:szCs w:val="16"/>
              </w:rPr>
            </w:pPr>
            <w:r w:rsidRPr="0015304B">
              <w:rPr>
                <w:rFonts w:ascii="Times New Roman" w:hAnsi="Times New Roman" w:cs="Times New Roman"/>
                <w:b/>
                <w:sz w:val="16"/>
                <w:szCs w:val="16"/>
              </w:rPr>
              <w:t>Menična izjava s pooblastilom za izpolnitev</w:t>
            </w:r>
          </w:p>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za resnost ponudbe (OBR-19)</w:t>
            </w:r>
          </w:p>
        </w:tc>
        <w:tc>
          <w:tcPr>
            <w:tcW w:w="1843" w:type="dxa"/>
            <w:shd w:val="clear" w:color="auto" w:fill="auto"/>
            <w:vAlign w:val="center"/>
          </w:tcPr>
          <w:p w:rsidR="00EC6F7D" w:rsidRPr="00EC6F7D" w:rsidRDefault="00EC6F7D" w:rsidP="008C3152">
            <w:pPr>
              <w:spacing w:line="240" w:lineRule="auto"/>
              <w:rPr>
                <w:b/>
                <w:bCs/>
                <w:color w:val="FF0000"/>
                <w:sz w:val="12"/>
                <w:szCs w:val="12"/>
                <w:lang w:eastAsia="en-US"/>
              </w:rPr>
            </w:pPr>
            <w:r w:rsidRPr="00EC6F7D">
              <w:rPr>
                <w:rFonts w:ascii="Times New Roman" w:hAnsi="Times New Roman"/>
                <w:b/>
                <w:bCs/>
                <w:color w:val="FF0000"/>
                <w:sz w:val="12"/>
                <w:szCs w:val="12"/>
                <w:u w:val="single"/>
                <w:lang w:eastAsia="en-US"/>
              </w:rPr>
              <w:t>Izbran ponudnik bo na poziv naročnika</w:t>
            </w:r>
            <w:r w:rsidRPr="00EC6F7D">
              <w:rPr>
                <w:rFonts w:ascii="Times New Roman" w:hAnsi="Times New Roman"/>
                <w:b/>
                <w:bCs/>
                <w:color w:val="FF0000"/>
                <w:sz w:val="12"/>
                <w:szCs w:val="12"/>
                <w:lang w:eastAsia="en-US"/>
              </w:rPr>
              <w:t xml:space="preserve"> predložil dokazilo v skladu s 5. poglavjem razpisne dokumentacije naročnika (FINAČNA ZAVAROVANJA) na naslov:</w:t>
            </w:r>
            <w:r>
              <w:rPr>
                <w:b/>
                <w:bCs/>
                <w:color w:val="FF0000"/>
                <w:sz w:val="12"/>
                <w:szCs w:val="12"/>
                <w:lang w:eastAsia="en-US"/>
              </w:rPr>
              <w:t xml:space="preserve"> </w:t>
            </w:r>
            <w:r w:rsidRPr="00EC6F7D">
              <w:rPr>
                <w:rFonts w:ascii="Times New Roman" w:hAnsi="Times New Roman"/>
                <w:b/>
                <w:bCs/>
                <w:sz w:val="12"/>
                <w:szCs w:val="12"/>
                <w:lang w:eastAsia="en-US"/>
              </w:rPr>
              <w:t>DOM DANICE VOGRINEC MARIBOR</w:t>
            </w:r>
            <w:r w:rsidR="007B5D86">
              <w:rPr>
                <w:rFonts w:ascii="Times New Roman" w:hAnsi="Times New Roman"/>
                <w:b/>
                <w:bCs/>
                <w:sz w:val="12"/>
                <w:szCs w:val="12"/>
                <w:lang w:eastAsia="en-US"/>
              </w:rPr>
              <w:t>,</w:t>
            </w:r>
          </w:p>
          <w:p w:rsidR="00EC6F7D" w:rsidRPr="00EC6F7D" w:rsidRDefault="00EC6F7D" w:rsidP="008C3152">
            <w:pPr>
              <w:spacing w:line="240" w:lineRule="auto"/>
              <w:rPr>
                <w:rFonts w:ascii="Times New Roman" w:hAnsi="Times New Roman"/>
                <w:b/>
                <w:bCs/>
                <w:sz w:val="12"/>
                <w:szCs w:val="12"/>
                <w:lang w:eastAsia="en-US"/>
              </w:rPr>
            </w:pPr>
            <w:r w:rsidRPr="00EC6F7D">
              <w:rPr>
                <w:rFonts w:ascii="Times New Roman" w:hAnsi="Times New Roman"/>
                <w:b/>
                <w:bCs/>
                <w:sz w:val="12"/>
                <w:szCs w:val="12"/>
                <w:lang w:eastAsia="en-US"/>
              </w:rPr>
              <w:t>Čufarjeva cesta 9</w:t>
            </w:r>
            <w:r w:rsidR="007B5D86">
              <w:rPr>
                <w:rFonts w:ascii="Times New Roman" w:hAnsi="Times New Roman"/>
                <w:b/>
                <w:bCs/>
                <w:sz w:val="12"/>
                <w:szCs w:val="12"/>
                <w:lang w:eastAsia="en-US"/>
              </w:rPr>
              <w:t>,</w:t>
            </w:r>
          </w:p>
          <w:p w:rsidR="00EC6F7D" w:rsidRPr="00EC6F7D" w:rsidRDefault="00EC6F7D" w:rsidP="008C3152">
            <w:pPr>
              <w:spacing w:line="240" w:lineRule="auto"/>
              <w:rPr>
                <w:rFonts w:ascii="Times New Roman" w:hAnsi="Times New Roman"/>
                <w:b/>
                <w:bCs/>
                <w:sz w:val="12"/>
                <w:szCs w:val="12"/>
                <w:lang w:eastAsia="en-US"/>
              </w:rPr>
            </w:pPr>
            <w:r w:rsidRPr="00EC6F7D">
              <w:rPr>
                <w:rFonts w:ascii="Times New Roman" w:hAnsi="Times New Roman"/>
                <w:b/>
                <w:bCs/>
                <w:sz w:val="12"/>
                <w:szCs w:val="12"/>
                <w:lang w:eastAsia="en-US"/>
              </w:rPr>
              <w:t>2000 MARIBOR</w:t>
            </w:r>
          </w:p>
          <w:p w:rsidR="00AB384F" w:rsidRPr="00EC6F7D" w:rsidRDefault="00AB384F" w:rsidP="008C3152">
            <w:pPr>
              <w:pStyle w:val="Golobesedilo"/>
              <w:jc w:val="center"/>
              <w:rPr>
                <w:rFonts w:ascii="Times New Roman" w:hAnsi="Times New Roman" w:cs="Times New Roman"/>
                <w:b/>
                <w:sz w:val="12"/>
                <w:szCs w:val="12"/>
              </w:rPr>
            </w:pP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p w:rsidR="00460BC4" w:rsidRPr="0015304B" w:rsidRDefault="00460BC4" w:rsidP="008C3152">
            <w:pPr>
              <w:pStyle w:val="Golobesedilo"/>
              <w:jc w:val="both"/>
              <w:rPr>
                <w:rFonts w:ascii="Times New Roman" w:hAnsi="Times New Roman" w:cs="Times New Roman"/>
                <w:b/>
                <w:sz w:val="16"/>
                <w:szCs w:val="16"/>
              </w:rPr>
            </w:pPr>
          </w:p>
          <w:p w:rsidR="00460BC4" w:rsidRPr="0015304B" w:rsidRDefault="00460BC4" w:rsidP="008C3152">
            <w:pPr>
              <w:pStyle w:val="Golobesedilo"/>
              <w:jc w:val="both"/>
              <w:rPr>
                <w:rFonts w:ascii="Times New Roman" w:hAnsi="Times New Roman"/>
                <w:b/>
                <w:bCs/>
                <w:sz w:val="16"/>
                <w:szCs w:val="16"/>
              </w:rPr>
            </w:pPr>
            <w:r w:rsidRPr="0015304B">
              <w:rPr>
                <w:rFonts w:ascii="Times New Roman" w:hAnsi="Times New Roman"/>
                <w:b/>
                <w:bCs/>
                <w:color w:val="FF0000"/>
                <w:sz w:val="16"/>
                <w:szCs w:val="16"/>
              </w:rPr>
              <w:t>Izbran ponudnik/vodilni partner v primeru skupne ponudbe bo na poziv naročnika predložil finančno zavarovanje za resnost ponudbe (bianco menico z menično izjavo)!!!</w:t>
            </w:r>
          </w:p>
        </w:tc>
      </w:tr>
      <w:tr w:rsidR="00CA4C49" w:rsidRPr="0015304B" w:rsidTr="00783169">
        <w:tc>
          <w:tcPr>
            <w:tcW w:w="552" w:type="dxa"/>
            <w:shd w:val="clear" w:color="auto" w:fill="auto"/>
            <w:vAlign w:val="center"/>
          </w:tcPr>
          <w:p w:rsidR="00CA4C49" w:rsidRPr="0015304B" w:rsidRDefault="00CA4C49"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24.</w:t>
            </w:r>
          </w:p>
        </w:tc>
        <w:tc>
          <w:tcPr>
            <w:tcW w:w="3809" w:type="dxa"/>
            <w:shd w:val="clear" w:color="auto" w:fill="auto"/>
            <w:vAlign w:val="center"/>
          </w:tcPr>
          <w:p w:rsidR="00CA4C49"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 xml:space="preserve">Izjava o predložitvi finančnega zavarovanja </w:t>
            </w:r>
          </w:p>
          <w:p w:rsidR="00CA4C49"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za dobro izvedbo pogodbene obveznosti (OBR-20)</w:t>
            </w:r>
          </w:p>
        </w:tc>
        <w:tc>
          <w:tcPr>
            <w:tcW w:w="1843" w:type="dxa"/>
            <w:shd w:val="clear" w:color="auto" w:fill="auto"/>
            <w:vAlign w:val="center"/>
          </w:tcPr>
          <w:p w:rsidR="00CA4C49" w:rsidRPr="0015304B" w:rsidRDefault="00CA4C49"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CA4C49"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771594" w:rsidRPr="0015304B" w:rsidTr="00783169">
        <w:tc>
          <w:tcPr>
            <w:tcW w:w="552" w:type="dxa"/>
            <w:shd w:val="clear" w:color="auto" w:fill="auto"/>
            <w:vAlign w:val="center"/>
          </w:tcPr>
          <w:p w:rsidR="00771594" w:rsidRPr="0015304B" w:rsidRDefault="00771594" w:rsidP="00771594">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25.</w:t>
            </w:r>
          </w:p>
        </w:tc>
        <w:tc>
          <w:tcPr>
            <w:tcW w:w="3809" w:type="dxa"/>
            <w:shd w:val="clear" w:color="auto" w:fill="auto"/>
            <w:vAlign w:val="center"/>
          </w:tcPr>
          <w:p w:rsidR="00771594" w:rsidRPr="0015304B" w:rsidRDefault="006335B8" w:rsidP="00771594">
            <w:pPr>
              <w:pStyle w:val="Golobesedilo"/>
              <w:jc w:val="both"/>
              <w:rPr>
                <w:rFonts w:ascii="Times New Roman" w:hAnsi="Times New Roman" w:cs="Times New Roman"/>
                <w:b/>
                <w:sz w:val="16"/>
                <w:szCs w:val="16"/>
              </w:rPr>
            </w:pPr>
            <w:r w:rsidRPr="006335B8">
              <w:rPr>
                <w:rFonts w:ascii="Times New Roman" w:hAnsi="Times New Roman" w:cs="Times New Roman"/>
                <w:b/>
                <w:sz w:val="16"/>
                <w:szCs w:val="16"/>
              </w:rPr>
              <w:t xml:space="preserve">Odstotek </w:t>
            </w:r>
            <w:r>
              <w:rPr>
                <w:rFonts w:ascii="Times New Roman" w:hAnsi="Times New Roman" w:cs="Times New Roman"/>
                <w:b/>
                <w:sz w:val="16"/>
                <w:szCs w:val="16"/>
              </w:rPr>
              <w:t>starejših med vsemi zaposlenimi (OBR-21)</w:t>
            </w:r>
            <w:r w:rsidR="00BF48E8">
              <w:rPr>
                <w:rFonts w:ascii="Times New Roman" w:hAnsi="Times New Roman" w:cs="Times New Roman"/>
                <w:b/>
                <w:sz w:val="16"/>
                <w:szCs w:val="16"/>
              </w:rPr>
              <w:t xml:space="preserve"> (merilo iz razpisne dokumentacije)</w:t>
            </w:r>
            <w:r>
              <w:rPr>
                <w:rFonts w:ascii="Times New Roman" w:hAnsi="Times New Roman" w:cs="Times New Roman"/>
                <w:b/>
                <w:sz w:val="16"/>
                <w:szCs w:val="16"/>
              </w:rPr>
              <w:t xml:space="preserve"> </w:t>
            </w:r>
          </w:p>
        </w:tc>
        <w:tc>
          <w:tcPr>
            <w:tcW w:w="1843" w:type="dxa"/>
            <w:shd w:val="clear" w:color="auto" w:fill="auto"/>
            <w:vAlign w:val="center"/>
          </w:tcPr>
          <w:p w:rsidR="00771594" w:rsidRPr="0015304B" w:rsidRDefault="00550927" w:rsidP="00771594">
            <w:pPr>
              <w:pStyle w:val="Golobesedilo"/>
              <w:jc w:val="center"/>
              <w:rPr>
                <w:rFonts w:ascii="Times New Roman" w:hAnsi="Times New Roman" w:cs="Times New Roman"/>
                <w:b/>
                <w:sz w:val="16"/>
                <w:szCs w:val="16"/>
              </w:rPr>
            </w:pPr>
            <w:r w:rsidRPr="00550927">
              <w:rPr>
                <w:rFonts w:ascii="Times New Roman" w:hAnsi="Times New Roman" w:cs="Times New Roman"/>
                <w:b/>
                <w:sz w:val="16"/>
                <w:szCs w:val="16"/>
              </w:rPr>
              <w:t>DRUGE PRILOGE</w:t>
            </w:r>
          </w:p>
        </w:tc>
        <w:tc>
          <w:tcPr>
            <w:tcW w:w="3260" w:type="dxa"/>
            <w:shd w:val="clear" w:color="auto" w:fill="auto"/>
            <w:vAlign w:val="center"/>
          </w:tcPr>
          <w:p w:rsidR="00771594" w:rsidRDefault="00550927" w:rsidP="00771594">
            <w:pPr>
              <w:pStyle w:val="Golobesedilo"/>
              <w:jc w:val="both"/>
              <w:rPr>
                <w:rFonts w:ascii="Times New Roman" w:hAnsi="Times New Roman" w:cs="Times New Roman"/>
                <w:b/>
                <w:sz w:val="16"/>
                <w:szCs w:val="16"/>
              </w:rPr>
            </w:pPr>
            <w:r w:rsidRPr="00550927">
              <w:rPr>
                <w:rFonts w:ascii="Times New Roman" w:hAnsi="Times New Roman" w:cs="Times New Roman"/>
                <w:b/>
                <w:sz w:val="16"/>
                <w:szCs w:val="16"/>
              </w:rPr>
              <w:t>DA – Ponudnik/vodilni partner v primeru skupne ponudbe.</w:t>
            </w:r>
          </w:p>
          <w:p w:rsidR="00C92305" w:rsidRDefault="00C92305" w:rsidP="00771594">
            <w:pPr>
              <w:pStyle w:val="Golobesedilo"/>
              <w:jc w:val="both"/>
              <w:rPr>
                <w:rFonts w:ascii="Times New Roman" w:hAnsi="Times New Roman" w:cs="Times New Roman"/>
                <w:b/>
                <w:sz w:val="16"/>
                <w:szCs w:val="16"/>
              </w:rPr>
            </w:pPr>
          </w:p>
          <w:p w:rsidR="00C92305" w:rsidRPr="009D3A5D" w:rsidRDefault="009B01C2" w:rsidP="00C92305">
            <w:pPr>
              <w:pStyle w:val="Golobesedilo"/>
              <w:jc w:val="both"/>
              <w:rPr>
                <w:rFonts w:ascii="Times New Roman" w:hAnsi="Times New Roman"/>
                <w:b/>
                <w:color w:val="498CF1" w:themeColor="background2" w:themeShade="BF"/>
                <w:sz w:val="16"/>
                <w:szCs w:val="16"/>
              </w:rPr>
            </w:pPr>
            <w:r>
              <w:rPr>
                <w:rFonts w:ascii="Times New Roman" w:hAnsi="Times New Roman"/>
                <w:b/>
                <w:color w:val="498CF1" w:themeColor="background2" w:themeShade="BF"/>
                <w:sz w:val="16"/>
                <w:szCs w:val="16"/>
              </w:rPr>
              <w:t xml:space="preserve">Ponudnik, ki ima na dan objave </w:t>
            </w:r>
            <w:r w:rsidR="00C92305" w:rsidRPr="00C92305">
              <w:rPr>
                <w:rFonts w:ascii="Times New Roman" w:hAnsi="Times New Roman"/>
                <w:b/>
                <w:color w:val="498CF1" w:themeColor="background2" w:themeShade="BF"/>
                <w:sz w:val="16"/>
                <w:szCs w:val="16"/>
              </w:rPr>
              <w:t>predmetnega naročila na Portalu javnih naročil med vsemi zaposlenimi zaposlenih določen odstotek starejših (tisti, ki so na dan objave predmetnega naročila na Portalu javnih naročil že dopolnili najmanj 55 let in še niso dopolnili 65 let), dobi dodatne točke.</w:t>
            </w:r>
            <w:r w:rsidR="009D3A5D">
              <w:rPr>
                <w:rFonts w:ascii="Times New Roman" w:hAnsi="Times New Roman"/>
                <w:b/>
                <w:color w:val="498CF1" w:themeColor="background2" w:themeShade="BF"/>
                <w:sz w:val="16"/>
                <w:szCs w:val="16"/>
              </w:rPr>
              <w:t xml:space="preserve"> </w:t>
            </w:r>
            <w:r w:rsidR="00C92305" w:rsidRPr="00C92305">
              <w:rPr>
                <w:rFonts w:ascii="Times New Roman" w:hAnsi="Times New Roman"/>
                <w:b/>
                <w:bCs/>
                <w:color w:val="498CF1" w:themeColor="background2" w:themeShade="BF"/>
                <w:sz w:val="16"/>
                <w:szCs w:val="16"/>
              </w:rPr>
              <w:t>Odstotek s</w:t>
            </w:r>
            <w:r w:rsidR="008D241C">
              <w:rPr>
                <w:rFonts w:ascii="Times New Roman" w:hAnsi="Times New Roman"/>
                <w:b/>
                <w:bCs/>
                <w:color w:val="498CF1" w:themeColor="background2" w:themeShade="BF"/>
                <w:sz w:val="16"/>
                <w:szCs w:val="16"/>
              </w:rPr>
              <w:t>tarejših med vsemi zaposlenimi š</w:t>
            </w:r>
            <w:r w:rsidR="00C92305" w:rsidRPr="00C92305">
              <w:rPr>
                <w:rFonts w:ascii="Times New Roman" w:hAnsi="Times New Roman"/>
                <w:b/>
                <w:bCs/>
                <w:color w:val="498CF1" w:themeColor="background2" w:themeShade="BF"/>
                <w:sz w:val="16"/>
                <w:szCs w:val="16"/>
              </w:rPr>
              <w:t xml:space="preserve">tevilo dodatnih točk </w:t>
            </w:r>
            <w:r w:rsidR="00C92305" w:rsidRPr="00C92305">
              <w:rPr>
                <w:rFonts w:ascii="Times New Roman" w:hAnsi="Times New Roman"/>
                <w:b/>
                <w:color w:val="498CF1" w:themeColor="background2" w:themeShade="BF"/>
                <w:sz w:val="16"/>
                <w:szCs w:val="16"/>
              </w:rPr>
              <w:t>do vključno 10 % 1</w:t>
            </w:r>
            <w:r w:rsidR="00C92305" w:rsidRPr="00C92305">
              <w:rPr>
                <w:rFonts w:ascii="Times New Roman" w:hAnsi="Times New Roman"/>
                <w:b/>
                <w:bCs/>
                <w:color w:val="498CF1" w:themeColor="background2" w:themeShade="BF"/>
                <w:sz w:val="16"/>
                <w:szCs w:val="16"/>
              </w:rPr>
              <w:t xml:space="preserve"> </w:t>
            </w:r>
            <w:r w:rsidR="00C92305" w:rsidRPr="00C92305">
              <w:rPr>
                <w:rFonts w:ascii="Times New Roman" w:hAnsi="Times New Roman"/>
                <w:b/>
                <w:color w:val="498CF1" w:themeColor="background2" w:themeShade="BF"/>
                <w:sz w:val="16"/>
                <w:szCs w:val="16"/>
              </w:rPr>
              <w:t>nad 10 do vključno 15 % 3 nad 15 % 5 točk.</w:t>
            </w:r>
          </w:p>
          <w:p w:rsidR="00C92305" w:rsidRPr="00C92305" w:rsidRDefault="00C92305" w:rsidP="00771594">
            <w:pPr>
              <w:pStyle w:val="Golobesedilo"/>
              <w:jc w:val="both"/>
              <w:rPr>
                <w:rFonts w:ascii="Times New Roman" w:hAnsi="Times New Roman"/>
                <w:b/>
                <w:sz w:val="16"/>
                <w:szCs w:val="16"/>
              </w:rPr>
            </w:pPr>
            <w:r w:rsidRPr="00C92305">
              <w:rPr>
                <w:rFonts w:ascii="Times New Roman" w:hAnsi="Times New Roman"/>
                <w:b/>
                <w:color w:val="498CF1" w:themeColor="background2" w:themeShade="BF"/>
                <w:sz w:val="16"/>
                <w:szCs w:val="16"/>
              </w:rPr>
              <w:t xml:space="preserve">V primeru, da ponudnik na dan objave </w:t>
            </w:r>
            <w:r w:rsidRPr="00C92305">
              <w:rPr>
                <w:rFonts w:ascii="Times New Roman" w:hAnsi="Times New Roman"/>
                <w:b/>
                <w:color w:val="498CF1" w:themeColor="background2" w:themeShade="BF"/>
                <w:sz w:val="16"/>
                <w:szCs w:val="16"/>
              </w:rPr>
              <w:lastRenderedPageBreak/>
              <w:t>predmetnega naročila na Portalu javnih naročil med vsemi zaposlenimi nima zaposlenih starejših (tisti, ki so na dan objave predmetnega naročila na Portalu javnih naročil že dopolnili najmanj 55 let in še niso dopolnili 65 let), prejme nič (0) točk.</w:t>
            </w:r>
          </w:p>
        </w:tc>
      </w:tr>
      <w:tr w:rsidR="00771594" w:rsidRPr="0015304B" w:rsidTr="00783169">
        <w:tc>
          <w:tcPr>
            <w:tcW w:w="552" w:type="dxa"/>
            <w:shd w:val="clear" w:color="auto" w:fill="auto"/>
            <w:vAlign w:val="center"/>
          </w:tcPr>
          <w:p w:rsidR="00771594" w:rsidRDefault="00771594" w:rsidP="00771594">
            <w:pPr>
              <w:pStyle w:val="Golobesedilo"/>
              <w:jc w:val="center"/>
              <w:rPr>
                <w:rFonts w:ascii="Times New Roman" w:hAnsi="Times New Roman" w:cs="Times New Roman"/>
                <w:b/>
                <w:sz w:val="16"/>
                <w:szCs w:val="16"/>
              </w:rPr>
            </w:pPr>
            <w:r>
              <w:rPr>
                <w:rFonts w:ascii="Times New Roman" w:hAnsi="Times New Roman" w:cs="Times New Roman"/>
                <w:b/>
                <w:sz w:val="16"/>
                <w:szCs w:val="16"/>
              </w:rPr>
              <w:lastRenderedPageBreak/>
              <w:t>26.</w:t>
            </w:r>
          </w:p>
        </w:tc>
        <w:tc>
          <w:tcPr>
            <w:tcW w:w="3809" w:type="dxa"/>
            <w:shd w:val="clear" w:color="auto" w:fill="auto"/>
            <w:vAlign w:val="center"/>
          </w:tcPr>
          <w:p w:rsidR="00771594" w:rsidRPr="0015304B" w:rsidRDefault="00771594" w:rsidP="00771594">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VZOREC POGODBE</w:t>
            </w:r>
          </w:p>
        </w:tc>
        <w:tc>
          <w:tcPr>
            <w:tcW w:w="1843" w:type="dxa"/>
            <w:shd w:val="clear" w:color="auto" w:fill="auto"/>
            <w:vAlign w:val="center"/>
          </w:tcPr>
          <w:p w:rsidR="00771594" w:rsidRPr="0015304B" w:rsidRDefault="00771594" w:rsidP="00771594">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w:t>
            </w:r>
          </w:p>
        </w:tc>
        <w:tc>
          <w:tcPr>
            <w:tcW w:w="3260" w:type="dxa"/>
            <w:shd w:val="clear" w:color="auto" w:fill="auto"/>
            <w:vAlign w:val="center"/>
          </w:tcPr>
          <w:p w:rsidR="00771594" w:rsidRPr="0015304B" w:rsidRDefault="00771594" w:rsidP="00771594">
            <w:pPr>
              <w:pStyle w:val="Golobesedilo"/>
              <w:jc w:val="center"/>
              <w:rPr>
                <w:rFonts w:ascii="Times New Roman" w:hAnsi="Times New Roman" w:cs="Times New Roman"/>
                <w:b/>
                <w:i/>
                <w:color w:val="FF0000"/>
                <w:sz w:val="16"/>
                <w:szCs w:val="16"/>
              </w:rPr>
            </w:pPr>
            <w:r w:rsidRPr="0015304B">
              <w:rPr>
                <w:rFonts w:ascii="Times New Roman" w:hAnsi="Times New Roman" w:cs="Times New Roman"/>
                <w:b/>
                <w:i/>
                <w:color w:val="FF0000"/>
                <w:sz w:val="16"/>
                <w:szCs w:val="16"/>
              </w:rPr>
              <w:t>VZOREC POGODBE SE OB ODDAJI PONUDBE NE PRILAGA!!!</w:t>
            </w:r>
          </w:p>
          <w:p w:rsidR="00771594" w:rsidRPr="0015304B" w:rsidRDefault="00771594" w:rsidP="00771594">
            <w:pPr>
              <w:pStyle w:val="Golobesedilo"/>
              <w:jc w:val="center"/>
              <w:rPr>
                <w:rFonts w:ascii="Times New Roman" w:hAnsi="Times New Roman" w:cs="Times New Roman"/>
                <w:b/>
                <w:i/>
                <w:color w:val="FF0000"/>
                <w:sz w:val="16"/>
                <w:szCs w:val="16"/>
              </w:rPr>
            </w:pPr>
          </w:p>
          <w:p w:rsidR="00771594" w:rsidRPr="0015304B" w:rsidRDefault="00771594" w:rsidP="00771594">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Z oddajo ponudbe ponudnik potrdi, da je seznanjen z vzorcem pogodbe in soglaša z njegovo vsebino.</w:t>
            </w:r>
          </w:p>
        </w:tc>
      </w:tr>
      <w:tr w:rsidR="00771594" w:rsidRPr="0015304B" w:rsidTr="00783169">
        <w:tc>
          <w:tcPr>
            <w:tcW w:w="552" w:type="dxa"/>
            <w:shd w:val="clear" w:color="auto" w:fill="auto"/>
            <w:vAlign w:val="center"/>
          </w:tcPr>
          <w:p w:rsidR="00771594" w:rsidRDefault="00771594" w:rsidP="00771594">
            <w:pPr>
              <w:pStyle w:val="Golobesedilo"/>
              <w:jc w:val="center"/>
              <w:rPr>
                <w:rFonts w:ascii="Times New Roman" w:hAnsi="Times New Roman" w:cs="Times New Roman"/>
                <w:b/>
                <w:sz w:val="16"/>
                <w:szCs w:val="16"/>
              </w:rPr>
            </w:pPr>
            <w:r>
              <w:rPr>
                <w:rFonts w:ascii="Times New Roman" w:hAnsi="Times New Roman" w:cs="Times New Roman"/>
                <w:b/>
                <w:sz w:val="16"/>
                <w:szCs w:val="16"/>
              </w:rPr>
              <w:t>27.</w:t>
            </w:r>
          </w:p>
        </w:tc>
        <w:tc>
          <w:tcPr>
            <w:tcW w:w="3809" w:type="dxa"/>
            <w:shd w:val="clear" w:color="auto" w:fill="auto"/>
            <w:vAlign w:val="center"/>
          </w:tcPr>
          <w:p w:rsidR="00771594" w:rsidRPr="00020B69" w:rsidRDefault="00771594" w:rsidP="00771594">
            <w:pPr>
              <w:pStyle w:val="Golobesedilo"/>
              <w:jc w:val="both"/>
              <w:rPr>
                <w:rFonts w:ascii="Times New Roman" w:hAnsi="Times New Roman" w:cs="Times New Roman"/>
                <w:b/>
                <w:sz w:val="16"/>
                <w:szCs w:val="16"/>
              </w:rPr>
            </w:pPr>
            <w:r w:rsidRPr="001F0397">
              <w:rPr>
                <w:rFonts w:ascii="Times New Roman" w:hAnsi="Times New Roman" w:cs="Times New Roman"/>
                <w:b/>
                <w:sz w:val="16"/>
                <w:szCs w:val="16"/>
              </w:rPr>
              <w:t>Podpisan etični kodeks zaposlovanja</w:t>
            </w:r>
            <w:r>
              <w:rPr>
                <w:rFonts w:ascii="Times New Roman" w:hAnsi="Times New Roman" w:cs="Times New Roman"/>
                <w:b/>
                <w:sz w:val="16"/>
                <w:szCs w:val="16"/>
              </w:rPr>
              <w:t xml:space="preserve"> (merilo iz razpisne dokumentacije)</w:t>
            </w:r>
          </w:p>
        </w:tc>
        <w:tc>
          <w:tcPr>
            <w:tcW w:w="1843" w:type="dxa"/>
            <w:shd w:val="clear" w:color="auto" w:fill="auto"/>
            <w:vAlign w:val="center"/>
          </w:tcPr>
          <w:p w:rsidR="00771594" w:rsidRPr="00020B69" w:rsidRDefault="00771594" w:rsidP="00771594">
            <w:pPr>
              <w:pStyle w:val="Golobesedilo"/>
              <w:jc w:val="center"/>
              <w:rPr>
                <w:rFonts w:ascii="Times New Roman" w:hAnsi="Times New Roman" w:cs="Times New Roman"/>
                <w:b/>
                <w:sz w:val="16"/>
                <w:szCs w:val="16"/>
              </w:rPr>
            </w:pPr>
            <w:r w:rsidRPr="007A621C">
              <w:rPr>
                <w:rFonts w:ascii="Times New Roman" w:hAnsi="Times New Roman" w:cs="Times New Roman"/>
                <w:b/>
                <w:sz w:val="16"/>
                <w:szCs w:val="16"/>
              </w:rPr>
              <w:t>DRUGE PRILOGE</w:t>
            </w:r>
          </w:p>
        </w:tc>
        <w:tc>
          <w:tcPr>
            <w:tcW w:w="3260" w:type="dxa"/>
            <w:shd w:val="clear" w:color="auto" w:fill="auto"/>
            <w:vAlign w:val="center"/>
          </w:tcPr>
          <w:p w:rsidR="00771594" w:rsidRPr="00CD6894" w:rsidRDefault="00771594" w:rsidP="00771594">
            <w:pPr>
              <w:pStyle w:val="Golobesedilo"/>
              <w:jc w:val="center"/>
              <w:rPr>
                <w:rFonts w:ascii="Times New Roman" w:hAnsi="Times New Roman" w:cs="Times New Roman"/>
                <w:b/>
                <w:i/>
                <w:color w:val="000000" w:themeColor="text1"/>
                <w:sz w:val="16"/>
                <w:szCs w:val="16"/>
              </w:rPr>
            </w:pPr>
            <w:r w:rsidRPr="00CD6894">
              <w:rPr>
                <w:rFonts w:ascii="Times New Roman" w:hAnsi="Times New Roman" w:cs="Times New Roman"/>
                <w:b/>
                <w:i/>
                <w:color w:val="498CF1" w:themeColor="background2" w:themeShade="BF"/>
                <w:sz w:val="16"/>
                <w:szCs w:val="16"/>
              </w:rPr>
              <w:t xml:space="preserve">Ponudnik, ki ima sprejet etični kodeks </w:t>
            </w:r>
            <w:r w:rsidR="003C14D2">
              <w:rPr>
                <w:rFonts w:ascii="Times New Roman" w:hAnsi="Times New Roman" w:cs="Times New Roman"/>
                <w:b/>
                <w:i/>
                <w:color w:val="498CF1" w:themeColor="background2" w:themeShade="BF"/>
                <w:sz w:val="16"/>
                <w:szCs w:val="16"/>
              </w:rPr>
              <w:t>zaposlovanja, prejme 5</w:t>
            </w:r>
            <w:r w:rsidRPr="00CD6894">
              <w:rPr>
                <w:rFonts w:ascii="Times New Roman" w:hAnsi="Times New Roman" w:cs="Times New Roman"/>
                <w:b/>
                <w:i/>
                <w:color w:val="498CF1" w:themeColor="background2" w:themeShade="BF"/>
                <w:sz w:val="16"/>
                <w:szCs w:val="16"/>
              </w:rPr>
              <w:t xml:space="preserve"> točk, ponudnik, ki ga nima sklenjenega, prejme 0 točk.</w:t>
            </w:r>
          </w:p>
        </w:tc>
      </w:tr>
      <w:tr w:rsidR="00771594" w:rsidRPr="0015304B" w:rsidTr="00783169">
        <w:tc>
          <w:tcPr>
            <w:tcW w:w="552" w:type="dxa"/>
            <w:shd w:val="clear" w:color="auto" w:fill="auto"/>
            <w:vAlign w:val="center"/>
          </w:tcPr>
          <w:p w:rsidR="00771594" w:rsidRDefault="00BB5BF5" w:rsidP="00771594">
            <w:pPr>
              <w:pStyle w:val="Golobesedilo"/>
              <w:jc w:val="center"/>
              <w:rPr>
                <w:rFonts w:ascii="Times New Roman" w:hAnsi="Times New Roman" w:cs="Times New Roman"/>
                <w:b/>
                <w:sz w:val="16"/>
                <w:szCs w:val="16"/>
              </w:rPr>
            </w:pPr>
            <w:r>
              <w:rPr>
                <w:rFonts w:ascii="Times New Roman" w:hAnsi="Times New Roman" w:cs="Times New Roman"/>
                <w:b/>
                <w:sz w:val="16"/>
                <w:szCs w:val="16"/>
              </w:rPr>
              <w:t>28</w:t>
            </w:r>
            <w:r w:rsidR="00771594">
              <w:rPr>
                <w:rFonts w:ascii="Times New Roman" w:hAnsi="Times New Roman" w:cs="Times New Roman"/>
                <w:b/>
                <w:sz w:val="16"/>
                <w:szCs w:val="16"/>
              </w:rPr>
              <w:t>.</w:t>
            </w:r>
          </w:p>
        </w:tc>
        <w:tc>
          <w:tcPr>
            <w:tcW w:w="3809" w:type="dxa"/>
            <w:shd w:val="clear" w:color="auto" w:fill="auto"/>
            <w:vAlign w:val="center"/>
          </w:tcPr>
          <w:p w:rsidR="00771594" w:rsidRDefault="00771594" w:rsidP="00771594">
            <w:pPr>
              <w:pStyle w:val="Golobesedilo"/>
              <w:jc w:val="both"/>
              <w:rPr>
                <w:rFonts w:ascii="Times New Roman" w:hAnsi="Times New Roman" w:cs="Times New Roman"/>
                <w:b/>
                <w:sz w:val="16"/>
                <w:szCs w:val="16"/>
              </w:rPr>
            </w:pPr>
            <w:r>
              <w:rPr>
                <w:rFonts w:ascii="Times New Roman" w:hAnsi="Times New Roman" w:cs="Times New Roman"/>
                <w:b/>
                <w:sz w:val="16"/>
                <w:szCs w:val="16"/>
              </w:rPr>
              <w:t>Obrazec A – kontaktne osebe izvajalca</w:t>
            </w:r>
          </w:p>
        </w:tc>
        <w:tc>
          <w:tcPr>
            <w:tcW w:w="1843" w:type="dxa"/>
            <w:shd w:val="clear" w:color="auto" w:fill="auto"/>
            <w:vAlign w:val="center"/>
          </w:tcPr>
          <w:p w:rsidR="00771594" w:rsidRPr="007A621C" w:rsidRDefault="00771594" w:rsidP="00771594">
            <w:pPr>
              <w:pStyle w:val="Golobesedilo"/>
              <w:jc w:val="center"/>
              <w:rPr>
                <w:rFonts w:ascii="Times New Roman" w:hAnsi="Times New Roman" w:cs="Times New Roman"/>
                <w:b/>
                <w:sz w:val="16"/>
                <w:szCs w:val="16"/>
              </w:rPr>
            </w:pPr>
            <w:r w:rsidRPr="0050243A">
              <w:rPr>
                <w:rFonts w:ascii="Times New Roman" w:hAnsi="Times New Roman" w:cs="Times New Roman"/>
                <w:b/>
                <w:sz w:val="16"/>
                <w:szCs w:val="16"/>
              </w:rPr>
              <w:t>DRUGE PRILOGE</w:t>
            </w:r>
          </w:p>
        </w:tc>
        <w:tc>
          <w:tcPr>
            <w:tcW w:w="3260" w:type="dxa"/>
            <w:shd w:val="clear" w:color="auto" w:fill="auto"/>
            <w:vAlign w:val="center"/>
          </w:tcPr>
          <w:p w:rsidR="00771594" w:rsidRPr="0050243A" w:rsidRDefault="00771594" w:rsidP="00771594">
            <w:pPr>
              <w:pStyle w:val="Golobesedilo"/>
              <w:jc w:val="center"/>
              <w:rPr>
                <w:rFonts w:ascii="Times New Roman" w:hAnsi="Times New Roman" w:cs="Times New Roman"/>
                <w:b/>
                <w:color w:val="498CF1" w:themeColor="background2" w:themeShade="BF"/>
                <w:sz w:val="16"/>
                <w:szCs w:val="16"/>
              </w:rPr>
            </w:pPr>
            <w:r w:rsidRPr="0050243A">
              <w:rPr>
                <w:rFonts w:ascii="Times New Roman" w:hAnsi="Times New Roman" w:cs="Times New Roman"/>
                <w:b/>
                <w:color w:val="000000" w:themeColor="text1"/>
                <w:sz w:val="16"/>
                <w:szCs w:val="16"/>
              </w:rPr>
              <w:t>DA – Ponudnik/vodilni partner v primeru skupne ponudbe.</w:t>
            </w:r>
          </w:p>
        </w:tc>
      </w:tr>
      <w:tr w:rsidR="00771594" w:rsidRPr="0015304B" w:rsidTr="008E7C10">
        <w:trPr>
          <w:trHeight w:val="252"/>
        </w:trPr>
        <w:tc>
          <w:tcPr>
            <w:tcW w:w="552" w:type="dxa"/>
            <w:shd w:val="clear" w:color="auto" w:fill="auto"/>
            <w:vAlign w:val="center"/>
          </w:tcPr>
          <w:p w:rsidR="00771594" w:rsidRDefault="00BB5BF5" w:rsidP="00771594">
            <w:pPr>
              <w:pStyle w:val="Golobesedilo"/>
              <w:jc w:val="center"/>
              <w:rPr>
                <w:rFonts w:ascii="Times New Roman" w:hAnsi="Times New Roman" w:cs="Times New Roman"/>
                <w:b/>
                <w:sz w:val="16"/>
                <w:szCs w:val="16"/>
              </w:rPr>
            </w:pPr>
            <w:r>
              <w:rPr>
                <w:rFonts w:ascii="Times New Roman" w:hAnsi="Times New Roman" w:cs="Times New Roman"/>
                <w:b/>
                <w:sz w:val="16"/>
                <w:szCs w:val="16"/>
              </w:rPr>
              <w:t>29</w:t>
            </w:r>
            <w:r w:rsidR="00771594">
              <w:rPr>
                <w:rFonts w:ascii="Times New Roman" w:hAnsi="Times New Roman" w:cs="Times New Roman"/>
                <w:b/>
                <w:sz w:val="16"/>
                <w:szCs w:val="16"/>
              </w:rPr>
              <w:t>.</w:t>
            </w:r>
          </w:p>
        </w:tc>
        <w:tc>
          <w:tcPr>
            <w:tcW w:w="3809" w:type="dxa"/>
            <w:shd w:val="clear" w:color="auto" w:fill="auto"/>
            <w:vAlign w:val="center"/>
          </w:tcPr>
          <w:p w:rsidR="00771594" w:rsidRDefault="00771594" w:rsidP="00771594">
            <w:pPr>
              <w:pStyle w:val="Golobesedilo"/>
              <w:jc w:val="both"/>
              <w:rPr>
                <w:rFonts w:ascii="Times New Roman" w:hAnsi="Times New Roman" w:cs="Times New Roman"/>
                <w:b/>
                <w:sz w:val="16"/>
                <w:szCs w:val="16"/>
              </w:rPr>
            </w:pPr>
            <w:r>
              <w:rPr>
                <w:rFonts w:ascii="Times New Roman" w:hAnsi="Times New Roman" w:cs="Times New Roman"/>
                <w:b/>
                <w:sz w:val="16"/>
                <w:szCs w:val="16"/>
              </w:rPr>
              <w:t>Obrazci B, B1, B2, C, D, E, F</w:t>
            </w:r>
          </w:p>
        </w:tc>
        <w:tc>
          <w:tcPr>
            <w:tcW w:w="1843" w:type="dxa"/>
            <w:shd w:val="clear" w:color="auto" w:fill="auto"/>
            <w:vAlign w:val="center"/>
          </w:tcPr>
          <w:p w:rsidR="00771594" w:rsidRPr="0050243A" w:rsidRDefault="00771594" w:rsidP="00771594">
            <w:pPr>
              <w:pStyle w:val="Golobesedilo"/>
              <w:jc w:val="center"/>
              <w:rPr>
                <w:rFonts w:ascii="Times New Roman" w:hAnsi="Times New Roman" w:cs="Times New Roman"/>
                <w:b/>
                <w:sz w:val="16"/>
                <w:szCs w:val="16"/>
              </w:rPr>
            </w:pPr>
            <w:r>
              <w:rPr>
                <w:rFonts w:ascii="Times New Roman" w:hAnsi="Times New Roman" w:cs="Times New Roman"/>
                <w:b/>
                <w:sz w:val="16"/>
                <w:szCs w:val="16"/>
              </w:rPr>
              <w:t>/</w:t>
            </w:r>
          </w:p>
        </w:tc>
        <w:tc>
          <w:tcPr>
            <w:tcW w:w="3260" w:type="dxa"/>
            <w:shd w:val="clear" w:color="auto" w:fill="auto"/>
            <w:vAlign w:val="center"/>
          </w:tcPr>
          <w:p w:rsidR="00771594" w:rsidRDefault="00771594" w:rsidP="00771594">
            <w:pPr>
              <w:pStyle w:val="Golobesedilo"/>
              <w:jc w:val="center"/>
              <w:rPr>
                <w:rFonts w:ascii="Times New Roman" w:hAnsi="Times New Roman" w:cs="Times New Roman"/>
                <w:b/>
                <w:i/>
                <w:color w:val="FF0000"/>
                <w:sz w:val="16"/>
                <w:szCs w:val="16"/>
              </w:rPr>
            </w:pPr>
            <w:r>
              <w:rPr>
                <w:rFonts w:ascii="Times New Roman" w:hAnsi="Times New Roman" w:cs="Times New Roman"/>
                <w:b/>
                <w:i/>
                <w:color w:val="FF0000"/>
                <w:sz w:val="16"/>
                <w:szCs w:val="16"/>
              </w:rPr>
              <w:t xml:space="preserve">Obrazce </w:t>
            </w:r>
            <w:r w:rsidRPr="00657E8B">
              <w:rPr>
                <w:rFonts w:ascii="Times New Roman" w:hAnsi="Times New Roman" w:cs="Times New Roman"/>
                <w:b/>
                <w:i/>
                <w:color w:val="FF0000"/>
                <w:sz w:val="16"/>
                <w:szCs w:val="16"/>
                <w:u w:val="single"/>
              </w:rPr>
              <w:t>ne</w:t>
            </w:r>
            <w:r>
              <w:rPr>
                <w:rFonts w:ascii="Times New Roman" w:hAnsi="Times New Roman" w:cs="Times New Roman"/>
                <w:b/>
                <w:i/>
                <w:color w:val="FF0000"/>
                <w:sz w:val="16"/>
                <w:szCs w:val="16"/>
              </w:rPr>
              <w:t xml:space="preserve"> predloži ponudnik v fazi oddaje ponudbe preko informacijskega sistema </w:t>
            </w:r>
            <w:proofErr w:type="spellStart"/>
            <w:r w:rsidRPr="0075505E">
              <w:rPr>
                <w:rFonts w:ascii="Times New Roman" w:hAnsi="Times New Roman" w:cs="Times New Roman"/>
                <w:b/>
                <w:i/>
                <w:color w:val="FF0000"/>
                <w:sz w:val="16"/>
                <w:szCs w:val="16"/>
              </w:rPr>
              <w:t>eJN</w:t>
            </w:r>
            <w:proofErr w:type="spellEnd"/>
            <w:r>
              <w:rPr>
                <w:rFonts w:ascii="Times New Roman" w:hAnsi="Times New Roman" w:cs="Times New Roman"/>
                <w:b/>
                <w:i/>
                <w:color w:val="FF0000"/>
                <w:sz w:val="16"/>
                <w:szCs w:val="16"/>
              </w:rPr>
              <w:t>!!!</w:t>
            </w:r>
          </w:p>
          <w:p w:rsidR="00771594" w:rsidRDefault="00771594" w:rsidP="00771594">
            <w:pPr>
              <w:pStyle w:val="Golobesedilo"/>
              <w:jc w:val="center"/>
              <w:rPr>
                <w:rFonts w:ascii="Times New Roman" w:hAnsi="Times New Roman" w:cs="Times New Roman"/>
                <w:b/>
                <w:i/>
                <w:color w:val="FF0000"/>
                <w:sz w:val="16"/>
                <w:szCs w:val="16"/>
              </w:rPr>
            </w:pPr>
          </w:p>
          <w:p w:rsidR="00771594" w:rsidRPr="0075505E" w:rsidRDefault="00771594" w:rsidP="00771594">
            <w:pPr>
              <w:pStyle w:val="Golobesedilo"/>
              <w:jc w:val="center"/>
              <w:rPr>
                <w:rFonts w:ascii="Times New Roman" w:hAnsi="Times New Roman" w:cs="Times New Roman"/>
                <w:b/>
                <w:i/>
                <w:color w:val="000000" w:themeColor="text1"/>
                <w:sz w:val="16"/>
                <w:szCs w:val="16"/>
              </w:rPr>
            </w:pPr>
            <w:r w:rsidRPr="0075505E">
              <w:rPr>
                <w:rFonts w:ascii="Times New Roman" w:hAnsi="Times New Roman" w:cs="Times New Roman"/>
                <w:b/>
                <w:i/>
                <w:color w:val="FF0000"/>
                <w:sz w:val="16"/>
                <w:szCs w:val="16"/>
              </w:rPr>
              <w:t>Obrazce izpolnjuje izvajalec/izbran ponudnik po podpisu pogodbe oziroma v fazi izvedbe javnega naročila kot evidenco opravljenih storitev!!!</w:t>
            </w:r>
          </w:p>
        </w:tc>
      </w:tr>
    </w:tbl>
    <w:p w:rsidR="0075505E" w:rsidRDefault="0075505E" w:rsidP="00CA4C49">
      <w:pPr>
        <w:spacing w:line="240" w:lineRule="auto"/>
        <w:rPr>
          <w:rFonts w:ascii="Times New Roman" w:hAnsi="Times New Roman"/>
          <w:bCs/>
          <w:noProof/>
          <w:szCs w:val="22"/>
          <w:lang w:eastAsia="en-US"/>
        </w:rPr>
      </w:pPr>
    </w:p>
    <w:p w:rsidR="00CA4C49" w:rsidRDefault="00ED6157" w:rsidP="00CA4C49">
      <w:pPr>
        <w:spacing w:line="240" w:lineRule="auto"/>
        <w:rPr>
          <w:rFonts w:ascii="Times New Roman" w:hAnsi="Times New Roman"/>
          <w:szCs w:val="22"/>
        </w:rPr>
      </w:pPr>
      <w:r w:rsidRPr="00ED6157">
        <w:rPr>
          <w:rFonts w:ascii="Times New Roman" w:hAnsi="Times New Roman"/>
          <w:bCs/>
          <w:noProof/>
          <w:szCs w:val="22"/>
          <w:lang w:eastAsia="en-US"/>
        </w:rPr>
        <w:t xml:space="preserve">Ponudnik pri pripravi ponudbe upošteva podatke iz specifikacije predračuna in vse zahteve iz razpisne dokumentacije. Predloženi obrazci morajo biti izpolnjeni, datirani, žigosani in podpisani s strani osebe, ki ima pravico zastopanja ponudnika ali osebe, ki ima pisno pooblastilo s strani zakonitega zastopnika za podpis ponudbe oziroma ponudbene dokumentacije. Ponudniki morajo izjave predložiti na predpisanih obrazcih naročnika brez dodatnih pogojev, pripisi in dodatni pogoji ponudnika se ne upoštevajo. Ponudba ne sme vsebovati nobenih sprememb in dodatkov, ki niso v skladu z razpisno dokumentacijo. </w:t>
      </w:r>
      <w:r w:rsidR="002664D9">
        <w:rPr>
          <w:rFonts w:ascii="Times New Roman" w:hAnsi="Times New Roman"/>
          <w:bCs/>
          <w:noProof/>
          <w:szCs w:val="22"/>
          <w:lang w:eastAsia="en-US"/>
        </w:rPr>
        <w:t>D</w:t>
      </w:r>
      <w:r w:rsidR="00E125D2" w:rsidRPr="00E125D2">
        <w:rPr>
          <w:rFonts w:ascii="Times New Roman" w:hAnsi="Times New Roman"/>
          <w:bCs/>
          <w:noProof/>
          <w:szCs w:val="22"/>
          <w:lang w:eastAsia="en-US"/>
        </w:rPr>
        <w:t>okazila so lahko v kopijah vendar morajo odražati dejansko stanje in istovetnost vsebini originala.</w:t>
      </w:r>
      <w:r w:rsidR="00862F22">
        <w:rPr>
          <w:rFonts w:ascii="Times New Roman" w:hAnsi="Times New Roman"/>
          <w:bCs/>
          <w:noProof/>
          <w:szCs w:val="22"/>
          <w:lang w:eastAsia="en-US"/>
        </w:rPr>
        <w:t xml:space="preserve"> </w:t>
      </w:r>
      <w:r w:rsidR="00862F22" w:rsidRPr="00862F22">
        <w:rPr>
          <w:rFonts w:ascii="Times New Roman" w:hAnsi="Times New Roman"/>
          <w:szCs w:val="22"/>
        </w:rPr>
        <w:t xml:space="preserve">Naročnik v kolikor bo potrebno lahko pred izbiro zahteva predložitev ustreznih dokazil za dokazovanje dejstev, navedenih v </w:t>
      </w:r>
      <w:r w:rsidR="00862F22" w:rsidRPr="00E00469">
        <w:rPr>
          <w:rFonts w:ascii="Times New Roman" w:hAnsi="Times New Roman"/>
          <w:szCs w:val="22"/>
        </w:rPr>
        <w:t>predloženih izjavah v ponudbi.</w:t>
      </w:r>
    </w:p>
    <w:p w:rsidR="0015304B" w:rsidRPr="00CA4C49" w:rsidRDefault="0015304B" w:rsidP="00CA4C49">
      <w:pPr>
        <w:spacing w:line="240" w:lineRule="auto"/>
        <w:rPr>
          <w:rFonts w:ascii="Times New Roman" w:hAnsi="Times New Roman"/>
          <w:bCs/>
          <w:noProof/>
          <w:szCs w:val="22"/>
          <w:lang w:eastAsia="en-US"/>
        </w:rPr>
      </w:pPr>
    </w:p>
    <w:p w:rsidR="00724CDD" w:rsidRDefault="00264731" w:rsidP="00AF1DEB">
      <w:pPr>
        <w:pStyle w:val="Naslov3"/>
      </w:pPr>
      <w:bookmarkStart w:id="29" w:name="_Toc23841182"/>
      <w:r>
        <w:t xml:space="preserve">2.9 </w:t>
      </w:r>
      <w:r w:rsidR="00A5123E" w:rsidRPr="00A5123E">
        <w:t>Ugotavljanje sposobnosti</w:t>
      </w:r>
      <w:bookmarkEnd w:id="29"/>
    </w:p>
    <w:p w:rsidR="00724CDD" w:rsidRDefault="00724CDD" w:rsidP="00724CDD">
      <w:pPr>
        <w:spacing w:line="240" w:lineRule="auto"/>
        <w:rPr>
          <w:rFonts w:ascii="Times New Roman" w:hAnsi="Times New Roman"/>
          <w:szCs w:val="22"/>
        </w:rPr>
      </w:pPr>
    </w:p>
    <w:p w:rsidR="005325C8" w:rsidRDefault="005325C8" w:rsidP="005325C8">
      <w:pPr>
        <w:spacing w:line="240" w:lineRule="auto"/>
        <w:rPr>
          <w:rFonts w:ascii="Times New Roman" w:hAnsi="Times New Roman"/>
        </w:rPr>
      </w:pPr>
      <w:r w:rsidRPr="005325C8">
        <w:rPr>
          <w:rFonts w:ascii="Times New Roman" w:hAnsi="Times New Roman"/>
        </w:rPr>
        <w:t xml:space="preserve">Ponudnik mora izpolnjevati vse v tej točki navedene pogoje. </w:t>
      </w:r>
    </w:p>
    <w:p w:rsidR="00F65960" w:rsidRDefault="00F65960" w:rsidP="005325C8">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Ob predložitvi ponudbe bo naročnik namesto potrdil, ki jih izdajajo javni organi ali tretje ose</w:t>
      </w:r>
      <w:r w:rsidR="002F2D4C">
        <w:rPr>
          <w:rFonts w:ascii="Times New Roman" w:hAnsi="Times New Roman"/>
        </w:rPr>
        <w:t>be, v skladu z 79. členom ZJN-3</w:t>
      </w:r>
      <w:r w:rsidRPr="00F65960">
        <w:rPr>
          <w:rFonts w:ascii="Times New Roman" w:hAnsi="Times New Roman"/>
        </w:rPr>
        <w:t xml:space="preserve"> sprejel ESPD, ki predstavlja lastno izjavo, kot predhodni dokaz v zvezi s točkami </w:t>
      </w:r>
      <w:r w:rsidRPr="00CA4C49">
        <w:rPr>
          <w:rFonts w:ascii="Times New Roman" w:hAnsi="Times New Roman"/>
        </w:rPr>
        <w:t>2.9.1 do 2.9.3</w:t>
      </w:r>
      <w:r w:rsidRPr="00F65960">
        <w:rPr>
          <w:rFonts w:ascii="Times New Roman" w:hAnsi="Times New Roman"/>
        </w:rPr>
        <w:t xml:space="preserve"> teh navodil. </w:t>
      </w:r>
    </w:p>
    <w:p w:rsidR="00F65960" w:rsidRPr="00F65960" w:rsidRDefault="00F65960" w:rsidP="00F65960">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Gospodarski subjekt mora v obrazcu ESPD navesti vse informacije, na podlagi katerih bo naročnik potrdil ali druge informacije pridobil v nacionalni bazi podatkov, ter v predmetnem obrazcu podati soglasje, da dokazila pridobi naročnik.</w:t>
      </w:r>
    </w:p>
    <w:p w:rsidR="00F65960" w:rsidRDefault="00F65960" w:rsidP="005325C8">
      <w:pPr>
        <w:spacing w:line="240" w:lineRule="auto"/>
        <w:rPr>
          <w:rFonts w:ascii="Times New Roman" w:hAnsi="Times New Roman"/>
        </w:rPr>
      </w:pPr>
    </w:p>
    <w:p w:rsidR="005325C8" w:rsidRDefault="00F65960" w:rsidP="005325C8">
      <w:pPr>
        <w:spacing w:line="240" w:lineRule="auto"/>
        <w:rPr>
          <w:rFonts w:ascii="Times New Roman" w:hAnsi="Times New Roman"/>
        </w:rPr>
      </w:pPr>
      <w:r w:rsidRPr="00F65960">
        <w:rPr>
          <w:rFonts w:ascii="Times New Roman" w:hAnsi="Times New Roman"/>
        </w:rPr>
        <w:t>Naročnik bo pred oddajo javnega naročila od ponudnika, kateremu se je odločil oddati predmetno naročilo, zahteval, da predloži dokazila (potrdila, izjave)</w:t>
      </w:r>
      <w:r>
        <w:rPr>
          <w:rFonts w:ascii="Times New Roman" w:hAnsi="Times New Roman"/>
        </w:rPr>
        <w:t xml:space="preserve"> </w:t>
      </w:r>
      <w:r w:rsidR="005325C8" w:rsidRPr="005325C8">
        <w:rPr>
          <w:rFonts w:ascii="Times New Roman" w:hAnsi="Times New Roman"/>
        </w:rPr>
        <w:t>kot dokaz neobstoja ra</w:t>
      </w:r>
      <w:r w:rsidR="005325C8">
        <w:rPr>
          <w:rFonts w:ascii="Times New Roman" w:hAnsi="Times New Roman"/>
        </w:rPr>
        <w:t xml:space="preserve">zlogov za izključitev iz točke </w:t>
      </w:r>
      <w:r w:rsidR="005325C8" w:rsidRPr="000467DA">
        <w:rPr>
          <w:rFonts w:ascii="Times New Roman" w:hAnsi="Times New Roman"/>
        </w:rPr>
        <w:t>2.9.1</w:t>
      </w:r>
      <w:r w:rsidR="005325C8" w:rsidRPr="005325C8">
        <w:rPr>
          <w:rFonts w:ascii="Times New Roman" w:hAnsi="Times New Roman"/>
        </w:rPr>
        <w:t xml:space="preserve"> teh navodil in kot dokaz izpolnjevanja pogojev za sodelovanje iz točk</w:t>
      </w:r>
      <w:r w:rsidR="005325C8">
        <w:rPr>
          <w:rFonts w:ascii="Times New Roman" w:hAnsi="Times New Roman"/>
        </w:rPr>
        <w:t xml:space="preserve">e </w:t>
      </w:r>
      <w:r w:rsidR="005325C8" w:rsidRPr="000467DA">
        <w:rPr>
          <w:rFonts w:ascii="Times New Roman" w:hAnsi="Times New Roman"/>
        </w:rPr>
        <w:t>2.9.2</w:t>
      </w:r>
      <w:r w:rsidR="005325C8" w:rsidRPr="005325C8">
        <w:rPr>
          <w:rFonts w:ascii="Times New Roman" w:hAnsi="Times New Roman"/>
        </w:rPr>
        <w:t xml:space="preserve"> </w:t>
      </w:r>
      <w:r w:rsidR="00367125">
        <w:rPr>
          <w:rFonts w:ascii="Times New Roman" w:hAnsi="Times New Roman"/>
        </w:rPr>
        <w:t>in izpolnjevanje</w:t>
      </w:r>
      <w:r w:rsidR="005325C8">
        <w:rPr>
          <w:rFonts w:ascii="Times New Roman" w:hAnsi="Times New Roman"/>
        </w:rPr>
        <w:t xml:space="preserve"> </w:t>
      </w:r>
      <w:r w:rsidR="00D51F06">
        <w:rPr>
          <w:rFonts w:ascii="Times New Roman" w:hAnsi="Times New Roman"/>
        </w:rPr>
        <w:t xml:space="preserve">drugih </w:t>
      </w:r>
      <w:r w:rsidR="005325C8">
        <w:rPr>
          <w:rFonts w:ascii="Times New Roman" w:hAnsi="Times New Roman"/>
        </w:rPr>
        <w:t>pogojev v točki</w:t>
      </w:r>
      <w:r w:rsidR="00D51F06">
        <w:rPr>
          <w:rFonts w:ascii="Times New Roman" w:hAnsi="Times New Roman"/>
        </w:rPr>
        <w:t xml:space="preserve"> </w:t>
      </w:r>
      <w:r w:rsidR="00D51F06" w:rsidRPr="000467DA">
        <w:rPr>
          <w:rFonts w:ascii="Times New Roman" w:hAnsi="Times New Roman"/>
        </w:rPr>
        <w:t>2.9.3</w:t>
      </w:r>
      <w:r w:rsidR="00D51F06">
        <w:rPr>
          <w:rFonts w:ascii="Times New Roman" w:hAnsi="Times New Roman"/>
        </w:rPr>
        <w:t>.</w:t>
      </w:r>
      <w:r w:rsidR="005325C8">
        <w:rPr>
          <w:rFonts w:ascii="Times New Roman" w:hAnsi="Times New Roman"/>
        </w:rPr>
        <w:t xml:space="preserve"> </w:t>
      </w:r>
    </w:p>
    <w:p w:rsidR="00D94B06" w:rsidRDefault="00D94B06" w:rsidP="005325C8">
      <w:pPr>
        <w:spacing w:line="240" w:lineRule="auto"/>
        <w:rPr>
          <w:rFonts w:ascii="Times New Roman" w:hAnsi="Times New Roman"/>
        </w:rPr>
      </w:pPr>
    </w:p>
    <w:p w:rsidR="005325C8" w:rsidRPr="005325C8" w:rsidRDefault="005325C8" w:rsidP="005325C8">
      <w:pPr>
        <w:spacing w:line="240" w:lineRule="auto"/>
        <w:rPr>
          <w:rFonts w:ascii="Times New Roman" w:hAnsi="Times New Roman"/>
        </w:rPr>
      </w:pPr>
      <w:r w:rsidRPr="005325C8">
        <w:rPr>
          <w:rFonts w:ascii="Times New Roman" w:hAnsi="Times New Roman"/>
        </w:rPr>
        <w:t>Gospodarski subjekt lahko dokazila o neobstoju ra</w:t>
      </w:r>
      <w:r w:rsidR="00D51F06">
        <w:rPr>
          <w:rFonts w:ascii="Times New Roman" w:hAnsi="Times New Roman"/>
        </w:rPr>
        <w:t xml:space="preserve">zlogov za izključitev iz točke </w:t>
      </w:r>
      <w:r w:rsidR="00D51F06" w:rsidRPr="000467DA">
        <w:rPr>
          <w:rFonts w:ascii="Times New Roman" w:hAnsi="Times New Roman"/>
        </w:rPr>
        <w:t>2.9</w:t>
      </w:r>
      <w:r w:rsidRPr="000467DA">
        <w:rPr>
          <w:rFonts w:ascii="Times New Roman" w:hAnsi="Times New Roman"/>
        </w:rPr>
        <w:t>.1</w:t>
      </w:r>
      <w:r w:rsidRPr="005325C8">
        <w:rPr>
          <w:rFonts w:ascii="Times New Roman" w:hAnsi="Times New Roman"/>
        </w:rPr>
        <w:t xml:space="preserve"> teh navodil in dokazila o izpolnjevanju </w:t>
      </w:r>
      <w:r w:rsidR="00D51F06">
        <w:rPr>
          <w:rFonts w:ascii="Times New Roman" w:hAnsi="Times New Roman"/>
        </w:rPr>
        <w:t xml:space="preserve">pogojev za sodelovanje iz točk </w:t>
      </w:r>
      <w:r w:rsidR="00D51F06" w:rsidRPr="000467DA">
        <w:rPr>
          <w:rFonts w:ascii="Times New Roman" w:hAnsi="Times New Roman"/>
        </w:rPr>
        <w:t>2.9.2</w:t>
      </w:r>
      <w:r w:rsidR="00D51F06">
        <w:rPr>
          <w:rFonts w:ascii="Times New Roman" w:hAnsi="Times New Roman"/>
        </w:rPr>
        <w:t xml:space="preserve"> in ostalih pogojev v točki </w:t>
      </w:r>
      <w:r w:rsidR="00D51F06" w:rsidRPr="000467DA">
        <w:rPr>
          <w:rFonts w:ascii="Times New Roman" w:hAnsi="Times New Roman"/>
        </w:rPr>
        <w:t>2.9.3</w:t>
      </w:r>
      <w:r w:rsidRPr="005325C8">
        <w:rPr>
          <w:rFonts w:ascii="Times New Roman" w:hAnsi="Times New Roman"/>
        </w:rPr>
        <w:t xml:space="preserve"> teh navodil predloži tudi sam. Naročnik si pridržuje pravico do preveritve verodostojnosti predloženih dokazil pri podpisniku le-teh.</w:t>
      </w:r>
    </w:p>
    <w:p w:rsidR="005325C8" w:rsidRPr="005325C8" w:rsidRDefault="005325C8" w:rsidP="005325C8">
      <w:pPr>
        <w:spacing w:line="240" w:lineRule="auto"/>
        <w:rPr>
          <w:rFonts w:ascii="Times New Roman" w:hAnsi="Times New Roman"/>
        </w:rPr>
      </w:pPr>
    </w:p>
    <w:p w:rsidR="006F10B4" w:rsidRDefault="005325C8" w:rsidP="00BA5F49">
      <w:pPr>
        <w:spacing w:line="240" w:lineRule="auto"/>
        <w:rPr>
          <w:rFonts w:ascii="Times New Roman" w:hAnsi="Times New Roman"/>
        </w:rPr>
      </w:pPr>
      <w:r w:rsidRPr="005325C8">
        <w:rPr>
          <w:rFonts w:ascii="Times New Roman" w:hAnsi="Times New Roman"/>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w:t>
      </w:r>
      <w:r w:rsidRPr="005325C8">
        <w:rPr>
          <w:rFonts w:ascii="Times New Roman" w:hAnsi="Times New Roman"/>
        </w:rPr>
        <w:lastRenderedPageBreak/>
        <w:t>predvidena, pa z izjavo določene osebe, dano pred pristojnim sodnim ali upravnim organom, notarjem ali pred pristojno poklicno ali trgovinsko organizacijo v matični državi te osebe ali v državi, v kateri ima ponudnik sedež.</w:t>
      </w:r>
    </w:p>
    <w:p w:rsidR="00D94B06" w:rsidRDefault="00D94B06" w:rsidP="00BA5F49">
      <w:pPr>
        <w:spacing w:line="240" w:lineRule="auto"/>
        <w:rPr>
          <w:rFonts w:ascii="Times New Roman" w:hAnsi="Times New Roman"/>
        </w:rPr>
      </w:pPr>
    </w:p>
    <w:p w:rsidR="00BA5F49" w:rsidRDefault="00BA5F49" w:rsidP="00BA5F49">
      <w:pPr>
        <w:spacing w:line="240" w:lineRule="auto"/>
        <w:rPr>
          <w:rFonts w:ascii="Times New Roman" w:hAnsi="Times New Roman"/>
        </w:rPr>
      </w:pPr>
      <w:r w:rsidRPr="00BA5F49">
        <w:rPr>
          <w:rFonts w:ascii="Times New Roman" w:hAnsi="Times New Roman"/>
        </w:rPr>
        <w:t xml:space="preserve">Za skupne ponudbe in ponudbe s podizvajalci </w:t>
      </w:r>
      <w:r w:rsidR="00EF25C0">
        <w:rPr>
          <w:rFonts w:ascii="Times New Roman" w:hAnsi="Times New Roman"/>
        </w:rPr>
        <w:t xml:space="preserve">ter uporabe </w:t>
      </w:r>
      <w:r w:rsidR="00EF25C0" w:rsidRPr="00EF25C0">
        <w:rPr>
          <w:rFonts w:ascii="Times New Roman" w:hAnsi="Times New Roman"/>
        </w:rPr>
        <w:t xml:space="preserve">zmogljivosti drugih subjektov </w:t>
      </w:r>
      <w:r w:rsidRPr="00BA5F49">
        <w:rPr>
          <w:rFonts w:ascii="Times New Roman" w:hAnsi="Times New Roman"/>
        </w:rPr>
        <w:t>je po</w:t>
      </w:r>
      <w:r w:rsidR="00356362">
        <w:rPr>
          <w:rFonts w:ascii="Times New Roman" w:hAnsi="Times New Roman"/>
        </w:rPr>
        <w:t xml:space="preserve">trebno upoštevati še točki </w:t>
      </w:r>
      <w:r w:rsidR="00356362" w:rsidRPr="00EF25C0">
        <w:rPr>
          <w:rFonts w:ascii="Times New Roman" w:hAnsi="Times New Roman"/>
        </w:rPr>
        <w:t>1.5.2 (Skupna ponudba)</w:t>
      </w:r>
      <w:r w:rsidR="00356362">
        <w:rPr>
          <w:rFonts w:ascii="Times New Roman" w:hAnsi="Times New Roman"/>
        </w:rPr>
        <w:t xml:space="preserve"> in 1</w:t>
      </w:r>
      <w:r w:rsidR="00356362" w:rsidRPr="00EF25C0">
        <w:rPr>
          <w:rFonts w:ascii="Times New Roman" w:hAnsi="Times New Roman"/>
        </w:rPr>
        <w:t>.5</w:t>
      </w:r>
      <w:r w:rsidR="006B66EC" w:rsidRPr="00EF25C0">
        <w:rPr>
          <w:rFonts w:ascii="Times New Roman" w:hAnsi="Times New Roman"/>
        </w:rPr>
        <w:t>.3</w:t>
      </w:r>
      <w:r w:rsidRPr="00EF25C0">
        <w:rPr>
          <w:rFonts w:ascii="Times New Roman" w:hAnsi="Times New Roman"/>
        </w:rPr>
        <w:t xml:space="preserve"> (Ponudba s podizvajalci)</w:t>
      </w:r>
      <w:r w:rsidRPr="00BA5F49">
        <w:rPr>
          <w:rFonts w:ascii="Times New Roman" w:hAnsi="Times New Roman"/>
        </w:rPr>
        <w:t xml:space="preserve"> </w:t>
      </w:r>
      <w:r w:rsidR="00EF25C0">
        <w:rPr>
          <w:rFonts w:ascii="Times New Roman" w:hAnsi="Times New Roman"/>
        </w:rPr>
        <w:t xml:space="preserve">ter </w:t>
      </w:r>
      <w:r w:rsidR="00EF25C0" w:rsidRPr="00EF25C0">
        <w:rPr>
          <w:rFonts w:ascii="Times New Roman" w:hAnsi="Times New Roman"/>
        </w:rPr>
        <w:t xml:space="preserve">1.5.4 </w:t>
      </w:r>
      <w:r w:rsidR="00EF25C0">
        <w:rPr>
          <w:rFonts w:ascii="Times New Roman" w:hAnsi="Times New Roman"/>
        </w:rPr>
        <w:t>(</w:t>
      </w:r>
      <w:r w:rsidR="00EF25C0" w:rsidRPr="00EF25C0">
        <w:rPr>
          <w:rFonts w:ascii="Times New Roman" w:hAnsi="Times New Roman"/>
        </w:rPr>
        <w:t>Uporaba zmogljivosti drugih subjektov</w:t>
      </w:r>
      <w:r w:rsidR="00EF25C0">
        <w:rPr>
          <w:rFonts w:ascii="Times New Roman" w:hAnsi="Times New Roman"/>
        </w:rPr>
        <w:t xml:space="preserve">) </w:t>
      </w:r>
      <w:r w:rsidRPr="00BA5F49">
        <w:rPr>
          <w:rFonts w:ascii="Times New Roman" w:hAnsi="Times New Roman"/>
        </w:rPr>
        <w:t>teh navodil.</w:t>
      </w:r>
    </w:p>
    <w:p w:rsidR="00434193" w:rsidRDefault="00434193" w:rsidP="00BA5F49">
      <w:pPr>
        <w:spacing w:line="240" w:lineRule="auto"/>
        <w:rPr>
          <w:rFonts w:ascii="Times New Roman" w:hAnsi="Times New Roman"/>
        </w:rPr>
      </w:pPr>
    </w:p>
    <w:p w:rsidR="00434193" w:rsidRPr="0050569B" w:rsidRDefault="00434193" w:rsidP="009B65DB">
      <w:pPr>
        <w:spacing w:line="240" w:lineRule="auto"/>
        <w:rPr>
          <w:rFonts w:ascii="Times New Roman" w:hAnsi="Times New Roman"/>
          <w:b/>
          <w:i/>
        </w:rPr>
      </w:pPr>
      <w:r w:rsidRPr="0050569B">
        <w:rPr>
          <w:rFonts w:ascii="Times New Roman" w:hAnsi="Times New Roman"/>
          <w:b/>
          <w:i/>
        </w:rPr>
        <w:t xml:space="preserve">Naročnik bo priznal sposobnost ponudniku za določeno obdobje in sicer obdobje treh let predvidoma od </w:t>
      </w:r>
      <w:r w:rsidR="00496BB7" w:rsidRPr="005A726F">
        <w:rPr>
          <w:rFonts w:ascii="Times New Roman" w:hAnsi="Times New Roman"/>
          <w:b/>
          <w:i/>
        </w:rPr>
        <w:t>1.9.2023 do 31.8</w:t>
      </w:r>
      <w:r w:rsidR="000F4DE0" w:rsidRPr="005A726F">
        <w:rPr>
          <w:rFonts w:ascii="Times New Roman" w:hAnsi="Times New Roman"/>
          <w:b/>
          <w:i/>
        </w:rPr>
        <w:t>.2026.</w:t>
      </w:r>
      <w:r w:rsidR="0091741A">
        <w:rPr>
          <w:rFonts w:ascii="Times New Roman" w:hAnsi="Times New Roman"/>
          <w:b/>
          <w:i/>
        </w:rPr>
        <w:t xml:space="preserve"> </w:t>
      </w:r>
      <w:r w:rsidR="0050569B" w:rsidRPr="0050569B">
        <w:rPr>
          <w:rFonts w:ascii="Times New Roman" w:hAnsi="Times New Roman"/>
          <w:b/>
          <w:i/>
        </w:rPr>
        <w:t>N</w:t>
      </w:r>
      <w:r w:rsidR="0050569B">
        <w:rPr>
          <w:rFonts w:ascii="Times New Roman" w:hAnsi="Times New Roman"/>
          <w:b/>
          <w:i/>
        </w:rPr>
        <w:t xml:space="preserve">aročnik ne bo priznal </w:t>
      </w:r>
      <w:r w:rsidRPr="0050569B">
        <w:rPr>
          <w:rFonts w:ascii="Times New Roman" w:hAnsi="Times New Roman"/>
          <w:b/>
          <w:i/>
        </w:rPr>
        <w:t>sposobnosti tistemu ponudniku, ki je dal neresnične – zavajajoče podatke.</w:t>
      </w:r>
    </w:p>
    <w:p w:rsidR="00E24F17" w:rsidRPr="00E24F17" w:rsidRDefault="00E24F17" w:rsidP="009B65DB">
      <w:pPr>
        <w:spacing w:line="240" w:lineRule="auto"/>
        <w:rPr>
          <w:lang w:eastAsia="en-US"/>
        </w:rPr>
      </w:pPr>
    </w:p>
    <w:p w:rsidR="00255330" w:rsidRPr="00255330" w:rsidRDefault="00264731" w:rsidP="009B65DB">
      <w:pPr>
        <w:pStyle w:val="Naslov3"/>
      </w:pPr>
      <w:bookmarkStart w:id="30" w:name="_Toc23841183"/>
      <w:r>
        <w:t xml:space="preserve">2.9.1 </w:t>
      </w:r>
      <w:r w:rsidR="00255330" w:rsidRPr="00255330">
        <w:t xml:space="preserve">Razlogi za </w:t>
      </w:r>
      <w:r w:rsidR="00255330" w:rsidRPr="009F73A5">
        <w:t>izključitev</w:t>
      </w:r>
      <w:bookmarkEnd w:id="30"/>
    </w:p>
    <w:p w:rsidR="00D00113" w:rsidRPr="00353EF4" w:rsidRDefault="00D00113" w:rsidP="00356C3C">
      <w:pPr>
        <w:pStyle w:val="BodyText22"/>
        <w:rPr>
          <w:b/>
          <w:sz w:val="22"/>
          <w:szCs w:val="22"/>
          <w:lang w:val="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259"/>
      </w:tblGrid>
      <w:tr w:rsidR="00D00113" w:rsidRPr="00D00113" w:rsidTr="00BC3B9F">
        <w:trPr>
          <w:trHeight w:val="337"/>
        </w:trPr>
        <w:tc>
          <w:tcPr>
            <w:tcW w:w="6205" w:type="dxa"/>
            <w:shd w:val="clear" w:color="auto" w:fill="F4B083"/>
            <w:vAlign w:val="center"/>
          </w:tcPr>
          <w:p w:rsidR="00D00113" w:rsidRPr="00D00113" w:rsidRDefault="00D00113" w:rsidP="00B63E2B">
            <w:pPr>
              <w:spacing w:line="240" w:lineRule="auto"/>
              <w:jc w:val="left"/>
              <w:rPr>
                <w:rFonts w:ascii="Times New Roman" w:hAnsi="Times New Roman"/>
                <w:b/>
                <w:sz w:val="18"/>
                <w:szCs w:val="18"/>
              </w:rPr>
            </w:pPr>
            <w:r w:rsidRPr="00D00113">
              <w:rPr>
                <w:rFonts w:ascii="Times New Roman" w:hAnsi="Times New Roman"/>
                <w:b/>
                <w:sz w:val="18"/>
                <w:szCs w:val="18"/>
              </w:rPr>
              <w:t>RAZLOGI ZA IZKLJUČITEV</w:t>
            </w:r>
          </w:p>
        </w:tc>
        <w:tc>
          <w:tcPr>
            <w:tcW w:w="3259" w:type="dxa"/>
            <w:shd w:val="clear" w:color="auto" w:fill="9CC2E5"/>
            <w:vAlign w:val="center"/>
          </w:tcPr>
          <w:p w:rsidR="00D00113" w:rsidRPr="00D00113" w:rsidRDefault="00D00113" w:rsidP="00B63E2B">
            <w:pPr>
              <w:spacing w:line="240" w:lineRule="auto"/>
              <w:rPr>
                <w:rFonts w:ascii="Times New Roman" w:hAnsi="Times New Roman"/>
                <w:b/>
                <w:sz w:val="18"/>
                <w:szCs w:val="18"/>
              </w:rPr>
            </w:pPr>
            <w:r w:rsidRPr="00D00113">
              <w:rPr>
                <w:rFonts w:ascii="Times New Roman" w:hAnsi="Times New Roman"/>
                <w:b/>
                <w:sz w:val="18"/>
                <w:szCs w:val="18"/>
              </w:rPr>
              <w:t>DOKAZILA</w:t>
            </w:r>
          </w:p>
        </w:tc>
      </w:tr>
      <w:tr w:rsidR="00D00113" w:rsidRPr="00D00113" w:rsidTr="00436236">
        <w:tc>
          <w:tcPr>
            <w:tcW w:w="6205" w:type="dxa"/>
            <w:shd w:val="clear" w:color="auto" w:fill="auto"/>
            <w:vAlign w:val="center"/>
          </w:tcPr>
          <w:p w:rsidR="004B0584" w:rsidRPr="00AB147B" w:rsidRDefault="004B0584" w:rsidP="004B0584">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Pr="00AB147B">
              <w:rPr>
                <w:rFonts w:ascii="Times New Roman" w:hAnsi="Times New Roman"/>
                <w:sz w:val="18"/>
                <w:szCs w:val="18"/>
              </w:rPr>
              <w:t xml:space="preserve">(Uradni list RS, št. 50/12 – uradno prečiščeno besedilo, 6/16 – </w:t>
            </w:r>
            <w:proofErr w:type="spellStart"/>
            <w:r w:rsidRPr="00AB147B">
              <w:rPr>
                <w:rFonts w:ascii="Times New Roman" w:hAnsi="Times New Roman"/>
                <w:sz w:val="18"/>
                <w:szCs w:val="18"/>
              </w:rPr>
              <w:t>popr</w:t>
            </w:r>
            <w:proofErr w:type="spellEnd"/>
            <w:r w:rsidRPr="00AB147B">
              <w:rPr>
                <w:rFonts w:ascii="Times New Roman" w:hAnsi="Times New Roman"/>
                <w:sz w:val="18"/>
                <w:szCs w:val="18"/>
              </w:rPr>
              <w:t>., 54/15, 38/16, 27/17, 23/20, 91/20, 95/21, 186/21, 105/22 – ZZNŠPP in 16/23)</w:t>
            </w:r>
            <w:r>
              <w:rPr>
                <w:rFonts w:ascii="Times New Roman" w:hAnsi="Times New Roman"/>
                <w:sz w:val="18"/>
                <w:szCs w:val="18"/>
              </w:rPr>
              <w:t xml:space="preserve"> </w:t>
            </w:r>
            <w:r w:rsidRPr="00AB147B">
              <w:rPr>
                <w:rFonts w:ascii="Times New Roman" w:hAnsi="Times New Roman"/>
                <w:sz w:val="18"/>
                <w:szCs w:val="18"/>
              </w:rPr>
              <w:t>in taksativno našteta v 75. členu ZJN-3.</w:t>
            </w:r>
          </w:p>
          <w:p w:rsidR="004B0584" w:rsidRPr="001527CA" w:rsidRDefault="004B0584" w:rsidP="004B0584">
            <w:pPr>
              <w:spacing w:line="240" w:lineRule="auto"/>
              <w:rPr>
                <w:rFonts w:ascii="Times New Roman" w:hAnsi="Times New Roman"/>
                <w:sz w:val="18"/>
                <w:szCs w:val="18"/>
              </w:rPr>
            </w:pPr>
          </w:p>
          <w:p w:rsidR="004B0584" w:rsidRDefault="004B0584" w:rsidP="004B0584">
            <w:pPr>
              <w:spacing w:line="240" w:lineRule="auto"/>
              <w:rPr>
                <w:rFonts w:ascii="Times New Roman" w:hAnsi="Times New Roman"/>
                <w:b/>
                <w:sz w:val="18"/>
                <w:szCs w:val="18"/>
                <w:u w:val="single"/>
              </w:rPr>
            </w:pPr>
            <w:r w:rsidRPr="00FA733B">
              <w:rPr>
                <w:rFonts w:ascii="Times New Roman" w:hAnsi="Times New Roman"/>
                <w:b/>
                <w:sz w:val="18"/>
                <w:szCs w:val="18"/>
                <w:u w:val="single"/>
              </w:rPr>
              <w:t>V kolikor je gospodarski subjekt v položaju iz zgornjega odstavka, lahko naročniku v skladu z 9. odstavkom 75. člena ZJN-3 predloži dokazila</w:t>
            </w:r>
            <w:r>
              <w:rPr>
                <w:rFonts w:ascii="Times New Roman" w:hAnsi="Times New Roman"/>
                <w:b/>
                <w:sz w:val="18"/>
                <w:szCs w:val="18"/>
                <w:u w:val="single"/>
              </w:rPr>
              <w:t xml:space="preserve"> </w:t>
            </w:r>
            <w:r w:rsidRPr="002A5755">
              <w:rPr>
                <w:rFonts w:ascii="Times New Roman" w:hAnsi="Times New Roman"/>
                <w:b/>
                <w:sz w:val="18"/>
                <w:szCs w:val="18"/>
                <w:u w:val="single"/>
              </w:rPr>
              <w:t>najkasneje do roka za oddajo prijav ali ponudb</w:t>
            </w:r>
            <w:r w:rsidRPr="00FA733B">
              <w:rPr>
                <w:rFonts w:ascii="Times New Roman" w:hAnsi="Times New Roman"/>
                <w:b/>
                <w:sz w:val="18"/>
                <w:szCs w:val="18"/>
                <w:u w:val="single"/>
              </w:rPr>
              <w:t>, da je sprejel zadostne ukrepe, s katerimi lahko dokaže svojo zanesljivost kljub obstoju razlogov za izključitev.</w:t>
            </w:r>
          </w:p>
          <w:p w:rsidR="00D00113" w:rsidRPr="00D00113" w:rsidRDefault="00D00113" w:rsidP="004B0584">
            <w:pPr>
              <w:spacing w:line="240" w:lineRule="auto"/>
              <w:rPr>
                <w:rFonts w:ascii="Times New Roman" w:hAnsi="Times New Roman"/>
                <w:sz w:val="18"/>
                <w:szCs w:val="18"/>
              </w:rPr>
            </w:pPr>
          </w:p>
        </w:tc>
        <w:tc>
          <w:tcPr>
            <w:tcW w:w="3259" w:type="dxa"/>
            <w:shd w:val="clear" w:color="auto" w:fill="auto"/>
            <w:vAlign w:val="center"/>
          </w:tcPr>
          <w:p w:rsidR="00D00113" w:rsidRPr="00547665" w:rsidRDefault="0053700E" w:rsidP="0070434B">
            <w:pPr>
              <w:spacing w:line="240" w:lineRule="auto"/>
              <w:rPr>
                <w:rFonts w:ascii="Times New Roman" w:hAnsi="Times New Roman"/>
                <w:b/>
                <w:sz w:val="18"/>
                <w:szCs w:val="18"/>
                <w:u w:val="single"/>
              </w:rPr>
            </w:pPr>
            <w:r w:rsidRPr="0053700E">
              <w:rPr>
                <w:rFonts w:ascii="Times New Roman" w:hAnsi="Times New Roman"/>
                <w:sz w:val="18"/>
                <w:szCs w:val="18"/>
              </w:rPr>
              <w:t>Ponudnik/partner v</w:t>
            </w:r>
            <w:r w:rsidR="003C40BD">
              <w:rPr>
                <w:rFonts w:ascii="Times New Roman" w:hAnsi="Times New Roman"/>
                <w:sz w:val="18"/>
                <w:szCs w:val="18"/>
              </w:rPr>
              <w:t xml:space="preserve"> skupni ponudbi in podizvajalec</w:t>
            </w:r>
            <w:r w:rsidR="00A74DFA">
              <w:rPr>
                <w:rFonts w:ascii="Times New Roman" w:hAnsi="Times New Roman"/>
                <w:sz w:val="18"/>
                <w:szCs w:val="18"/>
              </w:rPr>
              <w:t xml:space="preserve"> ter </w:t>
            </w:r>
            <w:r w:rsidR="00A74DFA" w:rsidRPr="00A74DFA">
              <w:rPr>
                <w:rFonts w:ascii="Times New Roman" w:hAnsi="Times New Roman"/>
                <w:sz w:val="18"/>
                <w:szCs w:val="18"/>
              </w:rPr>
              <w:t>subjekt, na katerega zmogljivosti se sklicuje ponudnik</w:t>
            </w:r>
            <w:r w:rsidR="003C40BD">
              <w:rPr>
                <w:rFonts w:ascii="Times New Roman" w:hAnsi="Times New Roman"/>
                <w:sz w:val="18"/>
                <w:szCs w:val="18"/>
              </w:rPr>
              <w:t xml:space="preserve"> izpolni </w:t>
            </w:r>
            <w:r w:rsidR="004E46C0" w:rsidRPr="004E46C0">
              <w:rPr>
                <w:rFonts w:ascii="Times New Roman" w:hAnsi="Times New Roman"/>
                <w:b/>
                <w:sz w:val="18"/>
                <w:szCs w:val="18"/>
              </w:rPr>
              <w:t>ESPD obrazec (»Del III: Razlogi za izključitev, Oddelek A: Razlogi, povezani s kazenskimi obsodbami«)</w:t>
            </w:r>
            <w:r w:rsidR="004E46C0">
              <w:rPr>
                <w:rFonts w:ascii="Times New Roman" w:hAnsi="Times New Roman"/>
                <w:b/>
                <w:sz w:val="18"/>
                <w:szCs w:val="18"/>
              </w:rPr>
              <w:t xml:space="preserve"> </w:t>
            </w:r>
            <w:r w:rsidRPr="00E41338">
              <w:rPr>
                <w:rFonts w:ascii="Times New Roman" w:hAnsi="Times New Roman"/>
                <w:sz w:val="18"/>
                <w:szCs w:val="18"/>
              </w:rPr>
              <w:t xml:space="preserve">in </w:t>
            </w:r>
            <w:r w:rsidR="0070434B" w:rsidRPr="0070434B">
              <w:rPr>
                <w:rFonts w:ascii="Times New Roman" w:hAnsi="Times New Roman"/>
                <w:b/>
                <w:sz w:val="18"/>
                <w:szCs w:val="18"/>
              </w:rPr>
              <w:t>Izjava o izpolnjevanju pogojev in sposobnosti ponudnikov s pooblastilom za pridobitev podatkov iz uradnih evidenc</w:t>
            </w:r>
            <w:r w:rsidR="0070434B">
              <w:rPr>
                <w:rFonts w:ascii="Times New Roman" w:hAnsi="Times New Roman"/>
                <w:b/>
                <w:sz w:val="18"/>
                <w:szCs w:val="18"/>
              </w:rPr>
              <w:t xml:space="preserve"> (OBR-4) ter</w:t>
            </w:r>
            <w:r w:rsidR="0070434B" w:rsidRPr="0070434B">
              <w:rPr>
                <w:rFonts w:ascii="Times New Roman" w:hAnsi="Times New Roman"/>
                <w:b/>
                <w:sz w:val="18"/>
                <w:szCs w:val="18"/>
              </w:rPr>
              <w:t xml:space="preserve"> </w:t>
            </w:r>
            <w:r w:rsidRPr="00E41338">
              <w:rPr>
                <w:rFonts w:ascii="Times New Roman" w:hAnsi="Times New Roman"/>
                <w:b/>
                <w:sz w:val="18"/>
                <w:szCs w:val="18"/>
              </w:rPr>
              <w:t xml:space="preserve">Pooblastilo za pridobitev podatkov iz kazenske evidence  za pravne in fizične osebe </w:t>
            </w:r>
            <w:r w:rsidRPr="0070434B">
              <w:rPr>
                <w:rFonts w:ascii="Times New Roman" w:hAnsi="Times New Roman"/>
                <w:b/>
                <w:sz w:val="18"/>
                <w:szCs w:val="18"/>
              </w:rPr>
              <w:t>(</w:t>
            </w:r>
            <w:r w:rsidR="0070434B" w:rsidRPr="0070434B">
              <w:rPr>
                <w:rFonts w:ascii="Times New Roman" w:hAnsi="Times New Roman"/>
                <w:b/>
                <w:sz w:val="18"/>
                <w:szCs w:val="18"/>
              </w:rPr>
              <w:t>OBR-4a</w:t>
            </w:r>
            <w:r w:rsidRPr="0070434B">
              <w:rPr>
                <w:rFonts w:ascii="Times New Roman" w:hAnsi="Times New Roman"/>
                <w:b/>
                <w:sz w:val="18"/>
                <w:szCs w:val="18"/>
              </w:rPr>
              <w:t>)</w:t>
            </w:r>
            <w:r w:rsidRPr="00E41338">
              <w:rPr>
                <w:rFonts w:ascii="Times New Roman" w:hAnsi="Times New Roman"/>
                <w:sz w:val="18"/>
                <w:szCs w:val="18"/>
              </w:rPr>
              <w:t xml:space="preserve"> -</w:t>
            </w:r>
            <w:r w:rsidRPr="0053700E">
              <w:rPr>
                <w:rFonts w:ascii="Times New Roman" w:hAnsi="Times New Roman"/>
                <w:sz w:val="18"/>
                <w:szCs w:val="18"/>
              </w:rPr>
              <w:t xml:space="preserve"> </w:t>
            </w:r>
            <w:r w:rsidR="00547665" w:rsidRPr="00547665">
              <w:rPr>
                <w:rFonts w:ascii="Times New Roman" w:hAnsi="Times New Roman"/>
                <w:sz w:val="18"/>
                <w:szCs w:val="18"/>
              </w:rPr>
              <w:t>Ponudnik lahko potrdila iz kazenske evidence predloži tudi sam, če odražajo zadnje stanje in če niso starejša od štirih mesecev, šteto od dneva oddaje ponudbe ali pridobljena najkasneje v 90 dneh od roka za oddajo ponudb. V primeru, da vsa navedena potrdila predloži ponudnik sam, mu ni potrebno prilagati v tej točki zahtevanih pooblastil.</w:t>
            </w:r>
          </w:p>
        </w:tc>
      </w:tr>
      <w:tr w:rsidR="00D00113" w:rsidRPr="00D00113" w:rsidTr="00436236">
        <w:tc>
          <w:tcPr>
            <w:tcW w:w="6205" w:type="dxa"/>
            <w:shd w:val="clear" w:color="auto" w:fill="auto"/>
            <w:vAlign w:val="center"/>
          </w:tcPr>
          <w:p w:rsid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D96514" w:rsidRDefault="00D96514" w:rsidP="00D96514">
            <w:pPr>
              <w:spacing w:line="240" w:lineRule="auto"/>
              <w:rPr>
                <w:rFonts w:ascii="Times New Roman" w:hAnsi="Times New Roman"/>
                <w:iCs/>
                <w:sz w:val="18"/>
                <w:szCs w:val="18"/>
              </w:rPr>
            </w:pPr>
          </w:p>
          <w:p w:rsidR="00D96514" w:rsidRPr="00D00113" w:rsidRDefault="00D96514" w:rsidP="00D96514">
            <w:pPr>
              <w:spacing w:line="240" w:lineRule="auto"/>
              <w:rPr>
                <w:rFonts w:ascii="Times New Roman" w:hAnsi="Times New Roman"/>
                <w:iCs/>
                <w:sz w:val="18"/>
                <w:szCs w:val="18"/>
              </w:rPr>
            </w:pPr>
            <w:r w:rsidRPr="00D96514">
              <w:rPr>
                <w:rFonts w:ascii="Times New Roman" w:hAnsi="Times New Roman"/>
                <w:b/>
                <w:iCs/>
                <w:sz w:val="18"/>
                <w:szCs w:val="18"/>
                <w:u w:val="single"/>
              </w:rPr>
              <w:t>Ne glede na prvo in drugo 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c>
          <w:tcPr>
            <w:tcW w:w="3259" w:type="dxa"/>
            <w:shd w:val="clear" w:color="auto" w:fill="auto"/>
            <w:vAlign w:val="center"/>
          </w:tcPr>
          <w:p w:rsidR="00D00113" w:rsidRPr="00D00113" w:rsidRDefault="009F4BCE" w:rsidP="003A609A">
            <w:pPr>
              <w:spacing w:line="240" w:lineRule="auto"/>
              <w:rPr>
                <w:rFonts w:ascii="Times New Roman" w:hAnsi="Times New Roman"/>
                <w:sz w:val="18"/>
                <w:szCs w:val="18"/>
              </w:rPr>
            </w:pPr>
            <w:r w:rsidRPr="009F4BCE">
              <w:rPr>
                <w:rFonts w:ascii="Times New Roman" w:hAnsi="Times New Roman"/>
                <w:sz w:val="18"/>
                <w:szCs w:val="18"/>
              </w:rPr>
              <w:t xml:space="preserve">Ponudnik/partner v skupni ponudbi in podizvajalec </w:t>
            </w:r>
            <w:r w:rsidR="001B104C">
              <w:rPr>
                <w:rFonts w:ascii="Times New Roman" w:hAnsi="Times New Roman"/>
                <w:sz w:val="18"/>
                <w:szCs w:val="18"/>
              </w:rPr>
              <w:t xml:space="preserve">ter </w:t>
            </w:r>
            <w:r w:rsidR="001B104C" w:rsidRPr="001B104C">
              <w:rPr>
                <w:rFonts w:ascii="Times New Roman" w:hAnsi="Times New Roman"/>
                <w:sz w:val="18"/>
                <w:szCs w:val="18"/>
              </w:rPr>
              <w:t xml:space="preserve">subjekt, na katerega zmogljivosti se sklicuje ponudnik </w:t>
            </w:r>
            <w:r w:rsidRPr="009F4BCE">
              <w:rPr>
                <w:rFonts w:ascii="Times New Roman" w:hAnsi="Times New Roman"/>
                <w:sz w:val="18"/>
                <w:szCs w:val="18"/>
              </w:rPr>
              <w:t xml:space="preserve">izpolni </w:t>
            </w:r>
            <w:r w:rsidR="003A609A" w:rsidRPr="003A609A">
              <w:rPr>
                <w:rFonts w:ascii="Times New Roman" w:hAnsi="Times New Roman"/>
                <w:b/>
                <w:sz w:val="18"/>
                <w:szCs w:val="18"/>
              </w:rPr>
              <w:t>ESPD obrazec (»Del III: Razlogi za izključitev, Oddelek B: Razlogi, povezani s plačilom davkov ali prispevkov za socialno varnost«)</w:t>
            </w:r>
            <w:r w:rsidR="003A609A">
              <w:rPr>
                <w:rFonts w:ascii="Times New Roman" w:hAnsi="Times New Roman"/>
                <w:b/>
                <w:sz w:val="18"/>
                <w:szCs w:val="18"/>
              </w:rPr>
              <w:t>.</w:t>
            </w:r>
          </w:p>
        </w:tc>
      </w:tr>
      <w:tr w:rsidR="00D00113" w:rsidRPr="00D00113" w:rsidTr="00436236">
        <w:tc>
          <w:tcPr>
            <w:tcW w:w="6205" w:type="dxa"/>
            <w:shd w:val="clear" w:color="auto" w:fill="auto"/>
            <w:vAlign w:val="center"/>
          </w:tcPr>
          <w:p w:rsidR="00D00113" w:rsidRPr="00D00113" w:rsidRDefault="00622C18" w:rsidP="00622C18">
            <w:pPr>
              <w:numPr>
                <w:ilvl w:val="0"/>
                <w:numId w:val="18"/>
              </w:numPr>
              <w:spacing w:line="240" w:lineRule="auto"/>
              <w:rPr>
                <w:rFonts w:ascii="Times New Roman" w:hAnsi="Times New Roman"/>
                <w:sz w:val="18"/>
                <w:szCs w:val="18"/>
              </w:rPr>
            </w:pPr>
            <w:r w:rsidRPr="00622C18">
              <w:rPr>
                <w:rFonts w:ascii="Times New Roman" w:hAnsi="Times New Roman"/>
                <w:sz w:val="18"/>
                <w:szCs w:val="18"/>
              </w:rPr>
              <w:t>Naročnik bo iz sodelovanja v postopku javnega naročanja izključil ponudnika, če je ta na dan, ko poteče rok za oddajo ponudb ali prijav, izločen iz postopkov oddaje javnih naročil zaradi uvrstitve v evidenco gospodarskih subjektov z izrečenimi stranskimi sankcijami izločitve iz postopkov javnega naročanja.</w:t>
            </w:r>
          </w:p>
        </w:tc>
        <w:tc>
          <w:tcPr>
            <w:tcW w:w="3259" w:type="dxa"/>
            <w:shd w:val="clear" w:color="auto" w:fill="auto"/>
            <w:vAlign w:val="center"/>
          </w:tcPr>
          <w:p w:rsidR="00D00113" w:rsidRPr="00D00113" w:rsidRDefault="003E2199" w:rsidP="006D4CD5">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w:t>
            </w:r>
            <w:r w:rsidR="001B104C">
              <w:rPr>
                <w:rFonts w:ascii="Times New Roman" w:hAnsi="Times New Roman"/>
                <w:sz w:val="18"/>
                <w:szCs w:val="18"/>
              </w:rPr>
              <w:t xml:space="preserve">ter </w:t>
            </w:r>
            <w:r w:rsidR="001B104C" w:rsidRPr="001B104C">
              <w:rPr>
                <w:rFonts w:ascii="Times New Roman" w:hAnsi="Times New Roman"/>
                <w:sz w:val="18"/>
                <w:szCs w:val="18"/>
              </w:rPr>
              <w:t xml:space="preserve">subjekt, na katerega zmogljivosti se sklicuje ponudnik </w:t>
            </w:r>
            <w:r w:rsidRPr="003E2199">
              <w:rPr>
                <w:rFonts w:ascii="Times New Roman" w:hAnsi="Times New Roman"/>
                <w:sz w:val="18"/>
                <w:szCs w:val="18"/>
              </w:rPr>
              <w:t xml:space="preserve">izpolni </w:t>
            </w:r>
            <w:r w:rsidR="006D4CD5" w:rsidRPr="006D4CD5">
              <w:rPr>
                <w:rFonts w:ascii="Times New Roman" w:hAnsi="Times New Roman"/>
                <w:b/>
                <w:sz w:val="18"/>
                <w:szCs w:val="18"/>
              </w:rPr>
              <w:t>ESPD obrazec (»Del III: Razlogi za izključitev, Oddelek D: Nacionalni razlogi za izključitev«)</w:t>
            </w:r>
            <w:r w:rsidR="006D4CD5">
              <w:rPr>
                <w:rFonts w:ascii="Times New Roman" w:hAnsi="Times New Roman"/>
                <w:b/>
                <w:sz w:val="18"/>
                <w:szCs w:val="18"/>
              </w:rPr>
              <w:t>.</w:t>
            </w:r>
          </w:p>
        </w:tc>
      </w:tr>
      <w:tr w:rsidR="00D00113" w:rsidRPr="00D00113" w:rsidTr="00436236">
        <w:tc>
          <w:tcPr>
            <w:tcW w:w="6205" w:type="dxa"/>
            <w:shd w:val="clear" w:color="auto" w:fill="auto"/>
            <w:vAlign w:val="center"/>
          </w:tcPr>
          <w:p w:rsidR="00F61780" w:rsidRPr="00102368" w:rsidRDefault="00D00113" w:rsidP="00F61780">
            <w:pPr>
              <w:numPr>
                <w:ilvl w:val="0"/>
                <w:numId w:val="18"/>
              </w:numPr>
              <w:spacing w:line="240" w:lineRule="auto"/>
              <w:rPr>
                <w:rFonts w:ascii="Times New Roman" w:hAnsi="Times New Roman"/>
                <w:sz w:val="18"/>
                <w:szCs w:val="18"/>
              </w:rPr>
            </w:pPr>
            <w:r w:rsidRPr="00D00113">
              <w:rPr>
                <w:rFonts w:ascii="Times New Roman" w:hAnsi="Times New Roman"/>
                <w:sz w:val="18"/>
                <w:szCs w:val="18"/>
              </w:rPr>
              <w:t xml:space="preserve">Naročnik bo iz sodelovanja v postopku javnega naročanja izključil ponudnika, če </w:t>
            </w:r>
            <w:r w:rsidR="00FF061F">
              <w:rPr>
                <w:rFonts w:ascii="Times New Roman" w:hAnsi="Times New Roman"/>
                <w:sz w:val="18"/>
                <w:szCs w:val="18"/>
              </w:rPr>
              <w:t xml:space="preserve">je </w:t>
            </w:r>
            <w:r w:rsidR="00BB1EF8" w:rsidRPr="00BB1EF8">
              <w:rPr>
                <w:rFonts w:ascii="Times New Roman" w:hAnsi="Times New Roman"/>
                <w:sz w:val="18"/>
                <w:szCs w:val="18"/>
              </w:rPr>
              <w:t xml:space="preserve">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00BB1EF8" w:rsidRPr="00BB1EF8">
              <w:rPr>
                <w:rFonts w:ascii="Times New Roman" w:hAnsi="Times New Roman"/>
                <w:sz w:val="18"/>
                <w:szCs w:val="18"/>
              </w:rPr>
              <w:lastRenderedPageBreak/>
              <w:t>zaposlovanjem na črno, za kateri mu je bila s pravnomočno odločitvijo ali več pravnomočnimi odločitvami izrečena globa za prekršek.</w:t>
            </w:r>
          </w:p>
        </w:tc>
        <w:tc>
          <w:tcPr>
            <w:tcW w:w="3259" w:type="dxa"/>
            <w:shd w:val="clear" w:color="auto" w:fill="auto"/>
            <w:vAlign w:val="center"/>
          </w:tcPr>
          <w:p w:rsidR="00D00113" w:rsidRPr="00D00113" w:rsidRDefault="003E2199" w:rsidP="00A374DE">
            <w:pPr>
              <w:spacing w:line="240" w:lineRule="auto"/>
              <w:rPr>
                <w:rFonts w:ascii="Times New Roman" w:hAnsi="Times New Roman"/>
                <w:sz w:val="18"/>
                <w:szCs w:val="18"/>
              </w:rPr>
            </w:pPr>
            <w:r w:rsidRPr="003E2199">
              <w:rPr>
                <w:rFonts w:ascii="Times New Roman" w:hAnsi="Times New Roman"/>
                <w:sz w:val="18"/>
                <w:szCs w:val="18"/>
              </w:rPr>
              <w:lastRenderedPageBreak/>
              <w:t xml:space="preserve">Ponudnik/partner v skupni ponudbi in podizvajalec </w:t>
            </w:r>
            <w:r w:rsidR="0005188B">
              <w:rPr>
                <w:rFonts w:ascii="Times New Roman" w:hAnsi="Times New Roman"/>
                <w:sz w:val="18"/>
                <w:szCs w:val="18"/>
              </w:rPr>
              <w:t xml:space="preserve">ter </w:t>
            </w:r>
            <w:r w:rsidR="0005188B" w:rsidRPr="0005188B">
              <w:rPr>
                <w:rFonts w:ascii="Times New Roman" w:hAnsi="Times New Roman"/>
                <w:sz w:val="18"/>
                <w:szCs w:val="18"/>
              </w:rPr>
              <w:t xml:space="preserve">subjekt, na katerega zmogljivosti se sklicuje ponudnik </w:t>
            </w:r>
            <w:r w:rsidRPr="003E2199">
              <w:rPr>
                <w:rFonts w:ascii="Times New Roman" w:hAnsi="Times New Roman"/>
                <w:sz w:val="18"/>
                <w:szCs w:val="18"/>
              </w:rPr>
              <w:t xml:space="preserve">izpolni </w:t>
            </w:r>
            <w:r w:rsidR="00A374DE" w:rsidRPr="00A374DE">
              <w:rPr>
                <w:rFonts w:ascii="Times New Roman" w:hAnsi="Times New Roman"/>
                <w:b/>
                <w:sz w:val="18"/>
                <w:szCs w:val="18"/>
              </w:rPr>
              <w:t>ESPD obrazec (»Del III: Razlogi za izključitev, Oddelek D: Nacionalni razlogi za izključitev«).</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Naročnik bo iz sodelovanja v postopku javnega naročanja izključil ponud</w:t>
            </w:r>
            <w:r w:rsidR="00CE50B2">
              <w:rPr>
                <w:rFonts w:ascii="Times New Roman" w:hAnsi="Times New Roman"/>
                <w:iCs/>
                <w:sz w:val="18"/>
                <w:szCs w:val="18"/>
              </w:rPr>
              <w:t>nika tudi v naslednjih primer</w:t>
            </w:r>
            <w:r w:rsidR="006C53D5">
              <w:rPr>
                <w:rFonts w:ascii="Times New Roman" w:hAnsi="Times New Roman"/>
                <w:iCs/>
                <w:sz w:val="18"/>
                <w:szCs w:val="18"/>
              </w:rPr>
              <w:t>ih (6. odstavek 75. člena ZJN-3</w:t>
            </w:r>
            <w:r w:rsidR="00CE50B2">
              <w:rPr>
                <w:rFonts w:ascii="Times New Roman" w:hAnsi="Times New Roman"/>
                <w:iCs/>
                <w:sz w:val="18"/>
                <w:szCs w:val="18"/>
              </w:rPr>
              <w:t>):</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na kakšen koli način izkaže kršitev obveznosti iz drugega odstavka 3. člena ZJN-3;</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z ustreznimi sredstvi izkaže, da je gospodarski subjekt zagrešil hujšo kršitev poklicnih pravil, zaradi česar je omajana njegova integriteta;</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nasprotja interesov iz 3. odstavka 91. člena ZJN-3 ni mogoče učinkovito odpraviti z drugimi, blažjimi ukrepi;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 xml:space="preserve">Če izkrivljanja konkurence zaradi predhodnega sodelovanja gospodarskih subjektov pri pripravi postopka javnega naročanja v skladu s 65. členom </w:t>
            </w:r>
            <w:r w:rsidR="006C53D5">
              <w:rPr>
                <w:rFonts w:ascii="Times New Roman" w:hAnsi="Times New Roman"/>
                <w:sz w:val="18"/>
                <w:szCs w:val="18"/>
              </w:rPr>
              <w:t>ZJN-3</w:t>
            </w:r>
            <w:r w:rsidR="001C0686">
              <w:rPr>
                <w:rFonts w:ascii="Times New Roman" w:hAnsi="Times New Roman"/>
                <w:sz w:val="18"/>
                <w:szCs w:val="18"/>
              </w:rPr>
              <w:t xml:space="preserve"> </w:t>
            </w:r>
            <w:r w:rsidRPr="00D00113">
              <w:rPr>
                <w:rFonts w:ascii="Times New Roman" w:hAnsi="Times New Roman"/>
                <w:sz w:val="18"/>
                <w:szCs w:val="18"/>
              </w:rPr>
              <w:t>ni mogoče učinkovito odpraviti z drugimi, blažjimi ukrepi;</w:t>
            </w:r>
          </w:p>
          <w:p w:rsidR="00D00113" w:rsidRPr="00B11A0D" w:rsidRDefault="00D00113" w:rsidP="00613AC4">
            <w:pPr>
              <w:numPr>
                <w:ilvl w:val="0"/>
                <w:numId w:val="17"/>
              </w:numPr>
              <w:spacing w:line="240" w:lineRule="auto"/>
              <w:rPr>
                <w:rFonts w:ascii="Times New Roman" w:hAnsi="Times New Roman"/>
                <w:color w:val="000000" w:themeColor="text1"/>
                <w:sz w:val="18"/>
                <w:szCs w:val="18"/>
              </w:rPr>
            </w:pPr>
            <w:r w:rsidRPr="00B11A0D">
              <w:rPr>
                <w:rFonts w:ascii="Times New Roman" w:hAnsi="Times New Roman"/>
                <w:color w:val="000000" w:themeColor="text1"/>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D00113" w:rsidRPr="00D00113" w:rsidRDefault="00D00113" w:rsidP="00D00113">
            <w:pPr>
              <w:spacing w:line="240" w:lineRule="auto"/>
              <w:rPr>
                <w:rFonts w:ascii="Times New Roman" w:hAnsi="Times New Roman"/>
                <w:sz w:val="18"/>
                <w:szCs w:val="18"/>
              </w:rPr>
            </w:pPr>
          </w:p>
          <w:p w:rsidR="00D00113" w:rsidRPr="00D00113" w:rsidRDefault="001659E3" w:rsidP="00D00113">
            <w:pPr>
              <w:spacing w:line="240" w:lineRule="auto"/>
              <w:rPr>
                <w:rFonts w:ascii="Times New Roman" w:hAnsi="Times New Roman"/>
                <w:sz w:val="18"/>
                <w:szCs w:val="18"/>
                <w:u w:val="single"/>
              </w:rPr>
            </w:pPr>
            <w:r w:rsidRPr="00323ABC">
              <w:rPr>
                <w:rFonts w:ascii="Times New Roman" w:hAnsi="Times New Roman"/>
                <w:b/>
                <w:sz w:val="18"/>
                <w:szCs w:val="18"/>
                <w:u w:val="single"/>
              </w:rPr>
              <w:t>V kolikor je gospodarski subjekt v enem izmed položajev iz 4. točke in 5 točke, lahko naročniku v skladu z 9. odstavkom 75. člena ZJN-3 predloži dokazila najkasneje do roka za oddajo prijav ali ponudb, da je sprejel zadostne ukrepe, s katerimi lahko dokaže svojo zanesljivost kljub obstoju razlogov za izključitev.</w:t>
            </w:r>
          </w:p>
        </w:tc>
        <w:tc>
          <w:tcPr>
            <w:tcW w:w="3259" w:type="dxa"/>
            <w:shd w:val="clear" w:color="auto" w:fill="auto"/>
            <w:vAlign w:val="center"/>
          </w:tcPr>
          <w:p w:rsidR="00D00113" w:rsidRPr="00436236" w:rsidRDefault="00D8609A" w:rsidP="00436236">
            <w:pPr>
              <w:spacing w:line="240" w:lineRule="auto"/>
              <w:rPr>
                <w:rFonts w:ascii="Times New Roman" w:hAnsi="Times New Roman"/>
                <w:sz w:val="18"/>
                <w:szCs w:val="18"/>
              </w:rPr>
            </w:pPr>
            <w:r w:rsidRPr="00436236">
              <w:rPr>
                <w:rFonts w:ascii="Times New Roman" w:hAnsi="Times New Roman"/>
                <w:sz w:val="18"/>
                <w:szCs w:val="18"/>
              </w:rPr>
              <w:t xml:space="preserve">Ponudnik/partner v skupni ponudbi in podizvajalec </w:t>
            </w:r>
            <w:r w:rsidR="0005188B">
              <w:rPr>
                <w:rFonts w:ascii="Times New Roman" w:hAnsi="Times New Roman"/>
                <w:sz w:val="18"/>
                <w:szCs w:val="18"/>
              </w:rPr>
              <w:t xml:space="preserve">ter </w:t>
            </w:r>
            <w:r w:rsidR="0005188B" w:rsidRPr="0005188B">
              <w:rPr>
                <w:rFonts w:ascii="Times New Roman" w:hAnsi="Times New Roman"/>
                <w:sz w:val="18"/>
                <w:szCs w:val="18"/>
              </w:rPr>
              <w:t>subjekt, na katerega zm</w:t>
            </w:r>
            <w:r w:rsidR="003E4879">
              <w:rPr>
                <w:rFonts w:ascii="Times New Roman" w:hAnsi="Times New Roman"/>
                <w:sz w:val="18"/>
                <w:szCs w:val="18"/>
              </w:rPr>
              <w:t xml:space="preserve">ogljivosti se sklicuje ponudnik, </w:t>
            </w:r>
            <w:r w:rsidRPr="00436236">
              <w:rPr>
                <w:rFonts w:ascii="Times New Roman" w:hAnsi="Times New Roman"/>
                <w:sz w:val="18"/>
                <w:szCs w:val="18"/>
              </w:rPr>
              <w:t xml:space="preserve">izpolni </w:t>
            </w:r>
            <w:r w:rsidR="00436236" w:rsidRPr="00436236">
              <w:rPr>
                <w:rFonts w:ascii="Times New Roman" w:hAnsi="Times New Roman"/>
                <w:b/>
                <w:sz w:val="18"/>
                <w:szCs w:val="18"/>
              </w:rPr>
              <w:t>ESPD obrazec (»Del III: Razlogi za izključitev, Oddelek C: Razlogi, povezani z  insolventnostjo, nasprotjem interesov ali kršitvijo poklicnih pravil«).</w:t>
            </w:r>
          </w:p>
        </w:tc>
      </w:tr>
    </w:tbl>
    <w:p w:rsidR="00AD7CD9" w:rsidRPr="00AD7CD9" w:rsidRDefault="00AD7CD9" w:rsidP="00AD7CD9">
      <w:pPr>
        <w:rPr>
          <w:lang w:eastAsia="en-US"/>
        </w:rPr>
      </w:pPr>
      <w:bookmarkStart w:id="31" w:name="_Toc23841184"/>
    </w:p>
    <w:p w:rsidR="007803FD" w:rsidRDefault="00264731" w:rsidP="00AF1DEB">
      <w:pPr>
        <w:pStyle w:val="Naslov3"/>
      </w:pPr>
      <w:r>
        <w:t xml:space="preserve">2.9.2 </w:t>
      </w:r>
      <w:r w:rsidR="00400E48">
        <w:t>Pogoji za sodelovanje</w:t>
      </w:r>
      <w:bookmarkEnd w:id="31"/>
    </w:p>
    <w:p w:rsidR="007803FD" w:rsidRDefault="007803FD" w:rsidP="00AF1DEB">
      <w:pPr>
        <w:pStyle w:val="Naslov3"/>
      </w:pPr>
    </w:p>
    <w:p w:rsidR="007803FD" w:rsidRDefault="00264731" w:rsidP="00AF1DEB">
      <w:pPr>
        <w:pStyle w:val="Naslov3"/>
      </w:pPr>
      <w:bookmarkStart w:id="32" w:name="_Toc23841185"/>
      <w:r>
        <w:t xml:space="preserve">2.9.2.1 </w:t>
      </w:r>
      <w:r w:rsidR="007803FD" w:rsidRPr="007803FD">
        <w:t xml:space="preserve">Poklicna </w:t>
      </w:r>
      <w:r w:rsidR="007803FD" w:rsidRPr="00B83D34">
        <w:t>sposobnost</w:t>
      </w:r>
      <w:bookmarkEnd w:id="32"/>
    </w:p>
    <w:p w:rsidR="007E2289" w:rsidRPr="007E2289" w:rsidRDefault="007E2289" w:rsidP="007E228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64731" w:rsidRPr="00264731" w:rsidTr="00BA5F49">
        <w:trPr>
          <w:jc w:val="center"/>
        </w:trPr>
        <w:tc>
          <w:tcPr>
            <w:tcW w:w="6166" w:type="dxa"/>
            <w:shd w:val="clear" w:color="auto" w:fill="F7CAAC"/>
            <w:vAlign w:val="center"/>
          </w:tcPr>
          <w:p w:rsidR="00264731" w:rsidRPr="00264731" w:rsidRDefault="00264731" w:rsidP="00B63E2B">
            <w:pPr>
              <w:spacing w:line="240" w:lineRule="auto"/>
              <w:jc w:val="left"/>
              <w:rPr>
                <w:rFonts w:ascii="Times New Roman" w:hAnsi="Times New Roman"/>
                <w:b/>
                <w:color w:val="000000"/>
                <w:sz w:val="18"/>
                <w:szCs w:val="18"/>
              </w:rPr>
            </w:pPr>
            <w:r w:rsidRPr="00264731">
              <w:rPr>
                <w:rFonts w:ascii="Times New Roman" w:hAnsi="Times New Roman"/>
                <w:b/>
                <w:color w:val="000000"/>
                <w:sz w:val="18"/>
                <w:szCs w:val="18"/>
              </w:rPr>
              <w:t>POKLICNA SPOSOBNOST</w:t>
            </w:r>
          </w:p>
        </w:tc>
        <w:tc>
          <w:tcPr>
            <w:tcW w:w="3045" w:type="dxa"/>
            <w:shd w:val="clear" w:color="auto" w:fill="BDD6EE"/>
            <w:vAlign w:val="center"/>
          </w:tcPr>
          <w:p w:rsidR="00264731" w:rsidRPr="00264731" w:rsidRDefault="00264731" w:rsidP="00B63E2B">
            <w:pPr>
              <w:spacing w:line="240" w:lineRule="auto"/>
              <w:rPr>
                <w:rFonts w:ascii="Times New Roman" w:hAnsi="Times New Roman"/>
                <w:b/>
                <w:color w:val="000000"/>
                <w:sz w:val="18"/>
                <w:szCs w:val="18"/>
              </w:rPr>
            </w:pPr>
            <w:r w:rsidRPr="00264731">
              <w:rPr>
                <w:rFonts w:ascii="Times New Roman" w:hAnsi="Times New Roman"/>
                <w:b/>
                <w:color w:val="000000"/>
                <w:sz w:val="18"/>
                <w:szCs w:val="18"/>
              </w:rPr>
              <w:t>DOKAZILA</w:t>
            </w:r>
          </w:p>
        </w:tc>
      </w:tr>
      <w:tr w:rsidR="00264731" w:rsidRPr="00264731" w:rsidTr="008E50CB">
        <w:trPr>
          <w:trHeight w:val="654"/>
          <w:jc w:val="center"/>
        </w:trPr>
        <w:tc>
          <w:tcPr>
            <w:tcW w:w="6166" w:type="dxa"/>
            <w:shd w:val="clear" w:color="auto" w:fill="auto"/>
            <w:vAlign w:val="center"/>
          </w:tcPr>
          <w:p w:rsidR="00264731" w:rsidRDefault="008E50CB" w:rsidP="00613AC4">
            <w:pPr>
              <w:numPr>
                <w:ilvl w:val="0"/>
                <w:numId w:val="19"/>
              </w:numPr>
              <w:spacing w:line="240" w:lineRule="auto"/>
              <w:rPr>
                <w:rFonts w:ascii="Times New Roman" w:hAnsi="Times New Roman"/>
                <w:color w:val="000000"/>
                <w:sz w:val="18"/>
                <w:szCs w:val="18"/>
              </w:rPr>
            </w:pPr>
            <w:r w:rsidRPr="008E50CB">
              <w:rPr>
                <w:rFonts w:ascii="Times New Roman" w:hAnsi="Times New Roman"/>
                <w:color w:val="000000"/>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96D5A" w:rsidRPr="00264731" w:rsidRDefault="00296D5A" w:rsidP="007A51AC">
            <w:pPr>
              <w:pStyle w:val="Odstavekseznama"/>
              <w:numPr>
                <w:ilvl w:val="0"/>
                <w:numId w:val="0"/>
              </w:numPr>
              <w:spacing w:line="240" w:lineRule="auto"/>
              <w:ind w:left="357"/>
              <w:rPr>
                <w:rFonts w:ascii="Times New Roman" w:hAnsi="Times New Roman"/>
                <w:sz w:val="18"/>
                <w:szCs w:val="18"/>
              </w:rPr>
            </w:pPr>
          </w:p>
        </w:tc>
        <w:tc>
          <w:tcPr>
            <w:tcW w:w="3045" w:type="dxa"/>
            <w:shd w:val="clear" w:color="auto" w:fill="auto"/>
            <w:vAlign w:val="center"/>
          </w:tcPr>
          <w:p w:rsidR="00E31C7F" w:rsidRPr="00E31C7F"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Ponudnik</w:t>
            </w:r>
            <w:r w:rsidR="00034A3E">
              <w:rPr>
                <w:rFonts w:ascii="Times New Roman" w:hAnsi="Times New Roman"/>
                <w:color w:val="000000" w:themeColor="text1"/>
                <w:sz w:val="18"/>
                <w:szCs w:val="18"/>
              </w:rPr>
              <w:t xml:space="preserve"> </w:t>
            </w:r>
            <w:r w:rsidRPr="00E31C7F">
              <w:rPr>
                <w:rFonts w:ascii="Times New Roman" w:hAnsi="Times New Roman"/>
                <w:color w:val="000000" w:themeColor="text1"/>
                <w:sz w:val="18"/>
                <w:szCs w:val="18"/>
              </w:rPr>
              <w:t>/ partner</w:t>
            </w:r>
            <w:r w:rsidR="000F498A">
              <w:rPr>
                <w:rFonts w:ascii="Times New Roman" w:hAnsi="Times New Roman"/>
                <w:color w:val="000000" w:themeColor="text1"/>
                <w:sz w:val="18"/>
                <w:szCs w:val="18"/>
              </w:rPr>
              <w:t xml:space="preserve"> v skupni ponudbi</w:t>
            </w:r>
            <w:r w:rsidR="00034A3E">
              <w:rPr>
                <w:rFonts w:ascii="Times New Roman" w:hAnsi="Times New Roman"/>
                <w:color w:val="000000" w:themeColor="text1"/>
                <w:sz w:val="18"/>
                <w:szCs w:val="18"/>
              </w:rPr>
              <w:t xml:space="preserve"> </w:t>
            </w:r>
            <w:r w:rsidRPr="00E31C7F">
              <w:rPr>
                <w:rFonts w:ascii="Times New Roman" w:hAnsi="Times New Roman"/>
                <w:color w:val="000000" w:themeColor="text1"/>
                <w:sz w:val="18"/>
                <w:szCs w:val="18"/>
              </w:rPr>
              <w:t>/</w:t>
            </w:r>
            <w:r w:rsidR="005E7BD8">
              <w:rPr>
                <w:rFonts w:ascii="Times New Roman" w:hAnsi="Times New Roman"/>
                <w:color w:val="000000" w:themeColor="text1"/>
                <w:sz w:val="18"/>
                <w:szCs w:val="18"/>
              </w:rPr>
              <w:t xml:space="preserve"> </w:t>
            </w:r>
            <w:r w:rsidRPr="00E31C7F">
              <w:rPr>
                <w:rFonts w:ascii="Times New Roman" w:hAnsi="Times New Roman"/>
                <w:color w:val="000000" w:themeColor="text1"/>
                <w:sz w:val="18"/>
                <w:szCs w:val="18"/>
              </w:rPr>
              <w:t>podizvajalec</w:t>
            </w:r>
            <w:r w:rsidR="00034A3E">
              <w:rPr>
                <w:rFonts w:ascii="Times New Roman" w:hAnsi="Times New Roman"/>
                <w:color w:val="000000" w:themeColor="text1"/>
                <w:sz w:val="18"/>
                <w:szCs w:val="18"/>
              </w:rPr>
              <w:t xml:space="preserve"> </w:t>
            </w:r>
            <w:r w:rsidR="005E7BD8">
              <w:rPr>
                <w:rFonts w:ascii="Times New Roman" w:hAnsi="Times New Roman"/>
                <w:color w:val="000000" w:themeColor="text1"/>
                <w:sz w:val="18"/>
                <w:szCs w:val="18"/>
              </w:rPr>
              <w:t>/</w:t>
            </w:r>
            <w:r w:rsidRPr="00E31C7F">
              <w:rPr>
                <w:rFonts w:ascii="Times New Roman" w:hAnsi="Times New Roman"/>
                <w:color w:val="000000" w:themeColor="text1"/>
                <w:sz w:val="18"/>
                <w:szCs w:val="18"/>
              </w:rPr>
              <w:t xml:space="preserve"> </w:t>
            </w:r>
            <w:r w:rsidR="005E7BD8" w:rsidRPr="005E7BD8">
              <w:rPr>
                <w:rFonts w:ascii="Times New Roman" w:hAnsi="Times New Roman"/>
                <w:color w:val="000000" w:themeColor="text1"/>
                <w:sz w:val="18"/>
                <w:szCs w:val="18"/>
              </w:rPr>
              <w:t xml:space="preserve">subjekt, na katerega zmogljivosti se sklicuje ponudnik </w:t>
            </w:r>
            <w:r w:rsidRPr="00E31C7F">
              <w:rPr>
                <w:rFonts w:ascii="Times New Roman" w:hAnsi="Times New Roman"/>
                <w:color w:val="000000" w:themeColor="text1"/>
                <w:sz w:val="18"/>
                <w:szCs w:val="18"/>
              </w:rPr>
              <w:t>izpolni</w:t>
            </w:r>
            <w:r w:rsidRPr="00E31C7F">
              <w:rPr>
                <w:rFonts w:ascii="Times New Roman" w:hAnsi="Times New Roman"/>
                <w:b/>
                <w:color w:val="000000" w:themeColor="text1"/>
                <w:sz w:val="18"/>
                <w:szCs w:val="18"/>
              </w:rPr>
              <w:t xml:space="preserve"> ESPD obrazec (v »Del IV: Pogoji za sodelovanje, Oddelek A: Ustreznost, Vpis v ustrezen poklicni register ali Vpis v poslovni register«).</w:t>
            </w:r>
          </w:p>
          <w:p w:rsidR="00E31C7F" w:rsidRPr="00E31C7F" w:rsidRDefault="00E31C7F" w:rsidP="00E31C7F">
            <w:pPr>
              <w:spacing w:line="240" w:lineRule="auto"/>
              <w:rPr>
                <w:rFonts w:ascii="Times New Roman" w:hAnsi="Times New Roman"/>
                <w:b/>
                <w:color w:val="000000" w:themeColor="text1"/>
                <w:sz w:val="18"/>
                <w:szCs w:val="18"/>
              </w:rPr>
            </w:pPr>
          </w:p>
          <w:p w:rsidR="00264731" w:rsidRPr="00876251"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 xml:space="preserve">ESPD mora vsebovati vse potrebne podatke, da lahko naročnik v uradni evidenci preveri izpolnjevanje </w:t>
            </w:r>
            <w:r w:rsidRPr="00E31C7F">
              <w:rPr>
                <w:rFonts w:ascii="Times New Roman" w:hAnsi="Times New Roman"/>
                <w:color w:val="000000" w:themeColor="text1"/>
                <w:sz w:val="18"/>
                <w:szCs w:val="18"/>
              </w:rPr>
              <w:lastRenderedPageBreak/>
              <w:t>predmetnega pogoja. V kolikor takšna preveritev ne bo mogoča, bo naročnik od ponudnika zahteval predložitev kopije vpisa v enega od poklicnih ali poslovnih registrov</w:t>
            </w:r>
            <w:r w:rsidRPr="00E31C7F">
              <w:rPr>
                <w:rFonts w:ascii="Times New Roman" w:hAnsi="Times New Roman"/>
                <w:b/>
                <w:color w:val="000000" w:themeColor="text1"/>
                <w:sz w:val="18"/>
                <w:szCs w:val="18"/>
              </w:rPr>
              <w:t>.</w:t>
            </w:r>
          </w:p>
        </w:tc>
      </w:tr>
      <w:tr w:rsidR="007A51AC" w:rsidRPr="00264731" w:rsidTr="008E50CB">
        <w:trPr>
          <w:trHeight w:val="654"/>
          <w:jc w:val="center"/>
        </w:trPr>
        <w:tc>
          <w:tcPr>
            <w:tcW w:w="6166" w:type="dxa"/>
            <w:shd w:val="clear" w:color="auto" w:fill="auto"/>
            <w:vAlign w:val="center"/>
          </w:tcPr>
          <w:p w:rsidR="007A51AC" w:rsidRPr="00267A16" w:rsidRDefault="007A51AC" w:rsidP="00267A16">
            <w:pPr>
              <w:pStyle w:val="Odstavekseznama"/>
              <w:numPr>
                <w:ilvl w:val="0"/>
                <w:numId w:val="19"/>
              </w:numPr>
              <w:spacing w:line="240" w:lineRule="auto"/>
              <w:rPr>
                <w:rFonts w:ascii="Times New Roman" w:hAnsi="Times New Roman"/>
                <w:sz w:val="18"/>
                <w:szCs w:val="18"/>
              </w:rPr>
            </w:pPr>
            <w:r w:rsidRPr="00267A16">
              <w:rPr>
                <w:rFonts w:ascii="Times New Roman" w:hAnsi="Times New Roman"/>
                <w:sz w:val="18"/>
                <w:szCs w:val="18"/>
              </w:rPr>
              <w:lastRenderedPageBreak/>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tc>
        <w:tc>
          <w:tcPr>
            <w:tcW w:w="3045" w:type="dxa"/>
            <w:shd w:val="clear" w:color="auto" w:fill="auto"/>
            <w:vAlign w:val="center"/>
          </w:tcPr>
          <w:p w:rsidR="007A51AC" w:rsidRDefault="00267A16" w:rsidP="00E31C7F">
            <w:pPr>
              <w:spacing w:line="240" w:lineRule="auto"/>
              <w:rPr>
                <w:rFonts w:ascii="Times New Roman" w:hAnsi="Times New Roman"/>
                <w:b/>
                <w:color w:val="000000" w:themeColor="text1"/>
                <w:sz w:val="18"/>
                <w:szCs w:val="18"/>
              </w:rPr>
            </w:pPr>
            <w:r w:rsidRPr="00267A16">
              <w:rPr>
                <w:rFonts w:ascii="Times New Roman" w:hAnsi="Times New Roman"/>
                <w:color w:val="000000" w:themeColor="text1"/>
                <w:sz w:val="18"/>
                <w:szCs w:val="18"/>
              </w:rPr>
              <w:t>Ponudnik</w:t>
            </w:r>
            <w:r w:rsidR="003872E6">
              <w:rPr>
                <w:rFonts w:ascii="Times New Roman" w:hAnsi="Times New Roman"/>
                <w:color w:val="000000" w:themeColor="text1"/>
                <w:sz w:val="18"/>
                <w:szCs w:val="18"/>
              </w:rPr>
              <w:t xml:space="preserve"> </w:t>
            </w:r>
            <w:r w:rsidRPr="00267A16">
              <w:rPr>
                <w:rFonts w:ascii="Times New Roman" w:hAnsi="Times New Roman"/>
                <w:color w:val="000000" w:themeColor="text1"/>
                <w:sz w:val="18"/>
                <w:szCs w:val="18"/>
              </w:rPr>
              <w:t>/ partner</w:t>
            </w:r>
            <w:r w:rsidR="000F498A">
              <w:rPr>
                <w:rFonts w:ascii="Times New Roman" w:hAnsi="Times New Roman"/>
                <w:color w:val="000000" w:themeColor="text1"/>
                <w:sz w:val="18"/>
                <w:szCs w:val="18"/>
              </w:rPr>
              <w:t xml:space="preserve"> v skupni</w:t>
            </w:r>
            <w:r w:rsidR="00EC43F7">
              <w:rPr>
                <w:rFonts w:ascii="Times New Roman" w:hAnsi="Times New Roman"/>
                <w:color w:val="000000" w:themeColor="text1"/>
                <w:sz w:val="18"/>
                <w:szCs w:val="18"/>
              </w:rPr>
              <w:t xml:space="preserve"> ponudbi</w:t>
            </w:r>
            <w:r w:rsidR="000F498A">
              <w:rPr>
                <w:rFonts w:ascii="Times New Roman" w:hAnsi="Times New Roman"/>
                <w:color w:val="000000" w:themeColor="text1"/>
                <w:sz w:val="18"/>
                <w:szCs w:val="18"/>
              </w:rPr>
              <w:t xml:space="preserve"> </w:t>
            </w:r>
            <w:r w:rsidRPr="00267A16">
              <w:rPr>
                <w:rFonts w:ascii="Times New Roman" w:hAnsi="Times New Roman"/>
                <w:color w:val="000000" w:themeColor="text1"/>
                <w:sz w:val="18"/>
                <w:szCs w:val="18"/>
              </w:rPr>
              <w:t>/</w:t>
            </w:r>
            <w:r w:rsidR="003872E6">
              <w:rPr>
                <w:rFonts w:ascii="Times New Roman" w:hAnsi="Times New Roman"/>
                <w:color w:val="000000" w:themeColor="text1"/>
                <w:sz w:val="18"/>
                <w:szCs w:val="18"/>
              </w:rPr>
              <w:t xml:space="preserve"> </w:t>
            </w:r>
            <w:r w:rsidRPr="00267A16">
              <w:rPr>
                <w:rFonts w:ascii="Times New Roman" w:hAnsi="Times New Roman"/>
                <w:color w:val="000000" w:themeColor="text1"/>
                <w:sz w:val="18"/>
                <w:szCs w:val="18"/>
              </w:rPr>
              <w:t>podizvajalec</w:t>
            </w:r>
            <w:r w:rsidR="003872E6">
              <w:rPr>
                <w:rFonts w:ascii="Times New Roman" w:hAnsi="Times New Roman"/>
                <w:color w:val="000000" w:themeColor="text1"/>
                <w:sz w:val="18"/>
                <w:szCs w:val="18"/>
              </w:rPr>
              <w:t>/</w:t>
            </w:r>
            <w:r w:rsidR="003872E6" w:rsidRPr="003872E6">
              <w:rPr>
                <w:rFonts w:ascii="Times New Roman" w:hAnsi="Times New Roman"/>
                <w:color w:val="000000" w:themeColor="text1"/>
                <w:sz w:val="18"/>
                <w:szCs w:val="18"/>
              </w:rPr>
              <w:t xml:space="preserve"> subjekt, na katerega zmogljivosti se sklicuje</w:t>
            </w:r>
            <w:r w:rsidRPr="00267A16">
              <w:rPr>
                <w:rFonts w:ascii="Times New Roman" w:hAnsi="Times New Roman"/>
                <w:color w:val="000000" w:themeColor="text1"/>
                <w:sz w:val="18"/>
                <w:szCs w:val="18"/>
              </w:rPr>
              <w:t xml:space="preserve"> </w:t>
            </w:r>
            <w:r w:rsidR="003872E6">
              <w:rPr>
                <w:rFonts w:ascii="Times New Roman" w:hAnsi="Times New Roman"/>
                <w:color w:val="000000" w:themeColor="text1"/>
                <w:sz w:val="18"/>
                <w:szCs w:val="18"/>
              </w:rPr>
              <w:t xml:space="preserve">ponudnik </w:t>
            </w:r>
            <w:r w:rsidRPr="00267A16">
              <w:rPr>
                <w:rFonts w:ascii="Times New Roman" w:hAnsi="Times New Roman"/>
                <w:color w:val="000000" w:themeColor="text1"/>
                <w:sz w:val="18"/>
                <w:szCs w:val="18"/>
              </w:rPr>
              <w:t>izpolni</w:t>
            </w:r>
            <w:r w:rsidRPr="00267A16">
              <w:rPr>
                <w:rFonts w:ascii="Times New Roman" w:hAnsi="Times New Roman"/>
                <w:b/>
                <w:color w:val="000000" w:themeColor="text1"/>
                <w:sz w:val="18"/>
                <w:szCs w:val="18"/>
              </w:rPr>
              <w:t xml:space="preserve"> ESPD obrazec </w:t>
            </w:r>
            <w:r w:rsidR="007A51AC" w:rsidRPr="00267A16">
              <w:rPr>
                <w:rFonts w:ascii="Times New Roman" w:hAnsi="Times New Roman"/>
                <w:b/>
                <w:color w:val="000000" w:themeColor="text1"/>
                <w:sz w:val="18"/>
                <w:szCs w:val="18"/>
              </w:rPr>
              <w:t xml:space="preserve">(v »Del IV: Pogoji za sodelovanje, Oddelek A: Ustreznost, </w:t>
            </w:r>
            <w:r>
              <w:rPr>
                <w:rFonts w:ascii="Times New Roman" w:hAnsi="Times New Roman"/>
                <w:b/>
                <w:color w:val="000000" w:themeColor="text1"/>
                <w:sz w:val="18"/>
                <w:szCs w:val="18"/>
              </w:rPr>
              <w:t>z</w:t>
            </w:r>
            <w:r w:rsidR="007A51AC" w:rsidRPr="00267A16">
              <w:rPr>
                <w:rFonts w:ascii="Times New Roman" w:hAnsi="Times New Roman"/>
                <w:b/>
                <w:color w:val="000000" w:themeColor="text1"/>
                <w:sz w:val="18"/>
                <w:szCs w:val="18"/>
              </w:rPr>
              <w:t>a naročila storitev: po</w:t>
            </w:r>
            <w:r>
              <w:rPr>
                <w:rFonts w:ascii="Times New Roman" w:hAnsi="Times New Roman"/>
                <w:b/>
                <w:color w:val="000000" w:themeColor="text1"/>
                <w:sz w:val="18"/>
                <w:szCs w:val="18"/>
              </w:rPr>
              <w:t xml:space="preserve">trebno določeno dovoljenje </w:t>
            </w:r>
            <w:r w:rsidR="003872E6">
              <w:rPr>
                <w:rFonts w:ascii="Times New Roman" w:hAnsi="Times New Roman"/>
                <w:b/>
                <w:color w:val="000000" w:themeColor="text1"/>
                <w:sz w:val="18"/>
                <w:szCs w:val="18"/>
              </w:rPr>
              <w:t>ali</w:t>
            </w:r>
            <w:r>
              <w:rPr>
                <w:rFonts w:ascii="Times New Roman" w:hAnsi="Times New Roman"/>
                <w:b/>
                <w:color w:val="000000" w:themeColor="text1"/>
                <w:sz w:val="18"/>
                <w:szCs w:val="18"/>
              </w:rPr>
              <w:t xml:space="preserve"> z</w:t>
            </w:r>
            <w:r w:rsidR="007A51AC" w:rsidRPr="00267A16">
              <w:rPr>
                <w:rFonts w:ascii="Times New Roman" w:hAnsi="Times New Roman"/>
                <w:b/>
                <w:color w:val="000000" w:themeColor="text1"/>
                <w:sz w:val="18"/>
                <w:szCs w:val="18"/>
              </w:rPr>
              <w:t>a naročila storitev: potrebno članstvo določene organizacije«)</w:t>
            </w:r>
            <w:r w:rsidRPr="00267A16">
              <w:rPr>
                <w:rFonts w:ascii="Times New Roman" w:hAnsi="Times New Roman"/>
                <w:b/>
                <w:color w:val="000000" w:themeColor="text1"/>
                <w:sz w:val="18"/>
                <w:szCs w:val="18"/>
              </w:rPr>
              <w:t>.</w:t>
            </w:r>
          </w:p>
          <w:p w:rsidR="00267A16" w:rsidRDefault="00267A16" w:rsidP="00E31C7F">
            <w:pPr>
              <w:spacing w:line="240" w:lineRule="auto"/>
              <w:rPr>
                <w:rFonts w:ascii="Times New Roman" w:hAnsi="Times New Roman"/>
                <w:b/>
                <w:color w:val="000000" w:themeColor="text1"/>
                <w:sz w:val="18"/>
                <w:szCs w:val="18"/>
              </w:rPr>
            </w:pPr>
          </w:p>
          <w:p w:rsidR="00267A16" w:rsidRPr="00E31C7F" w:rsidRDefault="000D35ED" w:rsidP="000D35ED">
            <w:pPr>
              <w:spacing w:line="240" w:lineRule="auto"/>
              <w:rPr>
                <w:rFonts w:ascii="Times New Roman" w:hAnsi="Times New Roman"/>
                <w:color w:val="000000" w:themeColor="text1"/>
                <w:sz w:val="18"/>
                <w:szCs w:val="18"/>
              </w:rPr>
            </w:pPr>
            <w:r w:rsidRPr="000D35ED">
              <w:rPr>
                <w:rFonts w:ascii="Times New Roman" w:hAnsi="Times New Roman"/>
                <w:color w:val="000000" w:themeColor="text1"/>
                <w:sz w:val="18"/>
                <w:szCs w:val="18"/>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w:t>
            </w:r>
            <w:r>
              <w:rPr>
                <w:rFonts w:ascii="Times New Roman" w:hAnsi="Times New Roman"/>
                <w:color w:val="000000" w:themeColor="text1"/>
                <w:sz w:val="18"/>
                <w:szCs w:val="18"/>
              </w:rPr>
              <w:t xml:space="preserve"> </w:t>
            </w:r>
            <w:r w:rsidRPr="000D35ED">
              <w:rPr>
                <w:rFonts w:ascii="Times New Roman" w:hAnsi="Times New Roman"/>
                <w:color w:val="000000" w:themeColor="text1"/>
                <w:sz w:val="18"/>
                <w:szCs w:val="18"/>
              </w:rPr>
              <w:t>kopije veljavne</w:t>
            </w:r>
            <w:r>
              <w:rPr>
                <w:rFonts w:ascii="Times New Roman" w:hAnsi="Times New Roman"/>
                <w:color w:val="000000" w:themeColor="text1"/>
                <w:sz w:val="18"/>
                <w:szCs w:val="18"/>
              </w:rPr>
              <w:t>ga dovoljenja oziroma dokazila o</w:t>
            </w:r>
            <w:r w:rsidRPr="000D35ED">
              <w:rPr>
                <w:rFonts w:ascii="Times New Roman" w:hAnsi="Times New Roman"/>
                <w:color w:val="000000" w:themeColor="text1"/>
                <w:sz w:val="18"/>
                <w:szCs w:val="18"/>
              </w:rPr>
              <w:t xml:space="preserve"> članstvu v organizaciji. </w:t>
            </w:r>
          </w:p>
        </w:tc>
      </w:tr>
    </w:tbl>
    <w:p w:rsidR="009F05A3" w:rsidRDefault="009F05A3" w:rsidP="007803FD">
      <w:pPr>
        <w:rPr>
          <w:lang w:eastAsia="en-US"/>
        </w:rPr>
      </w:pPr>
    </w:p>
    <w:p w:rsidR="00400E48" w:rsidRDefault="007E2289" w:rsidP="00AF1DEB">
      <w:pPr>
        <w:pStyle w:val="Naslov3"/>
      </w:pPr>
      <w:bookmarkStart w:id="33" w:name="_Toc23841186"/>
      <w:r>
        <w:t xml:space="preserve">2.9.2.2 </w:t>
      </w:r>
      <w:r w:rsidR="00DB30B9" w:rsidRPr="00DB30B9">
        <w:t>Ekonomska in finančna sposobnost</w:t>
      </w:r>
      <w:bookmarkEnd w:id="33"/>
    </w:p>
    <w:p w:rsidR="001E041E" w:rsidRPr="001E041E" w:rsidRDefault="001E041E" w:rsidP="001E041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400E48" w:rsidRPr="00400E48" w:rsidTr="00BA5F49">
        <w:tc>
          <w:tcPr>
            <w:tcW w:w="6204" w:type="dxa"/>
            <w:shd w:val="clear" w:color="auto" w:fill="F7CAAC"/>
            <w:vAlign w:val="center"/>
          </w:tcPr>
          <w:p w:rsidR="00400E48" w:rsidRPr="00400E48" w:rsidRDefault="00400E48" w:rsidP="00400E48">
            <w:pPr>
              <w:spacing w:line="240" w:lineRule="auto"/>
              <w:rPr>
                <w:rFonts w:ascii="Times New Roman" w:hAnsi="Times New Roman"/>
                <w:b/>
                <w:color w:val="000000"/>
                <w:sz w:val="18"/>
                <w:szCs w:val="18"/>
              </w:rPr>
            </w:pPr>
            <w:r w:rsidRPr="00400E48">
              <w:rPr>
                <w:rFonts w:ascii="Times New Roman" w:hAnsi="Times New Roman"/>
                <w:b/>
                <w:color w:val="000000"/>
                <w:sz w:val="18"/>
                <w:szCs w:val="18"/>
              </w:rPr>
              <w:t>EKONOMSKA IN FINANČNA SPOSOBNOST</w:t>
            </w:r>
          </w:p>
        </w:tc>
        <w:tc>
          <w:tcPr>
            <w:tcW w:w="3007" w:type="dxa"/>
            <w:shd w:val="clear" w:color="auto" w:fill="BDD6EE"/>
            <w:vAlign w:val="center"/>
          </w:tcPr>
          <w:p w:rsidR="00400E48" w:rsidRPr="00400E48" w:rsidRDefault="00400E48" w:rsidP="00B63E2B">
            <w:pPr>
              <w:spacing w:line="240" w:lineRule="auto"/>
              <w:rPr>
                <w:rFonts w:ascii="Times New Roman" w:hAnsi="Times New Roman"/>
                <w:b/>
                <w:color w:val="000000"/>
                <w:sz w:val="18"/>
                <w:szCs w:val="18"/>
              </w:rPr>
            </w:pPr>
            <w:r w:rsidRPr="00400E48">
              <w:rPr>
                <w:rFonts w:ascii="Times New Roman" w:hAnsi="Times New Roman"/>
                <w:b/>
                <w:color w:val="000000"/>
                <w:sz w:val="18"/>
                <w:szCs w:val="18"/>
              </w:rPr>
              <w:t>DOKAZILA</w:t>
            </w:r>
          </w:p>
        </w:tc>
      </w:tr>
      <w:tr w:rsidR="00D60836" w:rsidRPr="00400E48" w:rsidTr="0067333E">
        <w:trPr>
          <w:trHeight w:val="516"/>
        </w:trPr>
        <w:tc>
          <w:tcPr>
            <w:tcW w:w="6204" w:type="dxa"/>
            <w:shd w:val="clear" w:color="auto" w:fill="auto"/>
            <w:vAlign w:val="center"/>
          </w:tcPr>
          <w:p w:rsidR="00D60836" w:rsidRPr="00400E48" w:rsidRDefault="00D60836"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 xml:space="preserve">Ponudnik mora nuditi 30 dnevni plačilni rok, ki prične teči z dnem prejema pravilno izstavljenega </w:t>
            </w:r>
            <w:r w:rsidRPr="00D60836">
              <w:rPr>
                <w:rFonts w:ascii="Times New Roman" w:hAnsi="Times New Roman"/>
                <w:sz w:val="18"/>
                <w:szCs w:val="18"/>
              </w:rPr>
              <w:t>e-računa.</w:t>
            </w:r>
          </w:p>
        </w:tc>
        <w:tc>
          <w:tcPr>
            <w:tcW w:w="3007" w:type="dxa"/>
            <w:vMerge w:val="restart"/>
            <w:shd w:val="clear" w:color="auto" w:fill="auto"/>
            <w:vAlign w:val="center"/>
          </w:tcPr>
          <w:p w:rsidR="00D60836" w:rsidRPr="00876251" w:rsidRDefault="009E2DF6" w:rsidP="00D60836">
            <w:pPr>
              <w:spacing w:line="240" w:lineRule="auto"/>
              <w:rPr>
                <w:rFonts w:ascii="Times New Roman" w:hAnsi="Times New Roman"/>
                <w:b/>
                <w:iCs/>
                <w:color w:val="000000"/>
                <w:sz w:val="18"/>
                <w:szCs w:val="18"/>
              </w:rPr>
            </w:pPr>
            <w:r w:rsidRPr="009E2DF6">
              <w:rPr>
                <w:rFonts w:ascii="Times New Roman" w:hAnsi="Times New Roman"/>
                <w:b/>
                <w:iCs/>
                <w:color w:val="000000"/>
                <w:sz w:val="18"/>
                <w:szCs w:val="18"/>
              </w:rPr>
              <w:t>Izjava o izpolnjevanju vseh zahtev naročnika (OBR-13</w:t>
            </w:r>
            <w:r w:rsidR="00D60836" w:rsidRPr="009E2DF6">
              <w:rPr>
                <w:rFonts w:ascii="Times New Roman" w:hAnsi="Times New Roman"/>
                <w:b/>
                <w:iCs/>
                <w:color w:val="000000"/>
                <w:sz w:val="18"/>
                <w:szCs w:val="18"/>
              </w:rPr>
              <w:t>)</w:t>
            </w:r>
          </w:p>
        </w:tc>
      </w:tr>
      <w:tr w:rsidR="00D60836" w:rsidRPr="00400E48" w:rsidTr="0067333E">
        <w:trPr>
          <w:trHeight w:val="522"/>
        </w:trPr>
        <w:tc>
          <w:tcPr>
            <w:tcW w:w="6204" w:type="dxa"/>
            <w:shd w:val="clear" w:color="auto" w:fill="auto"/>
            <w:vAlign w:val="center"/>
          </w:tcPr>
          <w:p w:rsidR="00D60836" w:rsidRPr="00400E48" w:rsidRDefault="00D60836"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D60836" w:rsidRPr="00E45606" w:rsidRDefault="00D60836" w:rsidP="00F52538">
            <w:pPr>
              <w:spacing w:line="240" w:lineRule="auto"/>
              <w:rPr>
                <w:rFonts w:ascii="Times New Roman" w:hAnsi="Times New Roman"/>
                <w:b/>
                <w:iCs/>
                <w:color w:val="000000"/>
                <w:sz w:val="18"/>
                <w:szCs w:val="18"/>
              </w:rPr>
            </w:pPr>
          </w:p>
        </w:tc>
      </w:tr>
      <w:tr w:rsidR="00D60836" w:rsidRPr="00400E48" w:rsidTr="00BA5F49">
        <w:tc>
          <w:tcPr>
            <w:tcW w:w="6204" w:type="dxa"/>
            <w:shd w:val="clear" w:color="auto" w:fill="auto"/>
            <w:vAlign w:val="center"/>
          </w:tcPr>
          <w:p w:rsidR="00D60836" w:rsidRPr="00400E48" w:rsidRDefault="00D60836"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D60836" w:rsidRPr="00400E48" w:rsidRDefault="00D60836" w:rsidP="00171115">
            <w:pPr>
              <w:spacing w:line="240" w:lineRule="auto"/>
              <w:jc w:val="left"/>
              <w:rPr>
                <w:rFonts w:ascii="Times New Roman" w:hAnsi="Times New Roman"/>
                <w:b/>
                <w:color w:val="FF0000"/>
                <w:sz w:val="18"/>
                <w:szCs w:val="18"/>
              </w:rPr>
            </w:pPr>
          </w:p>
        </w:tc>
      </w:tr>
    </w:tbl>
    <w:p w:rsidR="00AD7CD9" w:rsidRPr="00AD7CD9" w:rsidRDefault="00AD7CD9" w:rsidP="00AD7CD9">
      <w:pPr>
        <w:rPr>
          <w:lang w:eastAsia="en-US"/>
        </w:rPr>
      </w:pPr>
      <w:bookmarkStart w:id="34" w:name="_Toc23841187"/>
    </w:p>
    <w:p w:rsidR="00B63E2B" w:rsidRPr="00B63E2B" w:rsidRDefault="00B63E2B" w:rsidP="00AF1DEB">
      <w:pPr>
        <w:pStyle w:val="Naslov3"/>
      </w:pPr>
      <w:r>
        <w:t xml:space="preserve">2.9.2.3 </w:t>
      </w:r>
      <w:r w:rsidRPr="00B63E2B">
        <w:t xml:space="preserve">Tehnična in strokovna </w:t>
      </w:r>
      <w:r w:rsidRPr="00E5419E">
        <w:t>sposobnost</w:t>
      </w:r>
      <w:bookmarkEnd w:id="34"/>
    </w:p>
    <w:p w:rsidR="00400E48" w:rsidRDefault="00400E48" w:rsidP="00DB30B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4"/>
        <w:gridCol w:w="3134"/>
      </w:tblGrid>
      <w:tr w:rsidR="00B63E2B" w:rsidRPr="00B63E2B" w:rsidTr="00B63E2B">
        <w:tc>
          <w:tcPr>
            <w:tcW w:w="3313" w:type="pct"/>
            <w:shd w:val="clear" w:color="auto" w:fill="F7CAAC"/>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TEHNIČNA IN STROKOVNA SPOSOBNOST</w:t>
            </w:r>
          </w:p>
        </w:tc>
        <w:tc>
          <w:tcPr>
            <w:tcW w:w="1687" w:type="pct"/>
            <w:shd w:val="clear" w:color="auto" w:fill="BDD6EE"/>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DOKAZILA</w:t>
            </w:r>
          </w:p>
        </w:tc>
      </w:tr>
      <w:tr w:rsidR="00B63E2B" w:rsidRPr="00B63E2B" w:rsidTr="00E1459E">
        <w:trPr>
          <w:trHeight w:val="1417"/>
        </w:trPr>
        <w:tc>
          <w:tcPr>
            <w:tcW w:w="3313" w:type="pct"/>
            <w:shd w:val="clear" w:color="auto" w:fill="auto"/>
            <w:vAlign w:val="center"/>
          </w:tcPr>
          <w:p w:rsidR="00EE207C" w:rsidRPr="008E5CF3" w:rsidRDefault="00EE207C" w:rsidP="008E5CF3">
            <w:pPr>
              <w:pStyle w:val="Odstavekseznama"/>
              <w:numPr>
                <w:ilvl w:val="0"/>
                <w:numId w:val="40"/>
              </w:numPr>
              <w:spacing w:line="240" w:lineRule="auto"/>
              <w:rPr>
                <w:rFonts w:ascii="Times New Roman" w:hAnsi="Times New Roman"/>
                <w:sz w:val="18"/>
                <w:szCs w:val="18"/>
              </w:rPr>
            </w:pPr>
            <w:r w:rsidRPr="00A74DFA">
              <w:rPr>
                <w:rFonts w:ascii="Times New Roman" w:hAnsi="Times New Roman"/>
                <w:sz w:val="18"/>
                <w:szCs w:val="18"/>
              </w:rPr>
              <w:t>Ponudnik mora razpolagati z ustreznim kadrom, ki so izkušeni, strokovno usposobljeni in sposobni izvedbe predmetnega javnega naročila ter imajo reference s področja tega naročila.</w:t>
            </w:r>
          </w:p>
        </w:tc>
        <w:tc>
          <w:tcPr>
            <w:tcW w:w="1687" w:type="pct"/>
            <w:shd w:val="clear" w:color="auto" w:fill="auto"/>
            <w:vAlign w:val="center"/>
          </w:tcPr>
          <w:p w:rsidR="00B63E2B" w:rsidRPr="00B63E2B" w:rsidRDefault="00E747FD" w:rsidP="00AC1DA7">
            <w:pPr>
              <w:spacing w:line="240" w:lineRule="auto"/>
              <w:rPr>
                <w:rFonts w:ascii="Times New Roman" w:hAnsi="Times New Roman"/>
                <w:color w:val="000000"/>
                <w:sz w:val="18"/>
                <w:szCs w:val="18"/>
              </w:rPr>
            </w:pPr>
            <w:r w:rsidRPr="00E747FD">
              <w:rPr>
                <w:rFonts w:ascii="Times New Roman" w:hAnsi="Times New Roman"/>
                <w:b/>
                <w:iCs/>
                <w:color w:val="000000"/>
                <w:sz w:val="18"/>
                <w:szCs w:val="18"/>
              </w:rPr>
              <w:t>Izjava o izpolnjevanju vseh zahtev naročnika (OBR-13)</w:t>
            </w:r>
          </w:p>
        </w:tc>
      </w:tr>
      <w:tr w:rsidR="008E5CF3" w:rsidRPr="00B63E2B" w:rsidTr="00E1459E">
        <w:trPr>
          <w:trHeight w:val="1417"/>
        </w:trPr>
        <w:tc>
          <w:tcPr>
            <w:tcW w:w="3313" w:type="pct"/>
            <w:shd w:val="clear" w:color="auto" w:fill="auto"/>
            <w:vAlign w:val="center"/>
          </w:tcPr>
          <w:p w:rsidR="008E5CF3" w:rsidRPr="00A74DFA" w:rsidRDefault="008E5CF3" w:rsidP="008E5CF3">
            <w:pPr>
              <w:pStyle w:val="Odstavekseznama"/>
              <w:numPr>
                <w:ilvl w:val="0"/>
                <w:numId w:val="40"/>
              </w:numPr>
              <w:spacing w:line="240" w:lineRule="auto"/>
              <w:rPr>
                <w:rFonts w:ascii="Times New Roman" w:hAnsi="Times New Roman"/>
                <w:sz w:val="18"/>
                <w:szCs w:val="18"/>
              </w:rPr>
            </w:pPr>
            <w:r w:rsidRPr="008E5CF3">
              <w:rPr>
                <w:rFonts w:ascii="Times New Roman" w:hAnsi="Times New Roman"/>
                <w:sz w:val="18"/>
                <w:szCs w:val="18"/>
              </w:rPr>
              <w:t>Ponudnik mora zagotavljati, da naročniki zoper njega niso vlagali upravičenih reklamacij glede kakovosti opravljene storitve in nespoštovanja drugih določil pogodbe. Če naročnik razpolaga z dokazili o nespoštovanju pogodbenih obveznosti, lahko ponudnika izloči iz predmetnega postopka.</w:t>
            </w:r>
          </w:p>
        </w:tc>
        <w:tc>
          <w:tcPr>
            <w:tcW w:w="1687" w:type="pct"/>
            <w:shd w:val="clear" w:color="auto" w:fill="auto"/>
            <w:vAlign w:val="center"/>
          </w:tcPr>
          <w:p w:rsidR="008E5CF3" w:rsidRPr="009D5703" w:rsidRDefault="00CE1A9A" w:rsidP="00573169">
            <w:pPr>
              <w:spacing w:line="240" w:lineRule="auto"/>
              <w:rPr>
                <w:rFonts w:ascii="Times New Roman" w:hAnsi="Times New Roman"/>
                <w:b/>
                <w:iCs/>
                <w:color w:val="000000"/>
                <w:sz w:val="18"/>
                <w:szCs w:val="18"/>
              </w:rPr>
            </w:pPr>
            <w:r w:rsidRPr="00CE1A9A">
              <w:rPr>
                <w:rFonts w:ascii="Times New Roman" w:hAnsi="Times New Roman"/>
                <w:b/>
                <w:iCs/>
                <w:color w:val="000000"/>
                <w:sz w:val="18"/>
                <w:szCs w:val="18"/>
              </w:rPr>
              <w:t>Izjava o izpolnjevanju vseh zahtev naročnika (OBR-13)</w:t>
            </w:r>
          </w:p>
        </w:tc>
      </w:tr>
      <w:tr w:rsidR="00FE2AE1" w:rsidRPr="00B63E2B" w:rsidTr="00E1459E">
        <w:trPr>
          <w:trHeight w:val="1417"/>
        </w:trPr>
        <w:tc>
          <w:tcPr>
            <w:tcW w:w="3313" w:type="pct"/>
            <w:shd w:val="clear" w:color="auto" w:fill="auto"/>
            <w:vAlign w:val="center"/>
          </w:tcPr>
          <w:p w:rsidR="00FE2AE1" w:rsidRPr="00FE2AE1" w:rsidRDefault="00FE2AE1" w:rsidP="007D51BF">
            <w:pPr>
              <w:pStyle w:val="Odstavekseznama"/>
              <w:numPr>
                <w:ilvl w:val="0"/>
                <w:numId w:val="40"/>
              </w:numPr>
              <w:spacing w:line="240" w:lineRule="auto"/>
              <w:ind w:left="357" w:hanging="357"/>
              <w:rPr>
                <w:rFonts w:ascii="Times New Roman" w:hAnsi="Times New Roman"/>
                <w:sz w:val="18"/>
                <w:szCs w:val="18"/>
              </w:rPr>
            </w:pPr>
            <w:r>
              <w:rPr>
                <w:rFonts w:ascii="Times New Roman" w:hAnsi="Times New Roman"/>
                <w:sz w:val="18"/>
                <w:szCs w:val="18"/>
              </w:rPr>
              <w:t>P</w:t>
            </w:r>
            <w:r w:rsidRPr="00FE2AE1">
              <w:rPr>
                <w:rFonts w:ascii="Times New Roman" w:hAnsi="Times New Roman"/>
                <w:sz w:val="18"/>
                <w:szCs w:val="18"/>
              </w:rPr>
              <w:t xml:space="preserve">onudnik zagotavlja, da bo imel v primeru izbora v postopku oddaje predmetnega javnega naročila v času izvajanja posla sklenjeno zavarovanje pri zavarovalnici zaradi civilno pravnih odškodninskih zahtevkov, ki jih tretje osebe uveljavljajo proti zavarovancu zaradi nenadnega in presenetljivega dogodka (nesreče), ki izvira iz dejavnosti, lastnosti in pravnega razmerja, navedenega v zavarovalni listini in ima za posledico </w:t>
            </w:r>
            <w:r w:rsidRPr="00FE2AE1">
              <w:rPr>
                <w:rFonts w:ascii="Times New Roman" w:hAnsi="Times New Roman"/>
                <w:sz w:val="18"/>
                <w:szCs w:val="18"/>
              </w:rPr>
              <w:lastRenderedPageBreak/>
              <w:t>telesne poškodbe obolenje ali smrt osebe (poškodovanje oseb) ali uničenje, poškodbo ali izginitev stvari (poškodovanje stvari), pri čemer mora biti zavarovalna vsota za poškodovanje oseb najmanj 21.000,00 EUR in za poškodovanje stvari najmanj 5.000,00 EUR za posamezno leto.</w:t>
            </w:r>
          </w:p>
        </w:tc>
        <w:tc>
          <w:tcPr>
            <w:tcW w:w="1687" w:type="pct"/>
            <w:shd w:val="clear" w:color="auto" w:fill="auto"/>
            <w:vAlign w:val="center"/>
          </w:tcPr>
          <w:p w:rsidR="00FE2AE1" w:rsidRPr="00134404" w:rsidRDefault="00134404" w:rsidP="00573169">
            <w:pPr>
              <w:spacing w:line="240" w:lineRule="auto"/>
              <w:rPr>
                <w:rFonts w:ascii="Times New Roman" w:hAnsi="Times New Roman"/>
                <w:b/>
                <w:iCs/>
                <w:color w:val="000000"/>
                <w:sz w:val="18"/>
                <w:szCs w:val="18"/>
              </w:rPr>
            </w:pPr>
            <w:r w:rsidRPr="00134404">
              <w:rPr>
                <w:rFonts w:ascii="Times New Roman" w:hAnsi="Times New Roman"/>
                <w:b/>
                <w:iCs/>
                <w:color w:val="000000"/>
                <w:sz w:val="18"/>
                <w:szCs w:val="18"/>
              </w:rPr>
              <w:lastRenderedPageBreak/>
              <w:t>Izjava o izpolnjevanju vseh zahtev naročnika (OBR-13)</w:t>
            </w:r>
          </w:p>
        </w:tc>
      </w:tr>
      <w:tr w:rsidR="00EE386E" w:rsidRPr="00B63E2B" w:rsidTr="00AB47E9">
        <w:trPr>
          <w:trHeight w:val="694"/>
        </w:trPr>
        <w:tc>
          <w:tcPr>
            <w:tcW w:w="3313" w:type="pct"/>
            <w:shd w:val="clear" w:color="auto" w:fill="auto"/>
            <w:vAlign w:val="center"/>
          </w:tcPr>
          <w:p w:rsidR="00EE386E" w:rsidRPr="00EE386E" w:rsidRDefault="00EE386E" w:rsidP="007D51BF">
            <w:pPr>
              <w:pStyle w:val="Odstavekseznama"/>
              <w:numPr>
                <w:ilvl w:val="0"/>
                <w:numId w:val="40"/>
              </w:numPr>
              <w:spacing w:line="240" w:lineRule="auto"/>
              <w:ind w:left="357" w:hanging="357"/>
              <w:rPr>
                <w:rFonts w:ascii="Times New Roman" w:hAnsi="Times New Roman"/>
                <w:sz w:val="18"/>
                <w:szCs w:val="18"/>
              </w:rPr>
            </w:pPr>
            <w:r>
              <w:rPr>
                <w:rFonts w:ascii="Times New Roman" w:hAnsi="Times New Roman"/>
                <w:sz w:val="18"/>
                <w:szCs w:val="18"/>
              </w:rPr>
              <w:t>P</w:t>
            </w:r>
            <w:r w:rsidRPr="00EE386E">
              <w:rPr>
                <w:rFonts w:ascii="Times New Roman" w:hAnsi="Times New Roman"/>
                <w:sz w:val="18"/>
                <w:szCs w:val="18"/>
              </w:rPr>
              <w:t>onudnik zagotavlja določeno število dnevno prisotnih delavcev</w:t>
            </w:r>
            <w:r>
              <w:rPr>
                <w:rFonts w:ascii="Times New Roman" w:hAnsi="Times New Roman"/>
                <w:sz w:val="18"/>
                <w:szCs w:val="18"/>
              </w:rPr>
              <w:t xml:space="preserve"> za izvajanje storitev čiščenja</w:t>
            </w:r>
            <w:r w:rsidRPr="00EE386E">
              <w:rPr>
                <w:rFonts w:ascii="Times New Roman" w:hAnsi="Times New Roman"/>
                <w:sz w:val="18"/>
                <w:szCs w:val="18"/>
              </w:rPr>
              <w:t xml:space="preserve"> </w:t>
            </w:r>
            <w:r w:rsidRPr="006D578F">
              <w:rPr>
                <w:rFonts w:ascii="Times New Roman" w:hAnsi="Times New Roman"/>
                <w:b/>
                <w:sz w:val="18"/>
                <w:szCs w:val="18"/>
              </w:rPr>
              <w:t>vse dni v letu</w:t>
            </w:r>
            <w:r w:rsidRPr="00EE386E">
              <w:rPr>
                <w:rFonts w:ascii="Times New Roman" w:hAnsi="Times New Roman"/>
                <w:sz w:val="18"/>
                <w:szCs w:val="18"/>
              </w:rPr>
              <w:t xml:space="preserve">, ne glede na čas rednih letnih </w:t>
            </w:r>
            <w:r>
              <w:rPr>
                <w:rFonts w:ascii="Times New Roman" w:hAnsi="Times New Roman"/>
                <w:sz w:val="18"/>
                <w:szCs w:val="18"/>
              </w:rPr>
              <w:t>dopustov in drugih odsotnosti v</w:t>
            </w:r>
            <w:r w:rsidRPr="00EE386E">
              <w:rPr>
                <w:rFonts w:ascii="Times New Roman" w:hAnsi="Times New Roman"/>
                <w:sz w:val="18"/>
                <w:szCs w:val="18"/>
              </w:rPr>
              <w:t xml:space="preserve"> skladu z naročnikovimi zahtevami ter, da ima ustrezne tehnične zmogljivosti za izvajanje storitev čiščenja.</w:t>
            </w:r>
          </w:p>
          <w:p w:rsidR="007D51BF" w:rsidRDefault="005F0491" w:rsidP="007D51BF">
            <w:pPr>
              <w:pStyle w:val="Odstavekseznama"/>
              <w:numPr>
                <w:ilvl w:val="0"/>
                <w:numId w:val="40"/>
              </w:numPr>
              <w:spacing w:line="240" w:lineRule="auto"/>
              <w:ind w:left="357" w:hanging="357"/>
              <w:rPr>
                <w:rFonts w:ascii="Times New Roman" w:hAnsi="Times New Roman"/>
                <w:sz w:val="18"/>
                <w:szCs w:val="18"/>
              </w:rPr>
            </w:pPr>
            <w:r>
              <w:rPr>
                <w:rFonts w:ascii="Times New Roman" w:hAnsi="Times New Roman"/>
                <w:sz w:val="18"/>
                <w:szCs w:val="18"/>
              </w:rPr>
              <w:t xml:space="preserve">Ponudnik zagotavlja, da bodo </w:t>
            </w:r>
            <w:r w:rsidR="00AD66CC" w:rsidRPr="00AD66CC">
              <w:rPr>
                <w:rFonts w:ascii="Times New Roman" w:hAnsi="Times New Roman"/>
                <w:sz w:val="18"/>
                <w:szCs w:val="18"/>
              </w:rPr>
              <w:t xml:space="preserve">v </w:t>
            </w:r>
            <w:r w:rsidR="007D51BF" w:rsidRPr="00B91209">
              <w:rPr>
                <w:rFonts w:ascii="Times New Roman" w:hAnsi="Times New Roman"/>
                <w:b/>
                <w:sz w:val="18"/>
                <w:szCs w:val="18"/>
              </w:rPr>
              <w:t>delovni enoti DE Pobrežje 1:</w:t>
            </w:r>
          </w:p>
          <w:p w:rsidR="007D51BF" w:rsidRDefault="007D51BF" w:rsidP="00910125">
            <w:pPr>
              <w:pStyle w:val="Odstavekseznama"/>
              <w:numPr>
                <w:ilvl w:val="0"/>
                <w:numId w:val="63"/>
              </w:numPr>
              <w:spacing w:line="240" w:lineRule="auto"/>
              <w:rPr>
                <w:rFonts w:ascii="Times New Roman" w:hAnsi="Times New Roman"/>
                <w:sz w:val="18"/>
                <w:szCs w:val="18"/>
              </w:rPr>
            </w:pPr>
            <w:r w:rsidRPr="007D51BF">
              <w:rPr>
                <w:rFonts w:ascii="Times New Roman" w:hAnsi="Times New Roman"/>
                <w:sz w:val="18"/>
                <w:szCs w:val="18"/>
              </w:rPr>
              <w:t xml:space="preserve">v dopoldanskem času (od 7.00 do 14:00 ure) od ponedeljka do petka </w:t>
            </w:r>
            <w:r>
              <w:rPr>
                <w:rFonts w:ascii="Times New Roman" w:hAnsi="Times New Roman"/>
                <w:sz w:val="18"/>
                <w:szCs w:val="18"/>
              </w:rPr>
              <w:t>prisotni najmanj 4 delavci,</w:t>
            </w:r>
          </w:p>
          <w:p w:rsidR="00910125" w:rsidRPr="00910125" w:rsidRDefault="00910125" w:rsidP="00910125">
            <w:pPr>
              <w:pStyle w:val="Odstavekseznama"/>
              <w:numPr>
                <w:ilvl w:val="0"/>
                <w:numId w:val="63"/>
              </w:numPr>
              <w:spacing w:line="240" w:lineRule="auto"/>
              <w:rPr>
                <w:rFonts w:ascii="Times New Roman" w:hAnsi="Times New Roman"/>
                <w:sz w:val="18"/>
                <w:szCs w:val="18"/>
              </w:rPr>
            </w:pPr>
            <w:r w:rsidRPr="00910125">
              <w:rPr>
                <w:rFonts w:ascii="Times New Roman" w:hAnsi="Times New Roman"/>
                <w:sz w:val="18"/>
                <w:szCs w:val="18"/>
              </w:rPr>
              <w:t>ob vikendih in praznikih prisotni vsaj 3 delavci v dopoldans</w:t>
            </w:r>
            <w:r>
              <w:rPr>
                <w:rFonts w:ascii="Times New Roman" w:hAnsi="Times New Roman"/>
                <w:sz w:val="18"/>
                <w:szCs w:val="18"/>
              </w:rPr>
              <w:t>kem času (od 7.00 do 14:00 ure),</w:t>
            </w:r>
          </w:p>
          <w:p w:rsidR="007D51BF" w:rsidRDefault="00910125" w:rsidP="00910125">
            <w:pPr>
              <w:pStyle w:val="Odstavekseznama"/>
              <w:numPr>
                <w:ilvl w:val="0"/>
                <w:numId w:val="63"/>
              </w:numPr>
              <w:spacing w:line="240" w:lineRule="auto"/>
              <w:rPr>
                <w:rFonts w:ascii="Times New Roman" w:hAnsi="Times New Roman"/>
                <w:sz w:val="18"/>
                <w:szCs w:val="18"/>
              </w:rPr>
            </w:pPr>
            <w:r w:rsidRPr="00910125">
              <w:rPr>
                <w:rFonts w:ascii="Times New Roman" w:hAnsi="Times New Roman"/>
                <w:sz w:val="18"/>
                <w:szCs w:val="18"/>
              </w:rPr>
              <w:t>v popoldanskem času od ponedeljka do petka prisoten 1 delavec od 14.00 do 20.00 ure in sobote, nedelje in</w:t>
            </w:r>
            <w:r>
              <w:rPr>
                <w:rFonts w:ascii="Times New Roman" w:hAnsi="Times New Roman"/>
                <w:sz w:val="18"/>
                <w:szCs w:val="18"/>
              </w:rPr>
              <w:t xml:space="preserve"> praznike od 14.00 do 19.00 ure</w:t>
            </w:r>
            <w:r w:rsidR="002F20AB">
              <w:rPr>
                <w:rFonts w:ascii="Times New Roman" w:hAnsi="Times New Roman"/>
                <w:sz w:val="18"/>
                <w:szCs w:val="18"/>
              </w:rPr>
              <w:t>.</w:t>
            </w:r>
          </w:p>
          <w:p w:rsidR="002F20AB" w:rsidRDefault="002F20AB" w:rsidP="00346340">
            <w:pPr>
              <w:pStyle w:val="Odstavekseznama"/>
              <w:numPr>
                <w:ilvl w:val="0"/>
                <w:numId w:val="40"/>
              </w:numPr>
              <w:spacing w:line="240" w:lineRule="auto"/>
              <w:ind w:hanging="357"/>
              <w:rPr>
                <w:rFonts w:ascii="Times New Roman" w:hAnsi="Times New Roman"/>
                <w:sz w:val="18"/>
                <w:szCs w:val="18"/>
              </w:rPr>
            </w:pPr>
            <w:r w:rsidRPr="002F20AB">
              <w:rPr>
                <w:rFonts w:ascii="Times New Roman" w:hAnsi="Times New Roman"/>
                <w:sz w:val="18"/>
                <w:szCs w:val="18"/>
              </w:rPr>
              <w:t>Ponudnik zagotavlja, da bo</w:t>
            </w:r>
            <w:r>
              <w:rPr>
                <w:rFonts w:ascii="Times New Roman" w:hAnsi="Times New Roman"/>
                <w:sz w:val="18"/>
                <w:szCs w:val="18"/>
              </w:rPr>
              <w:t xml:space="preserve">do v </w:t>
            </w:r>
            <w:r w:rsidRPr="00343F88">
              <w:rPr>
                <w:rFonts w:ascii="Times New Roman" w:hAnsi="Times New Roman"/>
                <w:b/>
                <w:sz w:val="18"/>
                <w:szCs w:val="18"/>
              </w:rPr>
              <w:t>delovni enoti DE Pobrežje 2:</w:t>
            </w:r>
          </w:p>
          <w:p w:rsidR="002F20AB" w:rsidRDefault="002F20AB" w:rsidP="00346340">
            <w:pPr>
              <w:pStyle w:val="Odstavekseznama"/>
              <w:numPr>
                <w:ilvl w:val="0"/>
                <w:numId w:val="65"/>
              </w:numPr>
              <w:spacing w:line="240" w:lineRule="auto"/>
              <w:ind w:hanging="357"/>
              <w:rPr>
                <w:rFonts w:ascii="Times New Roman" w:hAnsi="Times New Roman"/>
                <w:sz w:val="18"/>
                <w:szCs w:val="18"/>
              </w:rPr>
            </w:pPr>
            <w:r w:rsidRPr="002F20AB">
              <w:rPr>
                <w:rFonts w:ascii="Times New Roman" w:hAnsi="Times New Roman"/>
                <w:sz w:val="18"/>
                <w:szCs w:val="18"/>
              </w:rPr>
              <w:t>v dopoldanskem času (od 7.00 do 14:00 ure) od ponede</w:t>
            </w:r>
            <w:r>
              <w:rPr>
                <w:rFonts w:ascii="Times New Roman" w:hAnsi="Times New Roman"/>
                <w:sz w:val="18"/>
                <w:szCs w:val="18"/>
              </w:rPr>
              <w:t>ljka do petka prisotni najmanj 3</w:t>
            </w:r>
            <w:r w:rsidRPr="002F20AB">
              <w:rPr>
                <w:rFonts w:ascii="Times New Roman" w:hAnsi="Times New Roman"/>
                <w:sz w:val="18"/>
                <w:szCs w:val="18"/>
              </w:rPr>
              <w:t xml:space="preserve"> delavci,</w:t>
            </w:r>
            <w:r>
              <w:rPr>
                <w:rFonts w:ascii="Times New Roman" w:hAnsi="Times New Roman"/>
                <w:sz w:val="18"/>
                <w:szCs w:val="18"/>
              </w:rPr>
              <w:t xml:space="preserve"> en delavec prične z delom že ob 6.30 uri,</w:t>
            </w:r>
          </w:p>
          <w:p w:rsidR="002F20AB" w:rsidRPr="004374E0" w:rsidRDefault="002F20AB" w:rsidP="00346340">
            <w:pPr>
              <w:pStyle w:val="Odstavekseznama"/>
              <w:numPr>
                <w:ilvl w:val="0"/>
                <w:numId w:val="65"/>
              </w:numPr>
              <w:spacing w:line="240" w:lineRule="auto"/>
              <w:ind w:hanging="357"/>
              <w:rPr>
                <w:rFonts w:ascii="Times New Roman" w:hAnsi="Times New Roman"/>
                <w:sz w:val="18"/>
                <w:szCs w:val="18"/>
              </w:rPr>
            </w:pPr>
            <w:r w:rsidRPr="004374E0">
              <w:rPr>
                <w:rFonts w:ascii="Times New Roman" w:hAnsi="Times New Roman"/>
                <w:sz w:val="18"/>
                <w:szCs w:val="18"/>
              </w:rPr>
              <w:t xml:space="preserve">ob vikendih in praznikih prisotna vsaj 2 delavca v dopoldanskem času (od 7.00 do 14:00 ure), </w:t>
            </w:r>
            <w:r w:rsidR="004374E0" w:rsidRPr="004374E0">
              <w:rPr>
                <w:rFonts w:ascii="Times New Roman" w:hAnsi="Times New Roman"/>
                <w:sz w:val="18"/>
                <w:szCs w:val="18"/>
              </w:rPr>
              <w:t>en delavec prične z delom že ob 6.30 uri,</w:t>
            </w:r>
          </w:p>
          <w:p w:rsidR="00346340" w:rsidRDefault="00346340" w:rsidP="00346340">
            <w:pPr>
              <w:pStyle w:val="Odstavekseznama"/>
              <w:numPr>
                <w:ilvl w:val="0"/>
                <w:numId w:val="65"/>
              </w:numPr>
              <w:spacing w:line="240" w:lineRule="auto"/>
              <w:rPr>
                <w:rFonts w:ascii="Times New Roman" w:hAnsi="Times New Roman"/>
                <w:sz w:val="18"/>
                <w:szCs w:val="18"/>
              </w:rPr>
            </w:pPr>
            <w:r w:rsidRPr="00346340">
              <w:rPr>
                <w:rFonts w:ascii="Times New Roman" w:hAnsi="Times New Roman"/>
                <w:sz w:val="18"/>
                <w:szCs w:val="18"/>
              </w:rPr>
              <w:t>v popoldanskem času od ponedeljka do petka prisoten 1 delavec od 14.00 do 20.00 ure in sobote, nedelje in praznike od 14.00 do 19.00 ure.</w:t>
            </w:r>
          </w:p>
          <w:p w:rsidR="002E5E50" w:rsidRPr="002E5E50" w:rsidRDefault="002E5E50" w:rsidP="002E5E50">
            <w:pPr>
              <w:pStyle w:val="Odstavekseznama"/>
              <w:numPr>
                <w:ilvl w:val="0"/>
                <w:numId w:val="40"/>
              </w:numPr>
              <w:spacing w:line="240" w:lineRule="auto"/>
              <w:rPr>
                <w:rFonts w:ascii="Times New Roman" w:hAnsi="Times New Roman"/>
                <w:sz w:val="18"/>
                <w:szCs w:val="18"/>
              </w:rPr>
            </w:pPr>
            <w:r w:rsidRPr="002E5E50">
              <w:rPr>
                <w:rFonts w:ascii="Times New Roman" w:hAnsi="Times New Roman"/>
                <w:sz w:val="18"/>
                <w:szCs w:val="18"/>
              </w:rPr>
              <w:t>Ponudnik zagotavlja, da bo</w:t>
            </w:r>
            <w:r w:rsidR="00A023D3">
              <w:rPr>
                <w:rFonts w:ascii="Times New Roman" w:hAnsi="Times New Roman"/>
                <w:sz w:val="18"/>
                <w:szCs w:val="18"/>
              </w:rPr>
              <w:t xml:space="preserve">do v </w:t>
            </w:r>
            <w:r w:rsidR="00A023D3" w:rsidRPr="00343F88">
              <w:rPr>
                <w:rFonts w:ascii="Times New Roman" w:hAnsi="Times New Roman"/>
                <w:b/>
                <w:sz w:val="18"/>
                <w:szCs w:val="18"/>
              </w:rPr>
              <w:t>delovni enoti DE Pobrežje 3</w:t>
            </w:r>
            <w:r w:rsidRPr="00343F88">
              <w:rPr>
                <w:rFonts w:ascii="Times New Roman" w:hAnsi="Times New Roman"/>
                <w:b/>
                <w:sz w:val="18"/>
                <w:szCs w:val="18"/>
              </w:rPr>
              <w:t>:</w:t>
            </w:r>
          </w:p>
          <w:p w:rsidR="002E5E50" w:rsidRDefault="002E5E50" w:rsidP="002E5E50">
            <w:pPr>
              <w:pStyle w:val="Odstavekseznama"/>
              <w:numPr>
                <w:ilvl w:val="0"/>
                <w:numId w:val="66"/>
              </w:numPr>
              <w:spacing w:line="240" w:lineRule="auto"/>
              <w:rPr>
                <w:rFonts w:ascii="Times New Roman" w:hAnsi="Times New Roman"/>
                <w:sz w:val="18"/>
                <w:szCs w:val="18"/>
              </w:rPr>
            </w:pPr>
            <w:r w:rsidRPr="002E5E50">
              <w:rPr>
                <w:rFonts w:ascii="Times New Roman" w:hAnsi="Times New Roman"/>
                <w:sz w:val="18"/>
                <w:szCs w:val="18"/>
              </w:rPr>
              <w:t>v dopoldanskem času (od 7.00 do 14:00 ure) od ponedeljka do petka prisotni najmanj 4 delavci,</w:t>
            </w:r>
          </w:p>
          <w:p w:rsidR="002E5E50" w:rsidRDefault="002E5E50" w:rsidP="002E5E50">
            <w:pPr>
              <w:pStyle w:val="Odstavekseznama"/>
              <w:numPr>
                <w:ilvl w:val="0"/>
                <w:numId w:val="66"/>
              </w:numPr>
              <w:spacing w:line="240" w:lineRule="auto"/>
              <w:rPr>
                <w:rFonts w:ascii="Times New Roman" w:hAnsi="Times New Roman"/>
                <w:sz w:val="18"/>
                <w:szCs w:val="18"/>
              </w:rPr>
            </w:pPr>
            <w:r w:rsidRPr="002E5E50">
              <w:rPr>
                <w:rFonts w:ascii="Times New Roman" w:hAnsi="Times New Roman"/>
                <w:sz w:val="18"/>
                <w:szCs w:val="18"/>
              </w:rPr>
              <w:t>ob vikendih in praznikih prisotni vsaj 3 delavci v dopoldanskem času (od 7.00 do 14:00 ure),</w:t>
            </w:r>
          </w:p>
          <w:p w:rsidR="002E5E50" w:rsidRDefault="002E5E50" w:rsidP="002E5E50">
            <w:pPr>
              <w:pStyle w:val="Odstavekseznama"/>
              <w:numPr>
                <w:ilvl w:val="0"/>
                <w:numId w:val="66"/>
              </w:numPr>
              <w:spacing w:line="240" w:lineRule="auto"/>
              <w:rPr>
                <w:rFonts w:ascii="Times New Roman" w:hAnsi="Times New Roman"/>
                <w:sz w:val="18"/>
                <w:szCs w:val="18"/>
              </w:rPr>
            </w:pPr>
            <w:r w:rsidRPr="002E5E50">
              <w:rPr>
                <w:rFonts w:ascii="Times New Roman" w:hAnsi="Times New Roman"/>
                <w:sz w:val="18"/>
                <w:szCs w:val="18"/>
              </w:rPr>
              <w:t>v popoldanskem času od ponedeljka do petka prisoten 1 delavec od 14.00 do 20.00 ure in sobote, nedelje in praznike od 14.00 do 19.00 ure.</w:t>
            </w:r>
          </w:p>
          <w:p w:rsidR="00636107" w:rsidRDefault="00636107" w:rsidP="00636107">
            <w:pPr>
              <w:pStyle w:val="Odstavekseznama"/>
              <w:numPr>
                <w:ilvl w:val="0"/>
                <w:numId w:val="40"/>
              </w:numPr>
              <w:spacing w:line="240" w:lineRule="auto"/>
              <w:ind w:hanging="357"/>
              <w:rPr>
                <w:rFonts w:ascii="Times New Roman" w:hAnsi="Times New Roman"/>
                <w:sz w:val="18"/>
                <w:szCs w:val="18"/>
              </w:rPr>
            </w:pPr>
            <w:r w:rsidRPr="00636107">
              <w:rPr>
                <w:rFonts w:ascii="Times New Roman" w:hAnsi="Times New Roman"/>
                <w:sz w:val="18"/>
                <w:szCs w:val="18"/>
              </w:rPr>
              <w:t xml:space="preserve">Ponudnik zagotavlja, da bodo v </w:t>
            </w:r>
            <w:r w:rsidRPr="002E1D4E">
              <w:rPr>
                <w:rFonts w:ascii="Times New Roman" w:hAnsi="Times New Roman"/>
                <w:b/>
                <w:sz w:val="18"/>
                <w:szCs w:val="18"/>
              </w:rPr>
              <w:t>delovni enoti Tabor:</w:t>
            </w:r>
          </w:p>
          <w:p w:rsidR="00636107" w:rsidRDefault="00636107" w:rsidP="00636107">
            <w:pPr>
              <w:pStyle w:val="Odstavekseznama"/>
              <w:numPr>
                <w:ilvl w:val="0"/>
                <w:numId w:val="67"/>
              </w:numPr>
              <w:spacing w:line="240" w:lineRule="auto"/>
              <w:ind w:hanging="357"/>
              <w:rPr>
                <w:rFonts w:ascii="Times New Roman" w:hAnsi="Times New Roman"/>
                <w:sz w:val="18"/>
                <w:szCs w:val="18"/>
              </w:rPr>
            </w:pPr>
            <w:r>
              <w:rPr>
                <w:rFonts w:ascii="Times New Roman" w:hAnsi="Times New Roman"/>
                <w:sz w:val="18"/>
                <w:szCs w:val="18"/>
              </w:rPr>
              <w:t xml:space="preserve">v </w:t>
            </w:r>
            <w:r w:rsidRPr="00636107">
              <w:rPr>
                <w:rFonts w:ascii="Times New Roman" w:hAnsi="Times New Roman"/>
                <w:sz w:val="18"/>
                <w:szCs w:val="18"/>
              </w:rPr>
              <w:t>dopoldanskem času (od 7.00 do 14:00 ure) od ponedeljka do petka prisotni najmanj 3 delavci</w:t>
            </w:r>
            <w:r>
              <w:rPr>
                <w:rFonts w:ascii="Times New Roman" w:hAnsi="Times New Roman"/>
                <w:sz w:val="18"/>
                <w:szCs w:val="18"/>
              </w:rPr>
              <w:t>,</w:t>
            </w:r>
          </w:p>
          <w:p w:rsidR="00636107" w:rsidRDefault="00636107" w:rsidP="00636107">
            <w:pPr>
              <w:pStyle w:val="Odstavekseznama"/>
              <w:numPr>
                <w:ilvl w:val="0"/>
                <w:numId w:val="67"/>
              </w:numPr>
              <w:spacing w:line="240" w:lineRule="auto"/>
              <w:ind w:hanging="357"/>
              <w:rPr>
                <w:rFonts w:ascii="Times New Roman" w:hAnsi="Times New Roman"/>
                <w:sz w:val="18"/>
                <w:szCs w:val="18"/>
              </w:rPr>
            </w:pPr>
            <w:r w:rsidRPr="00636107">
              <w:rPr>
                <w:rFonts w:ascii="Times New Roman" w:hAnsi="Times New Roman"/>
                <w:sz w:val="18"/>
                <w:szCs w:val="18"/>
              </w:rPr>
              <w:t>ob vikendih in praznikih prisotna vsaj 2 delavca v dopoldanskem času (od 7.00 do 14:00 ure)</w:t>
            </w:r>
            <w:r>
              <w:rPr>
                <w:rFonts w:ascii="Times New Roman" w:hAnsi="Times New Roman"/>
                <w:sz w:val="18"/>
                <w:szCs w:val="18"/>
              </w:rPr>
              <w:t>,</w:t>
            </w:r>
          </w:p>
          <w:p w:rsidR="007D51BF" w:rsidRPr="007F5580" w:rsidRDefault="00636107" w:rsidP="007D51BF">
            <w:pPr>
              <w:pStyle w:val="Odstavekseznama"/>
              <w:numPr>
                <w:ilvl w:val="0"/>
                <w:numId w:val="67"/>
              </w:numPr>
              <w:spacing w:line="240" w:lineRule="auto"/>
              <w:ind w:hanging="357"/>
              <w:rPr>
                <w:rFonts w:ascii="Times New Roman" w:hAnsi="Times New Roman"/>
                <w:sz w:val="18"/>
                <w:szCs w:val="18"/>
              </w:rPr>
            </w:pPr>
            <w:r w:rsidRPr="00636107">
              <w:rPr>
                <w:rFonts w:ascii="Times New Roman" w:hAnsi="Times New Roman"/>
                <w:sz w:val="18"/>
                <w:szCs w:val="18"/>
              </w:rPr>
              <w:t>v popoldan</w:t>
            </w:r>
            <w:r>
              <w:rPr>
                <w:rFonts w:ascii="Times New Roman" w:hAnsi="Times New Roman"/>
                <w:sz w:val="18"/>
                <w:szCs w:val="18"/>
              </w:rPr>
              <w:t>skem času od ponedeljka do sobote</w:t>
            </w:r>
            <w:r w:rsidRPr="00636107">
              <w:rPr>
                <w:rFonts w:ascii="Times New Roman" w:hAnsi="Times New Roman"/>
                <w:sz w:val="18"/>
                <w:szCs w:val="18"/>
              </w:rPr>
              <w:t xml:space="preserve"> </w:t>
            </w:r>
            <w:r>
              <w:rPr>
                <w:rFonts w:ascii="Times New Roman" w:hAnsi="Times New Roman"/>
                <w:sz w:val="18"/>
                <w:szCs w:val="18"/>
              </w:rPr>
              <w:t xml:space="preserve">prisoten 1 delavec </w:t>
            </w:r>
            <w:r w:rsidRPr="00636107">
              <w:rPr>
                <w:rFonts w:ascii="Times New Roman" w:hAnsi="Times New Roman"/>
                <w:sz w:val="18"/>
                <w:szCs w:val="18"/>
              </w:rPr>
              <w:t xml:space="preserve">od 14.00 do 20.00 ure </w:t>
            </w:r>
            <w:r>
              <w:rPr>
                <w:rFonts w:ascii="Times New Roman" w:hAnsi="Times New Roman"/>
                <w:sz w:val="18"/>
                <w:szCs w:val="18"/>
              </w:rPr>
              <w:t>in nedelje ter</w:t>
            </w:r>
            <w:r w:rsidRPr="00636107">
              <w:rPr>
                <w:rFonts w:ascii="Times New Roman" w:hAnsi="Times New Roman"/>
                <w:sz w:val="18"/>
                <w:szCs w:val="18"/>
              </w:rPr>
              <w:t xml:space="preserve"> praznike pa od 14.00 do 19.00 ure.</w:t>
            </w:r>
          </w:p>
          <w:p w:rsidR="006F065A" w:rsidRDefault="006F065A" w:rsidP="007D51BF">
            <w:pPr>
              <w:pStyle w:val="Odstavekseznama"/>
              <w:numPr>
                <w:ilvl w:val="0"/>
                <w:numId w:val="40"/>
              </w:numPr>
              <w:spacing w:line="240" w:lineRule="auto"/>
              <w:ind w:left="357" w:hanging="357"/>
              <w:rPr>
                <w:rFonts w:ascii="Times New Roman" w:hAnsi="Times New Roman"/>
                <w:sz w:val="18"/>
                <w:szCs w:val="18"/>
              </w:rPr>
            </w:pPr>
            <w:r w:rsidRPr="006F065A">
              <w:rPr>
                <w:rFonts w:ascii="Times New Roman" w:hAnsi="Times New Roman"/>
                <w:sz w:val="18"/>
                <w:szCs w:val="18"/>
              </w:rPr>
              <w:t>Ponudnik zagotavlja</w:t>
            </w:r>
            <w:r w:rsidR="00402FB6">
              <w:rPr>
                <w:rFonts w:ascii="Times New Roman" w:hAnsi="Times New Roman"/>
                <w:sz w:val="18"/>
                <w:szCs w:val="18"/>
              </w:rPr>
              <w:t>,</w:t>
            </w:r>
            <w:r w:rsidRPr="006F065A">
              <w:rPr>
                <w:rFonts w:ascii="Times New Roman" w:hAnsi="Times New Roman"/>
                <w:sz w:val="18"/>
                <w:szCs w:val="18"/>
              </w:rPr>
              <w:t xml:space="preserve"> </w:t>
            </w:r>
            <w:r w:rsidR="001C58E9">
              <w:rPr>
                <w:rFonts w:ascii="Times New Roman" w:hAnsi="Times New Roman"/>
                <w:sz w:val="18"/>
                <w:szCs w:val="18"/>
              </w:rPr>
              <w:t xml:space="preserve">da bo </w:t>
            </w:r>
            <w:r w:rsidR="00935A43">
              <w:rPr>
                <w:rFonts w:ascii="Times New Roman" w:hAnsi="Times New Roman"/>
                <w:sz w:val="18"/>
                <w:szCs w:val="18"/>
              </w:rPr>
              <w:t>v</w:t>
            </w:r>
            <w:r w:rsidR="001C58E9">
              <w:rPr>
                <w:rFonts w:ascii="Times New Roman" w:hAnsi="Times New Roman"/>
                <w:sz w:val="18"/>
                <w:szCs w:val="18"/>
              </w:rPr>
              <w:t xml:space="preserve"> </w:t>
            </w:r>
            <w:r w:rsidRPr="006F065A">
              <w:rPr>
                <w:rFonts w:ascii="Times New Roman" w:hAnsi="Times New Roman"/>
                <w:sz w:val="18"/>
                <w:szCs w:val="18"/>
              </w:rPr>
              <w:t xml:space="preserve">primeru, ko </w:t>
            </w:r>
            <w:r w:rsidR="001C58E9">
              <w:rPr>
                <w:rFonts w:ascii="Times New Roman" w:hAnsi="Times New Roman"/>
                <w:sz w:val="18"/>
                <w:szCs w:val="18"/>
              </w:rPr>
              <w:t>v zavodu</w:t>
            </w:r>
            <w:r w:rsidR="000F14C2">
              <w:rPr>
                <w:rFonts w:ascii="Times New Roman" w:hAnsi="Times New Roman"/>
                <w:sz w:val="18"/>
                <w:szCs w:val="18"/>
              </w:rPr>
              <w:t xml:space="preserve"> pride do pojava </w:t>
            </w:r>
            <w:r w:rsidR="00963512">
              <w:rPr>
                <w:rFonts w:ascii="Times New Roman" w:hAnsi="Times New Roman"/>
                <w:sz w:val="18"/>
                <w:szCs w:val="18"/>
              </w:rPr>
              <w:t>nalezljivih</w:t>
            </w:r>
            <w:r w:rsidR="000F14C2">
              <w:rPr>
                <w:rFonts w:ascii="Times New Roman" w:hAnsi="Times New Roman"/>
                <w:sz w:val="18"/>
                <w:szCs w:val="18"/>
              </w:rPr>
              <w:t xml:space="preserve"> bolezni </w:t>
            </w:r>
            <w:r w:rsidR="001C58E9">
              <w:rPr>
                <w:rFonts w:ascii="Times New Roman" w:hAnsi="Times New Roman"/>
                <w:sz w:val="18"/>
                <w:szCs w:val="18"/>
              </w:rPr>
              <w:t xml:space="preserve">oziroma je </w:t>
            </w:r>
            <w:r w:rsidRPr="006F065A">
              <w:rPr>
                <w:rFonts w:ascii="Times New Roman" w:hAnsi="Times New Roman"/>
                <w:sz w:val="18"/>
                <w:szCs w:val="18"/>
              </w:rPr>
              <w:t>razglašena epidemija, zagotovil številčno okrepljeno ekipo delavcev na zahtevo naročnika v skladu z navodili KOBO.</w:t>
            </w:r>
          </w:p>
          <w:p w:rsidR="00937EF8" w:rsidRPr="006B63DF" w:rsidRDefault="00937EF8" w:rsidP="007D51BF">
            <w:pPr>
              <w:pStyle w:val="Odstavekseznama"/>
              <w:numPr>
                <w:ilvl w:val="0"/>
                <w:numId w:val="40"/>
              </w:numPr>
              <w:spacing w:line="240" w:lineRule="auto"/>
              <w:rPr>
                <w:rFonts w:ascii="Times New Roman" w:hAnsi="Times New Roman"/>
                <w:b/>
                <w:sz w:val="18"/>
                <w:szCs w:val="18"/>
              </w:rPr>
            </w:pPr>
            <w:r>
              <w:rPr>
                <w:rFonts w:ascii="Times New Roman" w:hAnsi="Times New Roman"/>
                <w:sz w:val="18"/>
                <w:szCs w:val="18"/>
              </w:rPr>
              <w:t xml:space="preserve">Ponudnik </w:t>
            </w:r>
            <w:r w:rsidR="004E17D7">
              <w:rPr>
                <w:rFonts w:ascii="Times New Roman" w:hAnsi="Times New Roman"/>
                <w:sz w:val="18"/>
                <w:szCs w:val="18"/>
              </w:rPr>
              <w:t>zagotavlja imenovanje</w:t>
            </w:r>
            <w:r w:rsidRPr="00937EF8">
              <w:rPr>
                <w:rFonts w:ascii="Times New Roman" w:hAnsi="Times New Roman"/>
                <w:sz w:val="18"/>
                <w:szCs w:val="18"/>
              </w:rPr>
              <w:t xml:space="preserve"> pooblaščene osebe, ki je zadolžena za nadzor dela odgovornih oseb, poslovno komuniciranje z naročnikom in sodelovanje pri opravljanju teamskih mesečnih n</w:t>
            </w:r>
            <w:r w:rsidR="00964F52">
              <w:rPr>
                <w:rFonts w:ascii="Times New Roman" w:hAnsi="Times New Roman"/>
                <w:sz w:val="18"/>
                <w:szCs w:val="18"/>
              </w:rPr>
              <w:t>adzorov v vs</w:t>
            </w:r>
            <w:r w:rsidR="001A632A">
              <w:rPr>
                <w:rFonts w:ascii="Times New Roman" w:hAnsi="Times New Roman"/>
                <w:sz w:val="18"/>
                <w:szCs w:val="18"/>
              </w:rPr>
              <w:t xml:space="preserve">aki  delovni enoti </w:t>
            </w:r>
            <w:r w:rsidR="0038129D">
              <w:rPr>
                <w:rFonts w:ascii="Times New Roman" w:hAnsi="Times New Roman"/>
                <w:sz w:val="18"/>
                <w:szCs w:val="18"/>
              </w:rPr>
              <w:t xml:space="preserve">ter </w:t>
            </w:r>
            <w:r w:rsidR="003E16FB">
              <w:rPr>
                <w:rFonts w:ascii="Times New Roman" w:hAnsi="Times New Roman"/>
                <w:sz w:val="18"/>
                <w:szCs w:val="18"/>
              </w:rPr>
              <w:t>zagotavlja</w:t>
            </w:r>
            <w:r w:rsidR="00964F52" w:rsidRPr="00964F52">
              <w:rPr>
                <w:rFonts w:ascii="Times New Roman" w:hAnsi="Times New Roman"/>
                <w:sz w:val="18"/>
                <w:szCs w:val="18"/>
              </w:rPr>
              <w:t xml:space="preserve"> njeno nadomeščanje v času odsotnosti.</w:t>
            </w:r>
            <w:r w:rsidR="00964F52">
              <w:rPr>
                <w:rFonts w:ascii="Times New Roman" w:hAnsi="Times New Roman"/>
                <w:sz w:val="18"/>
                <w:szCs w:val="18"/>
              </w:rPr>
              <w:t xml:space="preserve"> </w:t>
            </w:r>
            <w:r w:rsidRPr="00937EF8">
              <w:rPr>
                <w:rFonts w:ascii="Times New Roman" w:hAnsi="Times New Roman"/>
                <w:sz w:val="18"/>
                <w:szCs w:val="18"/>
              </w:rPr>
              <w:t xml:space="preserve">Ponudnik mora izpolniti priložen obrazec </w:t>
            </w:r>
            <w:r w:rsidRPr="006B63DF">
              <w:rPr>
                <w:rFonts w:ascii="Times New Roman" w:hAnsi="Times New Roman"/>
                <w:b/>
                <w:sz w:val="18"/>
                <w:szCs w:val="18"/>
              </w:rPr>
              <w:t xml:space="preserve">KONTAKTNE OSEBE IZVAJALCA </w:t>
            </w:r>
            <w:r w:rsidRPr="003E16FB">
              <w:rPr>
                <w:rFonts w:ascii="Times New Roman" w:hAnsi="Times New Roman"/>
                <w:b/>
                <w:sz w:val="18"/>
                <w:szCs w:val="18"/>
              </w:rPr>
              <w:t>(OBR A)</w:t>
            </w:r>
            <w:r w:rsidRPr="003E16FB">
              <w:rPr>
                <w:rFonts w:ascii="Times New Roman" w:hAnsi="Times New Roman"/>
                <w:sz w:val="18"/>
                <w:szCs w:val="18"/>
              </w:rPr>
              <w:t>.</w:t>
            </w:r>
          </w:p>
          <w:p w:rsidR="00436D87" w:rsidRPr="00436D87" w:rsidRDefault="00436D87" w:rsidP="0056140E">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w:t>
            </w:r>
            <w:r w:rsidR="007E2AF7">
              <w:rPr>
                <w:rFonts w:ascii="Times New Roman" w:hAnsi="Times New Roman"/>
                <w:sz w:val="18"/>
                <w:szCs w:val="18"/>
              </w:rPr>
              <w:t xml:space="preserve">onudnik zagotavlja, </w:t>
            </w:r>
            <w:r w:rsidR="00AA17FF">
              <w:rPr>
                <w:rFonts w:ascii="Times New Roman" w:hAnsi="Times New Roman"/>
                <w:sz w:val="18"/>
                <w:szCs w:val="18"/>
              </w:rPr>
              <w:t>imenovanje odgovorne</w:t>
            </w:r>
            <w:r w:rsidRPr="00436D87">
              <w:rPr>
                <w:rFonts w:ascii="Times New Roman" w:hAnsi="Times New Roman"/>
                <w:sz w:val="18"/>
                <w:szCs w:val="18"/>
              </w:rPr>
              <w:t xml:space="preserve"> osebe</w:t>
            </w:r>
            <w:r w:rsidR="00FA1DEF">
              <w:rPr>
                <w:rFonts w:ascii="Times New Roman" w:hAnsi="Times New Roman"/>
                <w:sz w:val="18"/>
                <w:szCs w:val="18"/>
              </w:rPr>
              <w:t xml:space="preserve"> za team delavcev</w:t>
            </w:r>
            <w:r w:rsidRPr="00436D87">
              <w:rPr>
                <w:rFonts w:ascii="Times New Roman" w:hAnsi="Times New Roman"/>
                <w:sz w:val="18"/>
                <w:szCs w:val="18"/>
              </w:rPr>
              <w:t>, ki je odgovorna za dnevno vodenje, organiziranje, nadziranje in koordinir</w:t>
            </w:r>
            <w:r w:rsidR="004C3C68">
              <w:rPr>
                <w:rFonts w:ascii="Times New Roman" w:hAnsi="Times New Roman"/>
                <w:sz w:val="18"/>
                <w:szCs w:val="18"/>
              </w:rPr>
              <w:t xml:space="preserve">anje dela v vsaki delovni enoti </w:t>
            </w:r>
            <w:r w:rsidR="002F2E61">
              <w:rPr>
                <w:rFonts w:ascii="Times New Roman" w:hAnsi="Times New Roman"/>
                <w:sz w:val="18"/>
                <w:szCs w:val="18"/>
              </w:rPr>
              <w:t>posebej (</w:t>
            </w:r>
            <w:r w:rsidR="0056140E" w:rsidRPr="0056140E">
              <w:rPr>
                <w:rFonts w:ascii="Times New Roman" w:hAnsi="Times New Roman"/>
                <w:sz w:val="18"/>
                <w:szCs w:val="18"/>
              </w:rPr>
              <w:t xml:space="preserve">DE Pobrežje 1, DE Pobrežje 2, DE Pobrežje 3 in DE Tabor) </w:t>
            </w:r>
            <w:r w:rsidR="00455579">
              <w:rPr>
                <w:rFonts w:ascii="Times New Roman" w:hAnsi="Times New Roman"/>
                <w:sz w:val="18"/>
                <w:szCs w:val="18"/>
              </w:rPr>
              <w:t xml:space="preserve">ter njeno </w:t>
            </w:r>
            <w:r w:rsidR="004C3C68" w:rsidRPr="004C3C68">
              <w:rPr>
                <w:rFonts w:ascii="Times New Roman" w:hAnsi="Times New Roman"/>
                <w:sz w:val="18"/>
                <w:szCs w:val="18"/>
              </w:rPr>
              <w:t xml:space="preserve">nadomeščanje v času njene odsotnosti. </w:t>
            </w:r>
            <w:r w:rsidR="007E2AF7">
              <w:rPr>
                <w:rFonts w:ascii="Times New Roman" w:hAnsi="Times New Roman"/>
                <w:sz w:val="18"/>
                <w:szCs w:val="18"/>
              </w:rPr>
              <w:t xml:space="preserve">Ponudnik </w:t>
            </w:r>
            <w:r w:rsidR="004C3C68">
              <w:rPr>
                <w:rFonts w:ascii="Times New Roman" w:hAnsi="Times New Roman"/>
                <w:sz w:val="18"/>
                <w:szCs w:val="18"/>
              </w:rPr>
              <w:t>zagota</w:t>
            </w:r>
            <w:r w:rsidR="007E2AF7">
              <w:rPr>
                <w:rFonts w:ascii="Times New Roman" w:hAnsi="Times New Roman"/>
                <w:sz w:val="18"/>
                <w:szCs w:val="18"/>
              </w:rPr>
              <w:t>v</w:t>
            </w:r>
            <w:r w:rsidR="004C3C68">
              <w:rPr>
                <w:rFonts w:ascii="Times New Roman" w:hAnsi="Times New Roman"/>
                <w:sz w:val="18"/>
                <w:szCs w:val="18"/>
              </w:rPr>
              <w:t>l</w:t>
            </w:r>
            <w:r w:rsidR="007E2AF7">
              <w:rPr>
                <w:rFonts w:ascii="Times New Roman" w:hAnsi="Times New Roman"/>
                <w:sz w:val="18"/>
                <w:szCs w:val="18"/>
              </w:rPr>
              <w:t>ja</w:t>
            </w:r>
            <w:r w:rsidR="007E2AF7" w:rsidRPr="007E2AF7">
              <w:rPr>
                <w:rFonts w:ascii="Times New Roman" w:hAnsi="Times New Roman"/>
                <w:sz w:val="18"/>
                <w:szCs w:val="18"/>
              </w:rPr>
              <w:t xml:space="preserve"> stalno dosegljivost odgovorne osebe v posamezni delovni enoti, preko mobilnega telefona ali na drug način. Stalno dosegljivost odgovorne osebe bo zagotovljena tako kot je opredeljeno v delovnem času zaposlenih oseb</w:t>
            </w:r>
            <w:r w:rsidR="007E2AF7">
              <w:rPr>
                <w:rFonts w:ascii="Times New Roman" w:hAnsi="Times New Roman"/>
                <w:sz w:val="18"/>
                <w:szCs w:val="18"/>
              </w:rPr>
              <w:t xml:space="preserve"> ponudnika</w:t>
            </w:r>
            <w:r w:rsidR="003D2D33">
              <w:rPr>
                <w:rFonts w:ascii="Times New Roman" w:hAnsi="Times New Roman"/>
                <w:sz w:val="18"/>
                <w:szCs w:val="18"/>
              </w:rPr>
              <w:t xml:space="preserve">. </w:t>
            </w:r>
            <w:r w:rsidRPr="00436D87">
              <w:rPr>
                <w:rFonts w:ascii="Times New Roman" w:hAnsi="Times New Roman"/>
                <w:sz w:val="18"/>
                <w:szCs w:val="18"/>
              </w:rPr>
              <w:t xml:space="preserve">Ponudnik mora izpolniti priložen obrazec </w:t>
            </w:r>
            <w:r w:rsidRPr="006B63DF">
              <w:rPr>
                <w:rFonts w:ascii="Times New Roman" w:hAnsi="Times New Roman"/>
                <w:b/>
                <w:sz w:val="18"/>
                <w:szCs w:val="18"/>
              </w:rPr>
              <w:t xml:space="preserve">KONTAKTNE OSEBE IZVAJALCA </w:t>
            </w:r>
            <w:r w:rsidRPr="00821690">
              <w:rPr>
                <w:rFonts w:ascii="Times New Roman" w:hAnsi="Times New Roman"/>
                <w:b/>
                <w:sz w:val="18"/>
                <w:szCs w:val="18"/>
              </w:rPr>
              <w:t>(OBR A)</w:t>
            </w:r>
            <w:r w:rsidRPr="00821690">
              <w:rPr>
                <w:rFonts w:ascii="Times New Roman" w:hAnsi="Times New Roman"/>
                <w:sz w:val="18"/>
                <w:szCs w:val="18"/>
              </w:rPr>
              <w:t>.</w:t>
            </w:r>
          </w:p>
          <w:p w:rsidR="00436D87" w:rsidRPr="00F015C3" w:rsidRDefault="00436D87" w:rsidP="007D51BF">
            <w:pPr>
              <w:pStyle w:val="Odstavekseznama"/>
              <w:numPr>
                <w:ilvl w:val="0"/>
                <w:numId w:val="40"/>
              </w:numPr>
              <w:spacing w:line="240" w:lineRule="auto"/>
              <w:ind w:left="357" w:hanging="357"/>
              <w:rPr>
                <w:rFonts w:ascii="Times New Roman" w:hAnsi="Times New Roman"/>
                <w:sz w:val="18"/>
                <w:szCs w:val="18"/>
              </w:rPr>
            </w:pPr>
            <w:r w:rsidRPr="00F015C3">
              <w:rPr>
                <w:rFonts w:ascii="Times New Roman" w:hAnsi="Times New Roman"/>
                <w:sz w:val="18"/>
                <w:szCs w:val="18"/>
              </w:rPr>
              <w:t>Ponudnik zagotavlja, da bo odgovorna oseba vodji posamezne delovne enote</w:t>
            </w:r>
            <w:r w:rsidR="005B3C47">
              <w:rPr>
                <w:rFonts w:ascii="Times New Roman" w:hAnsi="Times New Roman"/>
                <w:sz w:val="18"/>
                <w:szCs w:val="18"/>
              </w:rPr>
              <w:t xml:space="preserve"> naročnika </w:t>
            </w:r>
            <w:r w:rsidRPr="00F015C3">
              <w:rPr>
                <w:rFonts w:ascii="Times New Roman" w:hAnsi="Times New Roman"/>
                <w:sz w:val="18"/>
                <w:szCs w:val="18"/>
              </w:rPr>
              <w:t>pred pričetkom dela predstavila vse delavce izvajalca, ki opravljajo čiščenje v posamezni delovni enoti.</w:t>
            </w:r>
            <w:r w:rsidR="00F015C3" w:rsidRPr="00F015C3">
              <w:rPr>
                <w:rFonts w:ascii="Times New Roman" w:hAnsi="Times New Roman"/>
                <w:sz w:val="18"/>
                <w:szCs w:val="18"/>
              </w:rPr>
              <w:t xml:space="preserve"> Vodji posamezne delovne enote </w:t>
            </w:r>
            <w:r w:rsidR="005B3C47">
              <w:rPr>
                <w:rFonts w:ascii="Times New Roman" w:hAnsi="Times New Roman"/>
                <w:sz w:val="18"/>
                <w:szCs w:val="18"/>
              </w:rPr>
              <w:t xml:space="preserve">naročnika </w:t>
            </w:r>
            <w:r w:rsidR="00F015C3" w:rsidRPr="00F015C3">
              <w:rPr>
                <w:rFonts w:ascii="Times New Roman" w:hAnsi="Times New Roman"/>
                <w:sz w:val="18"/>
                <w:szCs w:val="18"/>
              </w:rPr>
              <w:t>morajo biti predstavljeni tudi vsi novi delavci izvajalca pred pričetkom dela v delovni enoti. Čiščenja ali s tem povezanih opravil ne sme izvajati nihče, dokler ni p</w:t>
            </w:r>
            <w:r w:rsidR="005B3C47">
              <w:rPr>
                <w:rFonts w:ascii="Times New Roman" w:hAnsi="Times New Roman"/>
                <w:sz w:val="18"/>
                <w:szCs w:val="18"/>
              </w:rPr>
              <w:t>redstavljen vodji delovne enote naročnika.</w:t>
            </w:r>
            <w:r w:rsidR="00F015C3" w:rsidRPr="00F015C3">
              <w:rPr>
                <w:rFonts w:ascii="Times New Roman" w:hAnsi="Times New Roman"/>
                <w:sz w:val="18"/>
                <w:szCs w:val="18"/>
              </w:rPr>
              <w:t xml:space="preserve"> Vse vodje delovnih enot </w:t>
            </w:r>
            <w:r w:rsidR="005B3C47">
              <w:rPr>
                <w:rFonts w:ascii="Times New Roman" w:hAnsi="Times New Roman"/>
                <w:sz w:val="18"/>
                <w:szCs w:val="18"/>
              </w:rPr>
              <w:t xml:space="preserve">naročnika </w:t>
            </w:r>
            <w:r w:rsidR="00F015C3" w:rsidRPr="00F015C3">
              <w:rPr>
                <w:rFonts w:ascii="Times New Roman" w:hAnsi="Times New Roman"/>
                <w:sz w:val="18"/>
                <w:szCs w:val="18"/>
              </w:rPr>
              <w:t xml:space="preserve">bodo od odgovorne osebe </w:t>
            </w:r>
            <w:r w:rsidR="00CD19DE">
              <w:rPr>
                <w:rFonts w:ascii="Times New Roman" w:hAnsi="Times New Roman"/>
                <w:sz w:val="18"/>
                <w:szCs w:val="18"/>
              </w:rPr>
              <w:t>ponudnika</w:t>
            </w:r>
            <w:r w:rsidR="00F015C3" w:rsidRPr="00F015C3">
              <w:rPr>
                <w:rFonts w:ascii="Times New Roman" w:hAnsi="Times New Roman"/>
                <w:sz w:val="18"/>
                <w:szCs w:val="18"/>
              </w:rPr>
              <w:t xml:space="preserve"> prejele plan tedenskega razporeda oseb, ki bodo izvajale čiščenje v posamezni delovni enoti</w:t>
            </w:r>
            <w:r w:rsidR="005B3C47">
              <w:rPr>
                <w:rFonts w:ascii="Times New Roman" w:hAnsi="Times New Roman"/>
                <w:sz w:val="18"/>
                <w:szCs w:val="18"/>
              </w:rPr>
              <w:t xml:space="preserve"> (preko e-pošte ali v fizični obliki)</w:t>
            </w:r>
            <w:r w:rsidR="00F015C3" w:rsidRPr="00F015C3">
              <w:rPr>
                <w:rFonts w:ascii="Times New Roman" w:hAnsi="Times New Roman"/>
                <w:sz w:val="18"/>
                <w:szCs w:val="18"/>
              </w:rPr>
              <w:t>.</w:t>
            </w:r>
          </w:p>
          <w:p w:rsidR="00EE386E" w:rsidRPr="00AB47E9" w:rsidRDefault="00725F6C" w:rsidP="007D51BF">
            <w:pPr>
              <w:pStyle w:val="Odstavekseznama"/>
              <w:numPr>
                <w:ilvl w:val="0"/>
                <w:numId w:val="40"/>
              </w:numPr>
              <w:spacing w:line="240" w:lineRule="auto"/>
              <w:ind w:left="357" w:hanging="357"/>
              <w:rPr>
                <w:rFonts w:ascii="Times New Roman" w:hAnsi="Times New Roman"/>
                <w:sz w:val="18"/>
                <w:szCs w:val="18"/>
              </w:rPr>
            </w:pPr>
            <w:r>
              <w:rPr>
                <w:rFonts w:ascii="Times New Roman" w:hAnsi="Times New Roman"/>
                <w:sz w:val="18"/>
                <w:szCs w:val="18"/>
              </w:rPr>
              <w:t>Ponudnik zagotavlja</w:t>
            </w:r>
            <w:r w:rsidRPr="00725F6C">
              <w:rPr>
                <w:rFonts w:ascii="Times New Roman" w:hAnsi="Times New Roman"/>
                <w:sz w:val="18"/>
                <w:szCs w:val="18"/>
              </w:rPr>
              <w:t xml:space="preserve"> stalno dosegljivost (preko mobilnega telefona ali na </w:t>
            </w:r>
            <w:r w:rsidRPr="00725F6C">
              <w:rPr>
                <w:rFonts w:ascii="Times New Roman" w:hAnsi="Times New Roman"/>
                <w:sz w:val="18"/>
                <w:szCs w:val="18"/>
              </w:rPr>
              <w:lastRenderedPageBreak/>
              <w:t>drug način) odgovorne osebe v posamezni delovni enoti zaradi občasnega čiščenja o</w:t>
            </w:r>
            <w:r w:rsidR="0082014E">
              <w:rPr>
                <w:rFonts w:ascii="Times New Roman" w:hAnsi="Times New Roman"/>
                <w:sz w:val="18"/>
                <w:szCs w:val="18"/>
              </w:rPr>
              <w:t>b vidnem onesnaženju in nepredvidljivih dogodkih.</w:t>
            </w:r>
            <w:r w:rsidR="00E84660">
              <w:rPr>
                <w:rFonts w:ascii="Times New Roman" w:hAnsi="Times New Roman"/>
                <w:sz w:val="18"/>
                <w:szCs w:val="18"/>
              </w:rPr>
              <w:t xml:space="preserve"> </w:t>
            </w:r>
            <w:r w:rsidRPr="00725F6C">
              <w:rPr>
                <w:rFonts w:ascii="Times New Roman" w:hAnsi="Times New Roman"/>
                <w:sz w:val="18"/>
                <w:szCs w:val="18"/>
              </w:rPr>
              <w:t>Stalna dosegljivost delavca mora biti zagotovljena vsak dan v vseh delovnih enotah v času</w:t>
            </w:r>
            <w:r w:rsidR="00AB47E9">
              <w:rPr>
                <w:rFonts w:ascii="Times New Roman" w:hAnsi="Times New Roman"/>
                <w:sz w:val="18"/>
                <w:szCs w:val="18"/>
              </w:rPr>
              <w:t xml:space="preserve"> kot je opredeljeno v obrazcu </w:t>
            </w:r>
            <w:r w:rsidR="00AB47E9" w:rsidRPr="00AB47E9">
              <w:rPr>
                <w:rFonts w:ascii="Times New Roman" w:hAnsi="Times New Roman"/>
                <w:b/>
                <w:iCs/>
                <w:sz w:val="18"/>
                <w:szCs w:val="18"/>
              </w:rPr>
              <w:t xml:space="preserve">Izjava o izvajanju čiščenja </w:t>
            </w:r>
            <w:r w:rsidR="00AA17FF" w:rsidRPr="00AA17FF">
              <w:rPr>
                <w:rFonts w:ascii="Times New Roman" w:hAnsi="Times New Roman"/>
                <w:b/>
                <w:sz w:val="18"/>
                <w:szCs w:val="18"/>
              </w:rPr>
              <w:t>(OBR-11</w:t>
            </w:r>
            <w:r w:rsidRPr="00AA17FF">
              <w:rPr>
                <w:rFonts w:ascii="Times New Roman" w:hAnsi="Times New Roman"/>
                <w:b/>
                <w:sz w:val="18"/>
                <w:szCs w:val="18"/>
              </w:rPr>
              <w:t>)</w:t>
            </w:r>
            <w:r w:rsidRPr="00725F6C">
              <w:rPr>
                <w:rFonts w:ascii="Times New Roman" w:hAnsi="Times New Roman"/>
                <w:sz w:val="18"/>
                <w:szCs w:val="18"/>
              </w:rPr>
              <w:t xml:space="preserve"> in bo k čiščenju pristopila nemudoma.</w:t>
            </w:r>
          </w:p>
        </w:tc>
        <w:tc>
          <w:tcPr>
            <w:tcW w:w="1687" w:type="pct"/>
            <w:shd w:val="clear" w:color="auto" w:fill="auto"/>
            <w:vAlign w:val="center"/>
          </w:tcPr>
          <w:p w:rsidR="00EE386E" w:rsidRPr="00FE2AE1" w:rsidRDefault="00541874" w:rsidP="00573169">
            <w:pPr>
              <w:spacing w:line="240" w:lineRule="auto"/>
              <w:rPr>
                <w:rFonts w:ascii="Times New Roman" w:hAnsi="Times New Roman"/>
                <w:b/>
                <w:iCs/>
                <w:color w:val="000000"/>
                <w:sz w:val="18"/>
                <w:szCs w:val="18"/>
              </w:rPr>
            </w:pPr>
            <w:r>
              <w:rPr>
                <w:rFonts w:ascii="Times New Roman" w:hAnsi="Times New Roman"/>
                <w:iCs/>
                <w:color w:val="000000"/>
                <w:sz w:val="18"/>
                <w:szCs w:val="18"/>
              </w:rPr>
              <w:lastRenderedPageBreak/>
              <w:t>Ponudnik</w:t>
            </w:r>
            <w:r w:rsidR="009B62C5">
              <w:rPr>
                <w:rFonts w:ascii="Times New Roman" w:hAnsi="Times New Roman"/>
                <w:iCs/>
                <w:color w:val="000000"/>
                <w:sz w:val="18"/>
                <w:szCs w:val="18"/>
              </w:rPr>
              <w:t>/</w:t>
            </w:r>
            <w:r w:rsidR="009B62C5" w:rsidRPr="009B62C5">
              <w:rPr>
                <w:rFonts w:ascii="Times New Roman" w:hAnsi="Times New Roman"/>
                <w:iCs/>
                <w:color w:val="000000"/>
                <w:sz w:val="18"/>
                <w:szCs w:val="18"/>
              </w:rPr>
              <w:t>vodilni partner v primeru skupne ponudbe</w:t>
            </w:r>
            <w:r>
              <w:rPr>
                <w:rFonts w:ascii="Times New Roman" w:hAnsi="Times New Roman"/>
                <w:iCs/>
                <w:color w:val="000000"/>
                <w:sz w:val="18"/>
                <w:szCs w:val="18"/>
              </w:rPr>
              <w:t xml:space="preserve"> predloži </w:t>
            </w:r>
            <w:r>
              <w:rPr>
                <w:rFonts w:ascii="Times New Roman" w:hAnsi="Times New Roman"/>
                <w:b/>
                <w:iCs/>
                <w:color w:val="000000"/>
                <w:sz w:val="18"/>
                <w:szCs w:val="18"/>
              </w:rPr>
              <w:t>Izjavo</w:t>
            </w:r>
            <w:r w:rsidR="00BF21D9" w:rsidRPr="00BF21D9">
              <w:rPr>
                <w:rFonts w:ascii="Times New Roman" w:hAnsi="Times New Roman"/>
                <w:b/>
                <w:iCs/>
                <w:color w:val="000000"/>
                <w:sz w:val="18"/>
                <w:szCs w:val="18"/>
              </w:rPr>
              <w:t xml:space="preserve"> o izvajanju čiščenja</w:t>
            </w:r>
            <w:r w:rsidR="00BF21D9">
              <w:rPr>
                <w:rFonts w:ascii="Times New Roman" w:hAnsi="Times New Roman"/>
                <w:b/>
                <w:iCs/>
                <w:color w:val="000000"/>
                <w:sz w:val="18"/>
                <w:szCs w:val="18"/>
              </w:rPr>
              <w:t xml:space="preserve"> </w:t>
            </w:r>
            <w:r w:rsidR="004E17D7" w:rsidRPr="004E17D7">
              <w:rPr>
                <w:rFonts w:ascii="Times New Roman" w:hAnsi="Times New Roman"/>
                <w:b/>
                <w:iCs/>
                <w:color w:val="000000"/>
                <w:sz w:val="18"/>
                <w:szCs w:val="18"/>
              </w:rPr>
              <w:t>(OBR-11</w:t>
            </w:r>
            <w:r w:rsidR="00BF21D9" w:rsidRPr="004E17D7">
              <w:rPr>
                <w:rFonts w:ascii="Times New Roman" w:hAnsi="Times New Roman"/>
                <w:b/>
                <w:iCs/>
                <w:color w:val="000000"/>
                <w:sz w:val="18"/>
                <w:szCs w:val="18"/>
              </w:rPr>
              <w:t>)</w:t>
            </w:r>
            <w:r w:rsidR="00E05E0A">
              <w:rPr>
                <w:rFonts w:ascii="Times New Roman" w:hAnsi="Times New Roman"/>
                <w:b/>
                <w:iCs/>
                <w:color w:val="000000"/>
                <w:sz w:val="18"/>
                <w:szCs w:val="18"/>
              </w:rPr>
              <w:t>.</w:t>
            </w:r>
          </w:p>
        </w:tc>
      </w:tr>
      <w:tr w:rsidR="00AB47E9" w:rsidRPr="00B63E2B" w:rsidTr="00AB47E9">
        <w:trPr>
          <w:trHeight w:val="694"/>
        </w:trPr>
        <w:tc>
          <w:tcPr>
            <w:tcW w:w="3313" w:type="pct"/>
            <w:shd w:val="clear" w:color="auto" w:fill="auto"/>
            <w:vAlign w:val="center"/>
          </w:tcPr>
          <w:p w:rsidR="001232BA" w:rsidRPr="00BE08F1" w:rsidRDefault="00BC3053" w:rsidP="00BE08F1">
            <w:pPr>
              <w:pStyle w:val="Odstavekseznama"/>
              <w:numPr>
                <w:ilvl w:val="0"/>
                <w:numId w:val="40"/>
              </w:numPr>
              <w:spacing w:line="240" w:lineRule="auto"/>
              <w:rPr>
                <w:rFonts w:ascii="Times New Roman" w:hAnsi="Times New Roman"/>
                <w:color w:val="FF0000"/>
                <w:sz w:val="18"/>
                <w:szCs w:val="18"/>
              </w:rPr>
            </w:pPr>
            <w:r>
              <w:rPr>
                <w:rFonts w:ascii="Times New Roman" w:hAnsi="Times New Roman"/>
                <w:sz w:val="18"/>
                <w:szCs w:val="18"/>
              </w:rPr>
              <w:t>P</w:t>
            </w:r>
            <w:r w:rsidRPr="00BC3053">
              <w:rPr>
                <w:rFonts w:ascii="Times New Roman" w:hAnsi="Times New Roman"/>
                <w:sz w:val="18"/>
                <w:szCs w:val="18"/>
              </w:rPr>
              <w:t>onudnik</w:t>
            </w:r>
            <w:r>
              <w:rPr>
                <w:rFonts w:ascii="Times New Roman" w:hAnsi="Times New Roman"/>
                <w:sz w:val="18"/>
                <w:szCs w:val="18"/>
              </w:rPr>
              <w:t xml:space="preserve"> bo</w:t>
            </w:r>
            <w:r w:rsidRPr="00BC3053">
              <w:rPr>
                <w:rFonts w:ascii="Times New Roman" w:hAnsi="Times New Roman"/>
                <w:sz w:val="18"/>
                <w:szCs w:val="18"/>
              </w:rPr>
              <w:t xml:space="preserve"> predložil </w:t>
            </w:r>
            <w:r w:rsidRPr="00B95A44">
              <w:rPr>
                <w:rFonts w:ascii="Times New Roman" w:hAnsi="Times New Roman"/>
                <w:b/>
                <w:sz w:val="18"/>
                <w:szCs w:val="18"/>
                <w:u w:val="single"/>
              </w:rPr>
              <w:t>v primeru izbora</w:t>
            </w:r>
            <w:r w:rsidR="00E62E43" w:rsidRPr="00E62E43">
              <w:rPr>
                <w:u w:val="single"/>
              </w:rPr>
              <w:t xml:space="preserve"> </w:t>
            </w:r>
            <w:r w:rsidR="00E62E43" w:rsidRPr="00E62E43">
              <w:rPr>
                <w:rFonts w:ascii="Times New Roman" w:hAnsi="Times New Roman"/>
                <w:b/>
                <w:sz w:val="18"/>
                <w:szCs w:val="18"/>
                <w:u w:val="single"/>
              </w:rPr>
              <w:t>v petnajstih dneh po podpisu pogodbe</w:t>
            </w:r>
            <w:r w:rsidRPr="00BC3053">
              <w:rPr>
                <w:rFonts w:ascii="Times New Roman" w:hAnsi="Times New Roman"/>
                <w:sz w:val="18"/>
                <w:szCs w:val="18"/>
              </w:rPr>
              <w:t xml:space="preserve"> naročniku mape objekta za vsako delovno enoto posebej, ki mora vsebovati plan čiščenja z opisano tehnologijo čiščenja, standard čiščenja, osnovna navodila za delo, navodila za rokovanje s čistili in ostale informacije in navodila za delavce čistilnega servisa; izvedel predstavitev plana čiščenja in da bo predložil seznam čistil, ki jih bo uporabljal in vsa dokazila o izpolnjevanju temeljnih okoljskih zahtev za storitev čiščenja </w:t>
            </w:r>
            <w:r w:rsidR="00B95A44">
              <w:rPr>
                <w:rFonts w:ascii="Times New Roman" w:hAnsi="Times New Roman"/>
                <w:sz w:val="18"/>
                <w:szCs w:val="18"/>
              </w:rPr>
              <w:t xml:space="preserve">v skladu z </w:t>
            </w:r>
            <w:r w:rsidR="00B95A44" w:rsidRPr="00B95A44">
              <w:rPr>
                <w:rFonts w:ascii="Times New Roman" w:hAnsi="Times New Roman"/>
                <w:sz w:val="18"/>
                <w:szCs w:val="18"/>
              </w:rPr>
              <w:t xml:space="preserve">1. odstavkom, 19. točko, 4. člena </w:t>
            </w:r>
            <w:r w:rsidRPr="00BC3053">
              <w:rPr>
                <w:rFonts w:ascii="Times New Roman" w:hAnsi="Times New Roman"/>
                <w:sz w:val="18"/>
                <w:szCs w:val="18"/>
              </w:rPr>
              <w:t>Uredbe o zelen</w:t>
            </w:r>
            <w:r>
              <w:rPr>
                <w:rFonts w:ascii="Times New Roman" w:hAnsi="Times New Roman"/>
                <w:sz w:val="18"/>
                <w:szCs w:val="18"/>
              </w:rPr>
              <w:t xml:space="preserve">em javnem naročanju za čiščenje </w:t>
            </w:r>
            <w:r w:rsidR="00BE08F1" w:rsidRPr="00BE08F1">
              <w:rPr>
                <w:rFonts w:ascii="Times New Roman" w:hAnsi="Times New Roman"/>
                <w:sz w:val="18"/>
                <w:szCs w:val="18"/>
              </w:rPr>
              <w:t>(Uradni list RS, št. 51/17, 64/19 in 121/21)</w:t>
            </w:r>
            <w:r w:rsidR="00BE08F1">
              <w:rPr>
                <w:rFonts w:ascii="Times New Roman" w:hAnsi="Times New Roman"/>
                <w:sz w:val="18"/>
                <w:szCs w:val="18"/>
              </w:rPr>
              <w:t xml:space="preserve"> </w:t>
            </w:r>
            <w:r w:rsidR="001232BA" w:rsidRPr="00BE08F1">
              <w:rPr>
                <w:rFonts w:ascii="Times New Roman" w:hAnsi="Times New Roman"/>
                <w:sz w:val="18"/>
                <w:szCs w:val="18"/>
              </w:rPr>
              <w:t>in P19 čistila, storitve čiščenja in storitve pranja perila.</w:t>
            </w:r>
          </w:p>
        </w:tc>
        <w:tc>
          <w:tcPr>
            <w:tcW w:w="1687" w:type="pct"/>
            <w:shd w:val="clear" w:color="auto" w:fill="auto"/>
            <w:vAlign w:val="center"/>
          </w:tcPr>
          <w:p w:rsidR="00AB47E9" w:rsidRPr="00BF21D9" w:rsidRDefault="00BD2D61" w:rsidP="00AA3467">
            <w:pPr>
              <w:spacing w:line="240" w:lineRule="auto"/>
              <w:rPr>
                <w:rFonts w:ascii="Times New Roman" w:hAnsi="Times New Roman"/>
                <w:b/>
                <w:iCs/>
                <w:color w:val="000000"/>
                <w:sz w:val="18"/>
                <w:szCs w:val="18"/>
              </w:rPr>
            </w:pPr>
            <w:r w:rsidRPr="00BD2D61">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BD2D61">
              <w:rPr>
                <w:rFonts w:ascii="Times New Roman" w:hAnsi="Times New Roman"/>
                <w:iCs/>
                <w:color w:val="000000"/>
                <w:sz w:val="18"/>
                <w:szCs w:val="18"/>
              </w:rPr>
              <w:t xml:space="preserve"> predloži</w:t>
            </w:r>
            <w:r>
              <w:rPr>
                <w:rFonts w:ascii="Times New Roman" w:hAnsi="Times New Roman"/>
                <w:b/>
                <w:iCs/>
                <w:color w:val="000000"/>
                <w:sz w:val="18"/>
                <w:szCs w:val="18"/>
              </w:rPr>
              <w:t xml:space="preserve"> Izjavo</w:t>
            </w:r>
            <w:r w:rsidR="00AA3467" w:rsidRPr="00AA3467">
              <w:rPr>
                <w:rFonts w:ascii="Times New Roman" w:hAnsi="Times New Roman"/>
                <w:b/>
                <w:iCs/>
                <w:color w:val="000000"/>
                <w:sz w:val="18"/>
                <w:szCs w:val="18"/>
              </w:rPr>
              <w:t xml:space="preserve"> o predložitvi mape objekta s planom čiščenja</w:t>
            </w:r>
            <w:r w:rsidR="00AA3467">
              <w:rPr>
                <w:rFonts w:ascii="Times New Roman" w:hAnsi="Times New Roman"/>
                <w:b/>
                <w:iCs/>
                <w:color w:val="000000"/>
                <w:sz w:val="18"/>
                <w:szCs w:val="18"/>
              </w:rPr>
              <w:t xml:space="preserve"> </w:t>
            </w:r>
            <w:r w:rsidR="00AA3467" w:rsidRPr="00AA3467">
              <w:rPr>
                <w:rFonts w:ascii="Times New Roman" w:hAnsi="Times New Roman"/>
                <w:b/>
                <w:iCs/>
                <w:color w:val="000000"/>
                <w:sz w:val="18"/>
                <w:szCs w:val="18"/>
              </w:rPr>
              <w:t>in seznamom čistil</w:t>
            </w:r>
            <w:r w:rsidR="00AA3467">
              <w:rPr>
                <w:rFonts w:ascii="Times New Roman" w:hAnsi="Times New Roman"/>
                <w:b/>
                <w:iCs/>
                <w:color w:val="000000"/>
                <w:sz w:val="18"/>
                <w:szCs w:val="18"/>
              </w:rPr>
              <w:t xml:space="preserve"> </w:t>
            </w:r>
            <w:r w:rsidR="00E05E0A" w:rsidRPr="00E05E0A">
              <w:rPr>
                <w:rFonts w:ascii="Times New Roman" w:hAnsi="Times New Roman"/>
                <w:b/>
                <w:iCs/>
                <w:color w:val="000000"/>
                <w:sz w:val="18"/>
                <w:szCs w:val="18"/>
              </w:rPr>
              <w:t>(OBR-12</w:t>
            </w:r>
            <w:r w:rsidR="00AA3467" w:rsidRPr="00E05E0A">
              <w:rPr>
                <w:rFonts w:ascii="Times New Roman" w:hAnsi="Times New Roman"/>
                <w:b/>
                <w:iCs/>
                <w:color w:val="000000"/>
                <w:sz w:val="18"/>
                <w:szCs w:val="18"/>
              </w:rPr>
              <w:t>)</w:t>
            </w:r>
            <w:r w:rsidR="00E05E0A">
              <w:rPr>
                <w:rFonts w:ascii="Times New Roman" w:hAnsi="Times New Roman"/>
                <w:b/>
                <w:iCs/>
                <w:color w:val="000000"/>
                <w:sz w:val="18"/>
                <w:szCs w:val="18"/>
              </w:rPr>
              <w:t>.</w:t>
            </w:r>
          </w:p>
        </w:tc>
      </w:tr>
      <w:tr w:rsidR="007D35FC" w:rsidRPr="00B63E2B" w:rsidTr="00AB47E9">
        <w:trPr>
          <w:trHeight w:val="694"/>
        </w:trPr>
        <w:tc>
          <w:tcPr>
            <w:tcW w:w="3313" w:type="pct"/>
            <w:shd w:val="clear" w:color="auto" w:fill="auto"/>
            <w:vAlign w:val="center"/>
          </w:tcPr>
          <w:p w:rsidR="007D35FC" w:rsidRPr="007D35FC" w:rsidRDefault="007D35FC" w:rsidP="007D51BF">
            <w:pPr>
              <w:pStyle w:val="Odstavekseznama"/>
              <w:numPr>
                <w:ilvl w:val="0"/>
                <w:numId w:val="40"/>
              </w:numPr>
              <w:spacing w:line="240" w:lineRule="auto"/>
              <w:ind w:left="357" w:hanging="357"/>
              <w:rPr>
                <w:rFonts w:ascii="Times New Roman" w:hAnsi="Times New Roman"/>
                <w:sz w:val="18"/>
                <w:szCs w:val="18"/>
              </w:rPr>
            </w:pPr>
            <w:r>
              <w:rPr>
                <w:rFonts w:ascii="Times New Roman" w:hAnsi="Times New Roman"/>
                <w:sz w:val="18"/>
                <w:szCs w:val="18"/>
              </w:rPr>
              <w:t>P</w:t>
            </w:r>
            <w:r w:rsidRPr="007D35FC">
              <w:rPr>
                <w:rFonts w:ascii="Times New Roman" w:hAnsi="Times New Roman"/>
                <w:sz w:val="18"/>
                <w:szCs w:val="18"/>
              </w:rPr>
              <w:t>onudnik v celoti izpolnjuje vse zahteve razpisne dokumentacije in da bo storitev čiščenja prostorov v celoti izvajal skladno z zahtevami naročnika in skladno s svojim planom čiščenja, ki ga bo v petnajstih dneh po podpisu pogodbe predložil.</w:t>
            </w:r>
          </w:p>
        </w:tc>
        <w:tc>
          <w:tcPr>
            <w:tcW w:w="1687" w:type="pct"/>
            <w:shd w:val="clear" w:color="auto" w:fill="auto"/>
            <w:vAlign w:val="center"/>
          </w:tcPr>
          <w:p w:rsidR="007D35FC" w:rsidRPr="00AA3467" w:rsidRDefault="00597A78" w:rsidP="00597A78">
            <w:pPr>
              <w:spacing w:line="240" w:lineRule="auto"/>
              <w:rPr>
                <w:rFonts w:ascii="Times New Roman" w:hAnsi="Times New Roman"/>
                <w:b/>
                <w:iCs/>
                <w:color w:val="000000"/>
                <w:sz w:val="18"/>
                <w:szCs w:val="18"/>
              </w:rPr>
            </w:pPr>
            <w:r w:rsidRPr="00597A78">
              <w:rPr>
                <w:rFonts w:ascii="Times New Roman" w:hAnsi="Times New Roman"/>
                <w:iCs/>
                <w:color w:val="000000"/>
                <w:sz w:val="18"/>
                <w:szCs w:val="18"/>
              </w:rPr>
              <w:t>Ponudnik</w:t>
            </w:r>
            <w:r w:rsidR="009B62C5">
              <w:rPr>
                <w:rFonts w:ascii="Times New Roman" w:hAnsi="Times New Roman"/>
                <w:iCs/>
                <w:color w:val="000000"/>
                <w:sz w:val="18"/>
                <w:szCs w:val="18"/>
              </w:rPr>
              <w:t>/</w:t>
            </w:r>
            <w:r w:rsidRPr="00597A78">
              <w:rPr>
                <w:rFonts w:ascii="Times New Roman" w:hAnsi="Times New Roman"/>
                <w:iCs/>
                <w:color w:val="000000"/>
                <w:sz w:val="18"/>
                <w:szCs w:val="18"/>
              </w:rPr>
              <w:t xml:space="preserve"> </w:t>
            </w:r>
            <w:r w:rsidR="009B62C5" w:rsidRPr="009B62C5">
              <w:rPr>
                <w:rFonts w:ascii="Times New Roman" w:hAnsi="Times New Roman"/>
                <w:iCs/>
                <w:color w:val="000000"/>
                <w:sz w:val="18"/>
                <w:szCs w:val="18"/>
              </w:rPr>
              <w:t xml:space="preserve">vodilni partner v primeru skupne ponudbe </w:t>
            </w:r>
            <w:r w:rsidRPr="00597A78">
              <w:rPr>
                <w:rFonts w:ascii="Times New Roman" w:hAnsi="Times New Roman"/>
                <w:iCs/>
                <w:color w:val="000000"/>
                <w:sz w:val="18"/>
                <w:szCs w:val="18"/>
              </w:rPr>
              <w:t>predloži</w:t>
            </w:r>
            <w:r w:rsidRPr="00597A78">
              <w:rPr>
                <w:rFonts w:ascii="Times New Roman" w:hAnsi="Times New Roman"/>
                <w:b/>
                <w:iCs/>
                <w:color w:val="000000"/>
                <w:sz w:val="18"/>
                <w:szCs w:val="18"/>
              </w:rPr>
              <w:t xml:space="preserve"> </w:t>
            </w:r>
            <w:r>
              <w:rPr>
                <w:rFonts w:ascii="Times New Roman" w:hAnsi="Times New Roman"/>
                <w:b/>
                <w:iCs/>
                <w:color w:val="000000"/>
                <w:sz w:val="18"/>
                <w:szCs w:val="18"/>
              </w:rPr>
              <w:t>Izjavo</w:t>
            </w:r>
            <w:r w:rsidR="00195398" w:rsidRPr="00195398">
              <w:rPr>
                <w:rFonts w:ascii="Times New Roman" w:hAnsi="Times New Roman"/>
                <w:b/>
                <w:iCs/>
                <w:color w:val="000000"/>
                <w:sz w:val="18"/>
                <w:szCs w:val="18"/>
              </w:rPr>
              <w:t xml:space="preserve"> o izpolnjevanju vseh zahtev naročnika</w:t>
            </w:r>
            <w:r w:rsidR="00195398">
              <w:rPr>
                <w:rFonts w:ascii="Times New Roman" w:hAnsi="Times New Roman"/>
                <w:b/>
                <w:iCs/>
                <w:color w:val="000000"/>
                <w:sz w:val="18"/>
                <w:szCs w:val="18"/>
              </w:rPr>
              <w:t xml:space="preserve"> </w:t>
            </w:r>
            <w:r w:rsidR="00431F32" w:rsidRPr="00431F32">
              <w:rPr>
                <w:rFonts w:ascii="Times New Roman" w:hAnsi="Times New Roman"/>
                <w:b/>
                <w:iCs/>
                <w:color w:val="000000"/>
                <w:sz w:val="18"/>
                <w:szCs w:val="18"/>
              </w:rPr>
              <w:t>(OBR-13</w:t>
            </w:r>
            <w:r w:rsidR="00195398" w:rsidRPr="00431F32">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CF7ADF" w:rsidRPr="00B63E2B" w:rsidTr="00AB47E9">
        <w:trPr>
          <w:trHeight w:val="694"/>
        </w:trPr>
        <w:tc>
          <w:tcPr>
            <w:tcW w:w="3313" w:type="pct"/>
            <w:shd w:val="clear" w:color="auto" w:fill="auto"/>
            <w:vAlign w:val="center"/>
          </w:tcPr>
          <w:p w:rsidR="00CF7ADF" w:rsidRDefault="00CF7ADF" w:rsidP="007D51BF">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w:t>
            </w:r>
            <w:r w:rsidRPr="00CF7ADF">
              <w:rPr>
                <w:rFonts w:ascii="Times New Roman" w:hAnsi="Times New Roman"/>
                <w:sz w:val="18"/>
                <w:szCs w:val="18"/>
              </w:rPr>
              <w:t xml:space="preserve">onudnik </w:t>
            </w:r>
            <w:r>
              <w:rPr>
                <w:rFonts w:ascii="Times New Roman" w:hAnsi="Times New Roman"/>
                <w:sz w:val="18"/>
                <w:szCs w:val="18"/>
              </w:rPr>
              <w:t xml:space="preserve">bo </w:t>
            </w:r>
            <w:r w:rsidRPr="00CF7ADF">
              <w:rPr>
                <w:rFonts w:ascii="Times New Roman" w:hAnsi="Times New Roman"/>
                <w:sz w:val="18"/>
                <w:szCs w:val="18"/>
              </w:rPr>
              <w:t>poskrbel za brezplačen odvoz odpadne oz. prazne embalaže</w:t>
            </w:r>
            <w:r>
              <w:rPr>
                <w:rFonts w:ascii="Times New Roman" w:hAnsi="Times New Roman"/>
                <w:sz w:val="18"/>
                <w:szCs w:val="18"/>
              </w:rPr>
              <w:t>.</w:t>
            </w:r>
          </w:p>
        </w:tc>
        <w:tc>
          <w:tcPr>
            <w:tcW w:w="1687" w:type="pct"/>
            <w:shd w:val="clear" w:color="auto" w:fill="auto"/>
            <w:vAlign w:val="center"/>
          </w:tcPr>
          <w:p w:rsidR="00CF7ADF" w:rsidRPr="00195398" w:rsidRDefault="001C0452" w:rsidP="00AA3467">
            <w:pPr>
              <w:spacing w:line="240" w:lineRule="auto"/>
              <w:rPr>
                <w:rFonts w:ascii="Times New Roman" w:hAnsi="Times New Roman"/>
                <w:b/>
                <w:iCs/>
                <w:color w:val="000000"/>
                <w:sz w:val="18"/>
                <w:szCs w:val="18"/>
              </w:rPr>
            </w:pPr>
            <w:r w:rsidRPr="001C0452">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iCs/>
                <w:color w:val="000000"/>
                <w:sz w:val="18"/>
                <w:szCs w:val="18"/>
              </w:rPr>
              <w:t>vodilni partner v primeru skupne ponudbe</w:t>
            </w:r>
            <w:r w:rsidRPr="001C0452">
              <w:rPr>
                <w:rFonts w:ascii="Times New Roman" w:hAnsi="Times New Roman"/>
                <w:iCs/>
                <w:color w:val="000000"/>
                <w:sz w:val="18"/>
                <w:szCs w:val="18"/>
              </w:rPr>
              <w:t xml:space="preserve"> predloži</w:t>
            </w:r>
            <w:r w:rsidRPr="001C0452">
              <w:rPr>
                <w:rFonts w:ascii="Times New Roman" w:hAnsi="Times New Roman"/>
                <w:b/>
                <w:iCs/>
                <w:color w:val="000000"/>
                <w:sz w:val="18"/>
                <w:szCs w:val="18"/>
              </w:rPr>
              <w:t xml:space="preserve"> </w:t>
            </w:r>
            <w:r>
              <w:rPr>
                <w:rFonts w:ascii="Times New Roman" w:hAnsi="Times New Roman"/>
                <w:b/>
                <w:iCs/>
                <w:color w:val="000000"/>
                <w:sz w:val="18"/>
                <w:szCs w:val="18"/>
              </w:rPr>
              <w:t>Izjavo</w:t>
            </w:r>
            <w:r w:rsidR="00CF7ADF" w:rsidRPr="00CF7ADF">
              <w:rPr>
                <w:rFonts w:ascii="Times New Roman" w:hAnsi="Times New Roman"/>
                <w:b/>
                <w:iCs/>
                <w:color w:val="000000"/>
                <w:sz w:val="18"/>
                <w:szCs w:val="18"/>
              </w:rPr>
              <w:t xml:space="preserve"> o brezplačnem odvozu embalaže</w:t>
            </w:r>
            <w:r w:rsidR="00CF7ADF">
              <w:rPr>
                <w:rFonts w:ascii="Times New Roman" w:hAnsi="Times New Roman"/>
                <w:b/>
                <w:iCs/>
                <w:color w:val="000000"/>
                <w:sz w:val="18"/>
                <w:szCs w:val="18"/>
              </w:rPr>
              <w:t xml:space="preserve"> </w:t>
            </w:r>
            <w:r w:rsidR="00F568FD">
              <w:rPr>
                <w:rFonts w:ascii="Times New Roman" w:hAnsi="Times New Roman"/>
                <w:b/>
                <w:iCs/>
                <w:color w:val="000000"/>
                <w:sz w:val="18"/>
                <w:szCs w:val="18"/>
              </w:rPr>
              <w:br/>
            </w:r>
            <w:r w:rsidR="00431F32" w:rsidRPr="00431F32">
              <w:rPr>
                <w:rFonts w:ascii="Times New Roman" w:hAnsi="Times New Roman"/>
                <w:b/>
                <w:iCs/>
                <w:color w:val="000000"/>
                <w:sz w:val="18"/>
                <w:szCs w:val="18"/>
              </w:rPr>
              <w:t>(OBR-14</w:t>
            </w:r>
            <w:r w:rsidR="00CF7ADF" w:rsidRPr="00431F32">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D569F6" w:rsidRPr="00B63E2B" w:rsidTr="00AB47E9">
        <w:trPr>
          <w:trHeight w:val="694"/>
        </w:trPr>
        <w:tc>
          <w:tcPr>
            <w:tcW w:w="3313" w:type="pct"/>
            <w:shd w:val="clear" w:color="auto" w:fill="auto"/>
            <w:vAlign w:val="center"/>
          </w:tcPr>
          <w:p w:rsidR="000A23F3" w:rsidRPr="000A23F3" w:rsidRDefault="00D569F6" w:rsidP="000A23F3">
            <w:pPr>
              <w:pStyle w:val="Odstavekseznama"/>
              <w:numPr>
                <w:ilvl w:val="0"/>
                <w:numId w:val="40"/>
              </w:numPr>
              <w:spacing w:line="240" w:lineRule="auto"/>
              <w:rPr>
                <w:rFonts w:ascii="Times New Roman" w:hAnsi="Times New Roman"/>
                <w:sz w:val="18"/>
                <w:szCs w:val="18"/>
              </w:rPr>
            </w:pPr>
            <w:r w:rsidRPr="00D569F6">
              <w:rPr>
                <w:rFonts w:ascii="Times New Roman" w:hAnsi="Times New Roman"/>
                <w:sz w:val="18"/>
                <w:szCs w:val="18"/>
              </w:rPr>
              <w:t xml:space="preserve">Ponudnik bo </w:t>
            </w:r>
            <w:r w:rsidR="0040219E" w:rsidRPr="0040219E">
              <w:rPr>
                <w:rFonts w:ascii="Times New Roman" w:hAnsi="Times New Roman"/>
                <w:sz w:val="18"/>
                <w:szCs w:val="18"/>
              </w:rPr>
              <w:t xml:space="preserve">pri vsakodnevnem čiščenju </w:t>
            </w:r>
            <w:r w:rsidRPr="00D569F6">
              <w:rPr>
                <w:rFonts w:ascii="Times New Roman" w:hAnsi="Times New Roman"/>
                <w:sz w:val="18"/>
                <w:szCs w:val="18"/>
              </w:rPr>
              <w:t xml:space="preserve">uporabljal </w:t>
            </w:r>
            <w:r w:rsidR="0040219E" w:rsidRPr="0040219E">
              <w:rPr>
                <w:rFonts w:ascii="Times New Roman" w:hAnsi="Times New Roman"/>
                <w:sz w:val="18"/>
                <w:szCs w:val="18"/>
              </w:rPr>
              <w:t xml:space="preserve">čistila, ki ustrezajo vsem predpisanim zakonom in univerzalna čistila, </w:t>
            </w:r>
            <w:r w:rsidR="0040219E">
              <w:rPr>
                <w:rFonts w:ascii="Times New Roman" w:hAnsi="Times New Roman"/>
                <w:sz w:val="18"/>
                <w:szCs w:val="18"/>
              </w:rPr>
              <w:t>čistila za sanitarne prostore ter</w:t>
            </w:r>
            <w:r w:rsidR="0040219E" w:rsidRPr="0040219E">
              <w:rPr>
                <w:rFonts w:ascii="Times New Roman" w:hAnsi="Times New Roman"/>
                <w:sz w:val="18"/>
                <w:szCs w:val="18"/>
              </w:rPr>
              <w:t xml:space="preserve"> čistila za okna kot izključno </w:t>
            </w:r>
            <w:r w:rsidR="0040219E">
              <w:rPr>
                <w:rFonts w:ascii="Times New Roman" w:hAnsi="Times New Roman"/>
                <w:sz w:val="18"/>
                <w:szCs w:val="18"/>
              </w:rPr>
              <w:t xml:space="preserve">ekološko sprejemljiva čistila v skladu z </w:t>
            </w:r>
            <w:r w:rsidRPr="00D569F6">
              <w:rPr>
                <w:rFonts w:ascii="Times New Roman" w:hAnsi="Times New Roman"/>
                <w:sz w:val="18"/>
                <w:szCs w:val="18"/>
              </w:rPr>
              <w:t>Ur</w:t>
            </w:r>
            <w:r w:rsidR="0040219E">
              <w:rPr>
                <w:rFonts w:ascii="Times New Roman" w:hAnsi="Times New Roman"/>
                <w:sz w:val="18"/>
                <w:szCs w:val="18"/>
              </w:rPr>
              <w:t>edbo</w:t>
            </w:r>
            <w:r>
              <w:rPr>
                <w:rFonts w:ascii="Times New Roman" w:hAnsi="Times New Roman"/>
                <w:sz w:val="18"/>
                <w:szCs w:val="18"/>
              </w:rPr>
              <w:t xml:space="preserve"> o zelenem javnem naročanju </w:t>
            </w:r>
            <w:r w:rsidR="000A23F3" w:rsidRPr="000A23F3">
              <w:rPr>
                <w:rFonts w:ascii="Times New Roman" w:hAnsi="Times New Roman"/>
                <w:sz w:val="18"/>
                <w:szCs w:val="18"/>
              </w:rPr>
              <w:t>(Uradni list RS, št. 51/17, 64/19 in 121/21)</w:t>
            </w:r>
            <w:r w:rsidR="000A23F3">
              <w:rPr>
                <w:rFonts w:ascii="Times New Roman" w:hAnsi="Times New Roman"/>
                <w:sz w:val="18"/>
                <w:szCs w:val="18"/>
              </w:rPr>
              <w:t xml:space="preserve"> </w:t>
            </w:r>
            <w:r w:rsidR="0040219E" w:rsidRPr="000A23F3">
              <w:rPr>
                <w:rFonts w:ascii="Times New Roman" w:hAnsi="Times New Roman"/>
                <w:sz w:val="18"/>
                <w:szCs w:val="18"/>
              </w:rPr>
              <w:t>in prilogo P19 (čistila, storitve čiščenja in storitve pranja perila), razen za čistila pri generalnem čiščenju</w:t>
            </w:r>
            <w:r w:rsidR="00054461" w:rsidRPr="000A23F3">
              <w:rPr>
                <w:rFonts w:ascii="Times New Roman" w:hAnsi="Times New Roman"/>
                <w:sz w:val="18"/>
                <w:szCs w:val="18"/>
              </w:rPr>
              <w:t xml:space="preserve">, ki ne ustrezajo določilom Uredbo o zelenem javnem naročanju </w:t>
            </w:r>
            <w:r w:rsidR="000A23F3" w:rsidRPr="000A23F3">
              <w:rPr>
                <w:rFonts w:ascii="Times New Roman" w:hAnsi="Times New Roman"/>
                <w:sz w:val="18"/>
                <w:szCs w:val="18"/>
              </w:rPr>
              <w:t>(Uradni list RS, št. 51/17, 64/19 in 121/21)</w:t>
            </w:r>
            <w:r w:rsidR="000A23F3">
              <w:rPr>
                <w:rFonts w:ascii="Times New Roman" w:hAnsi="Times New Roman"/>
                <w:sz w:val="18"/>
                <w:szCs w:val="18"/>
              </w:rPr>
              <w:t>.</w:t>
            </w:r>
          </w:p>
          <w:p w:rsidR="00291414" w:rsidRPr="00D569F6" w:rsidRDefault="00291414" w:rsidP="007D51BF">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w:t>
            </w:r>
            <w:r w:rsidRPr="00291414">
              <w:rPr>
                <w:rFonts w:ascii="Times New Roman" w:hAnsi="Times New Roman"/>
                <w:sz w:val="18"/>
                <w:szCs w:val="18"/>
              </w:rPr>
              <w:t>onudnik zagotavlja, da bodo čistila s katerimi bo opravljal storitev čiščenja v skladu z vsem</w:t>
            </w:r>
            <w:r>
              <w:rPr>
                <w:rFonts w:ascii="Times New Roman" w:hAnsi="Times New Roman"/>
                <w:sz w:val="18"/>
                <w:szCs w:val="18"/>
              </w:rPr>
              <w:t xml:space="preserve">i  naročnikovimi zahtevami in, </w:t>
            </w:r>
            <w:r w:rsidRPr="00291414">
              <w:rPr>
                <w:rFonts w:ascii="Times New Roman" w:hAnsi="Times New Roman"/>
                <w:sz w:val="18"/>
                <w:szCs w:val="18"/>
              </w:rPr>
              <w:t>da bo čistilo, v kolikor bo dokazano, da čistilo ne ustreza zahtev</w:t>
            </w:r>
            <w:r w:rsidR="00DB2584">
              <w:rPr>
                <w:rFonts w:ascii="Times New Roman" w:hAnsi="Times New Roman"/>
                <w:sz w:val="18"/>
                <w:szCs w:val="18"/>
              </w:rPr>
              <w:t>am naročnika, nemudoma zamenjal</w:t>
            </w:r>
            <w:r w:rsidRPr="00291414">
              <w:rPr>
                <w:rFonts w:ascii="Times New Roman" w:hAnsi="Times New Roman"/>
                <w:sz w:val="18"/>
                <w:szCs w:val="18"/>
              </w:rPr>
              <w:t xml:space="preserve"> za ustrezno čistilo.</w:t>
            </w:r>
          </w:p>
        </w:tc>
        <w:tc>
          <w:tcPr>
            <w:tcW w:w="1687" w:type="pct"/>
            <w:shd w:val="clear" w:color="auto" w:fill="auto"/>
            <w:vAlign w:val="center"/>
          </w:tcPr>
          <w:p w:rsidR="00D569F6" w:rsidRPr="00CF7ADF" w:rsidRDefault="00FF55A2" w:rsidP="00AA3467">
            <w:pPr>
              <w:spacing w:line="240" w:lineRule="auto"/>
              <w:rPr>
                <w:rFonts w:ascii="Times New Roman" w:hAnsi="Times New Roman"/>
                <w:b/>
                <w:iCs/>
                <w:color w:val="000000"/>
                <w:sz w:val="18"/>
                <w:szCs w:val="18"/>
              </w:rPr>
            </w:pPr>
            <w:r w:rsidRPr="00FF55A2">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FF55A2">
              <w:rPr>
                <w:rFonts w:ascii="Times New Roman" w:hAnsi="Times New Roman"/>
                <w:iCs/>
                <w:color w:val="000000"/>
                <w:sz w:val="18"/>
                <w:szCs w:val="18"/>
              </w:rPr>
              <w:t xml:space="preserve"> predloži</w:t>
            </w:r>
            <w:r w:rsidRPr="00FF55A2">
              <w:rPr>
                <w:rFonts w:ascii="Times New Roman" w:hAnsi="Times New Roman"/>
                <w:b/>
                <w:iCs/>
                <w:color w:val="000000"/>
                <w:sz w:val="18"/>
                <w:szCs w:val="18"/>
              </w:rPr>
              <w:t xml:space="preserve"> </w:t>
            </w:r>
            <w:r>
              <w:rPr>
                <w:rFonts w:ascii="Times New Roman" w:hAnsi="Times New Roman"/>
                <w:b/>
                <w:iCs/>
                <w:color w:val="000000"/>
                <w:sz w:val="18"/>
                <w:szCs w:val="18"/>
              </w:rPr>
              <w:t>Izjavo</w:t>
            </w:r>
            <w:r w:rsidR="00834B1C" w:rsidRPr="00834B1C">
              <w:rPr>
                <w:rFonts w:ascii="Times New Roman" w:hAnsi="Times New Roman"/>
                <w:b/>
                <w:iCs/>
                <w:color w:val="000000"/>
                <w:sz w:val="18"/>
                <w:szCs w:val="18"/>
              </w:rPr>
              <w:t xml:space="preserve">  o čistilih</w:t>
            </w:r>
            <w:r w:rsidR="00834B1C">
              <w:rPr>
                <w:rFonts w:ascii="Times New Roman" w:hAnsi="Times New Roman"/>
                <w:b/>
                <w:iCs/>
                <w:color w:val="000000"/>
                <w:sz w:val="18"/>
                <w:szCs w:val="18"/>
              </w:rPr>
              <w:t xml:space="preserve"> </w:t>
            </w:r>
            <w:r w:rsidR="00431F32" w:rsidRPr="00431F32">
              <w:rPr>
                <w:rFonts w:ascii="Times New Roman" w:hAnsi="Times New Roman"/>
                <w:b/>
                <w:iCs/>
                <w:color w:val="000000"/>
                <w:sz w:val="18"/>
                <w:szCs w:val="18"/>
              </w:rPr>
              <w:t>(OBR-15</w:t>
            </w:r>
            <w:r w:rsidR="00834B1C" w:rsidRPr="00431F32">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834B1C" w:rsidRPr="00B63E2B" w:rsidTr="00AB47E9">
        <w:trPr>
          <w:trHeight w:val="694"/>
        </w:trPr>
        <w:tc>
          <w:tcPr>
            <w:tcW w:w="3313" w:type="pct"/>
            <w:shd w:val="clear" w:color="auto" w:fill="auto"/>
            <w:vAlign w:val="center"/>
          </w:tcPr>
          <w:p w:rsidR="001301A1" w:rsidRDefault="001301A1" w:rsidP="001301A1">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 xml:space="preserve">Ponudnik zagotavlja, </w:t>
            </w:r>
            <w:r w:rsidRPr="001301A1">
              <w:rPr>
                <w:rFonts w:ascii="Times New Roman" w:hAnsi="Times New Roman"/>
                <w:sz w:val="18"/>
                <w:szCs w:val="18"/>
              </w:rPr>
              <w:t>da imajo vsi zaposleni, ki opravljajo storitev čiščenja opravljen zdravniški pregled</w:t>
            </w:r>
            <w:r>
              <w:rPr>
                <w:rFonts w:ascii="Times New Roman" w:hAnsi="Times New Roman"/>
                <w:sz w:val="18"/>
                <w:szCs w:val="18"/>
              </w:rPr>
              <w:t>.</w:t>
            </w:r>
          </w:p>
          <w:p w:rsidR="00834B1C" w:rsidRDefault="002A6DE1" w:rsidP="007D51BF">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Ponudnik zagotavlja, d</w:t>
            </w:r>
            <w:r w:rsidR="008F64B5">
              <w:rPr>
                <w:rFonts w:ascii="Times New Roman" w:hAnsi="Times New Roman"/>
                <w:sz w:val="18"/>
                <w:szCs w:val="18"/>
              </w:rPr>
              <w:t>a imajo vsi zaposleni pri</w:t>
            </w:r>
            <w:r w:rsidRPr="002A6DE1">
              <w:rPr>
                <w:rFonts w:ascii="Times New Roman" w:hAnsi="Times New Roman"/>
                <w:sz w:val="18"/>
                <w:szCs w:val="18"/>
              </w:rPr>
              <w:t xml:space="preserve"> gospodarskem subjektu  veljaven preizkus iz varstva pri delu in so usposobljeni za varstvo pred požarom.</w:t>
            </w:r>
          </w:p>
          <w:p w:rsidR="002A6DE1" w:rsidRPr="002A6DE1" w:rsidRDefault="002A6DE1" w:rsidP="007D51BF">
            <w:pPr>
              <w:pStyle w:val="Odstavekseznama"/>
              <w:numPr>
                <w:ilvl w:val="0"/>
                <w:numId w:val="40"/>
              </w:numPr>
              <w:spacing w:line="240" w:lineRule="auto"/>
              <w:ind w:left="357" w:hanging="357"/>
              <w:rPr>
                <w:rFonts w:ascii="Times New Roman" w:hAnsi="Times New Roman"/>
                <w:sz w:val="18"/>
                <w:szCs w:val="18"/>
              </w:rPr>
            </w:pPr>
            <w:r w:rsidRPr="002A6DE1">
              <w:rPr>
                <w:rFonts w:ascii="Times New Roman" w:hAnsi="Times New Roman"/>
                <w:sz w:val="18"/>
                <w:szCs w:val="18"/>
              </w:rPr>
              <w:t>Ponudnik zagotavlja</w:t>
            </w:r>
            <w:r>
              <w:rPr>
                <w:rFonts w:ascii="Times New Roman" w:hAnsi="Times New Roman"/>
                <w:sz w:val="18"/>
                <w:szCs w:val="18"/>
              </w:rPr>
              <w:t>, d</w:t>
            </w:r>
            <w:r w:rsidR="00CD5824">
              <w:rPr>
                <w:rFonts w:ascii="Times New Roman" w:hAnsi="Times New Roman"/>
                <w:sz w:val="18"/>
                <w:szCs w:val="18"/>
              </w:rPr>
              <w:t>a imajo vsi zaposleni pri</w:t>
            </w:r>
            <w:r w:rsidRPr="002A6DE1">
              <w:rPr>
                <w:rFonts w:ascii="Times New Roman" w:hAnsi="Times New Roman"/>
                <w:sz w:val="18"/>
                <w:szCs w:val="18"/>
              </w:rPr>
              <w:t xml:space="preserve"> gospodarskem subjektu pridobljena znanja (izobraževanje) iz področja higiene in bodo le ta v praksi tudi izkazovali.</w:t>
            </w:r>
          </w:p>
          <w:p w:rsidR="002A6DE1" w:rsidRPr="002A6DE1" w:rsidRDefault="002A6DE1" w:rsidP="007D51BF">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Ponudnik zagotavlja, d</w:t>
            </w:r>
            <w:r w:rsidRPr="002A6DE1">
              <w:rPr>
                <w:rFonts w:ascii="Times New Roman" w:hAnsi="Times New Roman"/>
                <w:sz w:val="18"/>
                <w:szCs w:val="18"/>
              </w:rPr>
              <w:t xml:space="preserve">a se bodo vsi zaposleni, ki bodo opravljali storitev čiščenja pri naročniku 1 x letno brezplačno udeležili izobraževanja iz področja preprečevanja in obvladovanja bolnišničnih okužb v organizaciji naročnika. </w:t>
            </w:r>
          </w:p>
        </w:tc>
        <w:tc>
          <w:tcPr>
            <w:tcW w:w="1687" w:type="pct"/>
            <w:shd w:val="clear" w:color="auto" w:fill="auto"/>
            <w:vAlign w:val="center"/>
          </w:tcPr>
          <w:p w:rsidR="00834B1C" w:rsidRPr="00834B1C" w:rsidRDefault="00C81C22" w:rsidP="00AA3467">
            <w:pPr>
              <w:spacing w:line="240" w:lineRule="auto"/>
              <w:rPr>
                <w:rFonts w:ascii="Times New Roman" w:hAnsi="Times New Roman"/>
                <w:b/>
                <w:iCs/>
                <w:color w:val="000000"/>
                <w:sz w:val="18"/>
                <w:szCs w:val="18"/>
              </w:rPr>
            </w:pPr>
            <w:r w:rsidRPr="00C81C22">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C81C22">
              <w:rPr>
                <w:rFonts w:ascii="Times New Roman" w:hAnsi="Times New Roman"/>
                <w:iCs/>
                <w:color w:val="000000"/>
                <w:sz w:val="18"/>
                <w:szCs w:val="18"/>
              </w:rPr>
              <w:t xml:space="preserve"> predloži</w:t>
            </w:r>
            <w:r w:rsidRPr="00C81C22">
              <w:rPr>
                <w:rFonts w:ascii="Times New Roman" w:hAnsi="Times New Roman"/>
                <w:b/>
                <w:iCs/>
                <w:color w:val="000000"/>
                <w:sz w:val="18"/>
                <w:szCs w:val="18"/>
              </w:rPr>
              <w:t xml:space="preserve"> </w:t>
            </w:r>
            <w:r>
              <w:rPr>
                <w:rFonts w:ascii="Times New Roman" w:hAnsi="Times New Roman"/>
                <w:b/>
                <w:iCs/>
                <w:color w:val="000000"/>
                <w:sz w:val="18"/>
                <w:szCs w:val="18"/>
              </w:rPr>
              <w:t>Izjavo</w:t>
            </w:r>
            <w:r w:rsidR="002A6DE1" w:rsidRPr="002A6DE1">
              <w:rPr>
                <w:rFonts w:ascii="Times New Roman" w:hAnsi="Times New Roman"/>
                <w:b/>
                <w:iCs/>
                <w:color w:val="000000"/>
                <w:sz w:val="18"/>
                <w:szCs w:val="18"/>
              </w:rPr>
              <w:t xml:space="preserve"> o usposobljenosti kadra</w:t>
            </w:r>
            <w:r w:rsidR="002A6DE1">
              <w:rPr>
                <w:rFonts w:ascii="Times New Roman" w:hAnsi="Times New Roman"/>
                <w:b/>
                <w:iCs/>
                <w:color w:val="000000"/>
                <w:sz w:val="18"/>
                <w:szCs w:val="18"/>
              </w:rPr>
              <w:t xml:space="preserve"> </w:t>
            </w:r>
            <w:r w:rsidR="00DD03A6" w:rsidRPr="00DD03A6">
              <w:rPr>
                <w:rFonts w:ascii="Times New Roman" w:hAnsi="Times New Roman"/>
                <w:b/>
                <w:iCs/>
                <w:color w:val="000000"/>
                <w:sz w:val="18"/>
                <w:szCs w:val="18"/>
              </w:rPr>
              <w:t>(OBR-16</w:t>
            </w:r>
            <w:r w:rsidR="002A6DE1" w:rsidRPr="00DD03A6">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2A6DE1" w:rsidRPr="00B63E2B" w:rsidTr="00AB47E9">
        <w:trPr>
          <w:trHeight w:val="694"/>
        </w:trPr>
        <w:tc>
          <w:tcPr>
            <w:tcW w:w="3313" w:type="pct"/>
            <w:shd w:val="clear" w:color="auto" w:fill="auto"/>
            <w:vAlign w:val="center"/>
          </w:tcPr>
          <w:p w:rsidR="002A6DE1" w:rsidRPr="00C91109" w:rsidRDefault="00C91109" w:rsidP="007D51BF">
            <w:pPr>
              <w:pStyle w:val="Odstavekseznama"/>
              <w:numPr>
                <w:ilvl w:val="0"/>
                <w:numId w:val="40"/>
              </w:numPr>
              <w:spacing w:line="240" w:lineRule="auto"/>
              <w:ind w:left="357" w:hanging="357"/>
              <w:rPr>
                <w:rFonts w:ascii="Times New Roman" w:hAnsi="Times New Roman"/>
                <w:sz w:val="18"/>
                <w:szCs w:val="18"/>
              </w:rPr>
            </w:pPr>
            <w:r>
              <w:rPr>
                <w:rFonts w:ascii="Times New Roman" w:hAnsi="Times New Roman"/>
                <w:sz w:val="18"/>
                <w:szCs w:val="18"/>
              </w:rPr>
              <w:t>P</w:t>
            </w:r>
            <w:r w:rsidRPr="00C91109">
              <w:rPr>
                <w:rFonts w:ascii="Times New Roman" w:hAnsi="Times New Roman"/>
                <w:sz w:val="18"/>
                <w:szCs w:val="18"/>
              </w:rPr>
              <w:t>onudnik</w:t>
            </w:r>
            <w:r>
              <w:rPr>
                <w:rFonts w:ascii="Times New Roman" w:hAnsi="Times New Roman"/>
                <w:sz w:val="18"/>
                <w:szCs w:val="18"/>
              </w:rPr>
              <w:t xml:space="preserve"> zagotavlja na svoje stroške poskrbeti</w:t>
            </w:r>
            <w:r w:rsidRPr="00C91109">
              <w:rPr>
                <w:rFonts w:ascii="Times New Roman" w:hAnsi="Times New Roman"/>
                <w:sz w:val="18"/>
                <w:szCs w:val="18"/>
              </w:rPr>
              <w:t xml:space="preserve"> za predložitev izvida nadzora kakovosti storitev čiščenja (bris na snažnost) 2x letno </w:t>
            </w:r>
            <w:r w:rsidR="00624EFD">
              <w:rPr>
                <w:rFonts w:ascii="Times New Roman" w:hAnsi="Times New Roman"/>
                <w:sz w:val="18"/>
                <w:szCs w:val="18"/>
              </w:rPr>
              <w:t xml:space="preserve">za </w:t>
            </w:r>
            <w:r w:rsidRPr="00C91109">
              <w:rPr>
                <w:rFonts w:ascii="Times New Roman" w:hAnsi="Times New Roman"/>
                <w:sz w:val="18"/>
                <w:szCs w:val="18"/>
              </w:rPr>
              <w:t>vsak objekt naročnika posebej (4 hiše).</w:t>
            </w:r>
          </w:p>
        </w:tc>
        <w:tc>
          <w:tcPr>
            <w:tcW w:w="1687" w:type="pct"/>
            <w:shd w:val="clear" w:color="auto" w:fill="auto"/>
            <w:vAlign w:val="center"/>
          </w:tcPr>
          <w:p w:rsidR="002A6DE1" w:rsidRPr="002A6DE1" w:rsidRDefault="0042541F" w:rsidP="00AA3467">
            <w:pPr>
              <w:spacing w:line="240" w:lineRule="auto"/>
              <w:rPr>
                <w:rFonts w:ascii="Times New Roman" w:hAnsi="Times New Roman"/>
                <w:b/>
                <w:iCs/>
                <w:color w:val="000000"/>
                <w:sz w:val="18"/>
                <w:szCs w:val="18"/>
              </w:rPr>
            </w:pPr>
            <w:r w:rsidRPr="0042541F">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iCs/>
                <w:color w:val="000000"/>
                <w:sz w:val="18"/>
                <w:szCs w:val="18"/>
              </w:rPr>
              <w:t>vodilni partner v primeru skupne ponudbe</w:t>
            </w:r>
            <w:r w:rsidRPr="0042541F">
              <w:rPr>
                <w:rFonts w:ascii="Times New Roman" w:hAnsi="Times New Roman"/>
                <w:iCs/>
                <w:color w:val="000000"/>
                <w:sz w:val="18"/>
                <w:szCs w:val="18"/>
              </w:rPr>
              <w:t xml:space="preserve"> predloži</w:t>
            </w:r>
            <w:r w:rsidRPr="0042541F">
              <w:rPr>
                <w:rFonts w:ascii="Times New Roman" w:hAnsi="Times New Roman"/>
                <w:b/>
                <w:iCs/>
                <w:color w:val="000000"/>
                <w:sz w:val="18"/>
                <w:szCs w:val="18"/>
              </w:rPr>
              <w:t xml:space="preserve"> </w:t>
            </w:r>
            <w:r w:rsidR="00D470D7">
              <w:rPr>
                <w:rFonts w:ascii="Times New Roman" w:hAnsi="Times New Roman"/>
                <w:b/>
                <w:iCs/>
                <w:color w:val="000000"/>
                <w:sz w:val="18"/>
                <w:szCs w:val="18"/>
              </w:rPr>
              <w:t>Izjavo</w:t>
            </w:r>
            <w:r w:rsidR="00502F0A" w:rsidRPr="00502F0A">
              <w:rPr>
                <w:rFonts w:ascii="Times New Roman" w:hAnsi="Times New Roman"/>
                <w:b/>
                <w:iCs/>
                <w:color w:val="000000"/>
                <w:sz w:val="18"/>
                <w:szCs w:val="18"/>
              </w:rPr>
              <w:t xml:space="preserve"> o predložitvi izvida nadzora kakovosti storitev čiščenja</w:t>
            </w:r>
            <w:r w:rsidR="00502F0A">
              <w:rPr>
                <w:rFonts w:ascii="Times New Roman" w:hAnsi="Times New Roman"/>
                <w:b/>
                <w:iCs/>
                <w:color w:val="000000"/>
                <w:sz w:val="18"/>
                <w:szCs w:val="18"/>
              </w:rPr>
              <w:t xml:space="preserve"> </w:t>
            </w:r>
            <w:r w:rsidR="00E9127B" w:rsidRPr="00E9127B">
              <w:rPr>
                <w:rFonts w:ascii="Times New Roman" w:hAnsi="Times New Roman"/>
                <w:b/>
                <w:iCs/>
                <w:color w:val="000000"/>
                <w:sz w:val="18"/>
                <w:szCs w:val="18"/>
              </w:rPr>
              <w:t>(OBR-17</w:t>
            </w:r>
            <w:r w:rsidR="00502F0A" w:rsidRPr="00E9127B">
              <w:rPr>
                <w:rFonts w:ascii="Times New Roman" w:hAnsi="Times New Roman"/>
                <w:b/>
                <w:iCs/>
                <w:color w:val="000000"/>
                <w:sz w:val="18"/>
                <w:szCs w:val="18"/>
              </w:rPr>
              <w:t>)</w:t>
            </w:r>
            <w:r w:rsidR="00E9127B">
              <w:rPr>
                <w:rFonts w:ascii="Times New Roman" w:hAnsi="Times New Roman"/>
                <w:b/>
                <w:iCs/>
                <w:color w:val="000000"/>
                <w:sz w:val="18"/>
                <w:szCs w:val="18"/>
              </w:rPr>
              <w:t>.</w:t>
            </w:r>
          </w:p>
        </w:tc>
      </w:tr>
      <w:tr w:rsidR="00502F0A" w:rsidRPr="00B63E2B" w:rsidTr="00AB47E9">
        <w:trPr>
          <w:trHeight w:val="694"/>
        </w:trPr>
        <w:tc>
          <w:tcPr>
            <w:tcW w:w="3313" w:type="pct"/>
            <w:shd w:val="clear" w:color="auto" w:fill="auto"/>
            <w:vAlign w:val="center"/>
          </w:tcPr>
          <w:p w:rsidR="00502F0A" w:rsidRPr="00C91109" w:rsidRDefault="00C91109" w:rsidP="007D51BF">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Ponudnik zagotavlja</w:t>
            </w:r>
            <w:r w:rsidRPr="00C91109">
              <w:rPr>
                <w:rFonts w:ascii="Times New Roman" w:hAnsi="Times New Roman"/>
                <w:sz w:val="18"/>
                <w:szCs w:val="18"/>
              </w:rPr>
              <w:t xml:space="preserve"> nespremenljivost ponudbene cene za ves čas trajanja pogodbenega razmerja. </w:t>
            </w:r>
          </w:p>
        </w:tc>
        <w:tc>
          <w:tcPr>
            <w:tcW w:w="1687" w:type="pct"/>
            <w:shd w:val="clear" w:color="auto" w:fill="auto"/>
            <w:vAlign w:val="center"/>
          </w:tcPr>
          <w:p w:rsidR="00502F0A" w:rsidRPr="00502F0A" w:rsidRDefault="00F91665" w:rsidP="00AA3467">
            <w:pPr>
              <w:spacing w:line="240" w:lineRule="auto"/>
              <w:rPr>
                <w:rFonts w:ascii="Times New Roman" w:hAnsi="Times New Roman"/>
                <w:b/>
                <w:iCs/>
                <w:color w:val="000000"/>
                <w:sz w:val="18"/>
                <w:szCs w:val="18"/>
              </w:rPr>
            </w:pPr>
            <w:r w:rsidRPr="00F91665">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F91665">
              <w:rPr>
                <w:rFonts w:ascii="Times New Roman" w:hAnsi="Times New Roman"/>
                <w:iCs/>
                <w:color w:val="000000"/>
                <w:sz w:val="18"/>
                <w:szCs w:val="18"/>
              </w:rPr>
              <w:t xml:space="preserve"> predloži</w:t>
            </w:r>
            <w:r w:rsidRPr="00F91665">
              <w:rPr>
                <w:rFonts w:ascii="Times New Roman" w:hAnsi="Times New Roman"/>
                <w:b/>
                <w:iCs/>
                <w:color w:val="000000"/>
                <w:sz w:val="18"/>
                <w:szCs w:val="18"/>
              </w:rPr>
              <w:t xml:space="preserve"> </w:t>
            </w:r>
            <w:r>
              <w:rPr>
                <w:rFonts w:ascii="Times New Roman" w:hAnsi="Times New Roman"/>
                <w:b/>
                <w:iCs/>
                <w:color w:val="000000"/>
                <w:sz w:val="18"/>
                <w:szCs w:val="18"/>
              </w:rPr>
              <w:t>Izjavo</w:t>
            </w:r>
            <w:r w:rsidR="00502F0A" w:rsidRPr="00502F0A">
              <w:rPr>
                <w:rFonts w:ascii="Times New Roman" w:hAnsi="Times New Roman"/>
                <w:b/>
                <w:iCs/>
                <w:color w:val="000000"/>
                <w:sz w:val="18"/>
                <w:szCs w:val="18"/>
              </w:rPr>
              <w:t xml:space="preserve"> o fiksni ponudbeni ceni</w:t>
            </w:r>
            <w:r w:rsidR="00502F0A">
              <w:rPr>
                <w:rFonts w:ascii="Times New Roman" w:hAnsi="Times New Roman"/>
                <w:b/>
                <w:iCs/>
                <w:color w:val="000000"/>
                <w:sz w:val="18"/>
                <w:szCs w:val="18"/>
              </w:rPr>
              <w:t xml:space="preserve"> </w:t>
            </w:r>
            <w:r w:rsidR="00E9127B" w:rsidRPr="00E9127B">
              <w:rPr>
                <w:rFonts w:ascii="Times New Roman" w:hAnsi="Times New Roman"/>
                <w:b/>
                <w:iCs/>
                <w:color w:val="000000"/>
                <w:sz w:val="18"/>
                <w:szCs w:val="18"/>
              </w:rPr>
              <w:t>(OBR-18</w:t>
            </w:r>
            <w:r w:rsidR="00502F0A" w:rsidRPr="00E9127B">
              <w:rPr>
                <w:rFonts w:ascii="Times New Roman" w:hAnsi="Times New Roman"/>
                <w:b/>
                <w:iCs/>
                <w:color w:val="000000"/>
                <w:sz w:val="18"/>
                <w:szCs w:val="18"/>
              </w:rPr>
              <w:t>)</w:t>
            </w:r>
            <w:r w:rsidR="00E9127B">
              <w:rPr>
                <w:rFonts w:ascii="Times New Roman" w:hAnsi="Times New Roman"/>
                <w:b/>
                <w:iCs/>
                <w:color w:val="000000"/>
                <w:sz w:val="18"/>
                <w:szCs w:val="18"/>
              </w:rPr>
              <w:t>.</w:t>
            </w:r>
          </w:p>
        </w:tc>
      </w:tr>
      <w:tr w:rsidR="004E4EAE" w:rsidRPr="00B63E2B" w:rsidTr="00B5323E">
        <w:trPr>
          <w:trHeight w:val="269"/>
        </w:trPr>
        <w:tc>
          <w:tcPr>
            <w:tcW w:w="3313" w:type="pct"/>
            <w:shd w:val="clear" w:color="auto" w:fill="auto"/>
            <w:vAlign w:val="center"/>
          </w:tcPr>
          <w:p w:rsidR="0043241E" w:rsidRPr="0043241E" w:rsidRDefault="00EE207C" w:rsidP="007D51BF">
            <w:pPr>
              <w:pStyle w:val="Odstavekseznama"/>
              <w:numPr>
                <w:ilvl w:val="0"/>
                <w:numId w:val="40"/>
              </w:numPr>
              <w:spacing w:line="240" w:lineRule="auto"/>
              <w:ind w:left="357"/>
              <w:rPr>
                <w:rFonts w:ascii="Times New Roman" w:hAnsi="Times New Roman"/>
                <w:b/>
                <w:bCs/>
                <w:sz w:val="18"/>
                <w:szCs w:val="18"/>
              </w:rPr>
            </w:pPr>
            <w:r w:rsidRPr="00F64EF3">
              <w:rPr>
                <w:rFonts w:ascii="Times New Roman" w:hAnsi="Times New Roman"/>
                <w:bCs/>
                <w:sz w:val="18"/>
                <w:szCs w:val="18"/>
              </w:rPr>
              <w:t xml:space="preserve">Ponudnik izkaže </w:t>
            </w:r>
            <w:r w:rsidRPr="00F64EF3">
              <w:rPr>
                <w:rFonts w:ascii="Times New Roman" w:hAnsi="Times New Roman"/>
                <w:b/>
                <w:bCs/>
                <w:sz w:val="18"/>
                <w:szCs w:val="18"/>
              </w:rPr>
              <w:t>najmanj dva</w:t>
            </w:r>
            <w:r w:rsidR="00A54528">
              <w:rPr>
                <w:rFonts w:ascii="Times New Roman" w:hAnsi="Times New Roman"/>
                <w:b/>
                <w:bCs/>
                <w:sz w:val="18"/>
                <w:szCs w:val="18"/>
              </w:rPr>
              <w:t xml:space="preserve"> </w:t>
            </w:r>
            <w:r w:rsidR="00A54528" w:rsidRPr="00A54528">
              <w:rPr>
                <w:rFonts w:ascii="Times New Roman" w:hAnsi="Times New Roman"/>
                <w:bCs/>
                <w:sz w:val="18"/>
                <w:szCs w:val="18"/>
              </w:rPr>
              <w:t>(lahko tudi več)</w:t>
            </w:r>
            <w:r w:rsidRPr="00A54528">
              <w:rPr>
                <w:rFonts w:ascii="Times New Roman" w:hAnsi="Times New Roman"/>
                <w:bCs/>
                <w:sz w:val="18"/>
                <w:szCs w:val="18"/>
              </w:rPr>
              <w:t xml:space="preserve"> </w:t>
            </w:r>
            <w:r w:rsidRPr="00C91109">
              <w:rPr>
                <w:rFonts w:ascii="Times New Roman" w:hAnsi="Times New Roman"/>
                <w:bCs/>
                <w:sz w:val="18"/>
                <w:szCs w:val="18"/>
              </w:rPr>
              <w:t>referenčna posla primerljiva s predmetnim javnim</w:t>
            </w:r>
            <w:r w:rsidR="00A602E5">
              <w:rPr>
                <w:rFonts w:ascii="Times New Roman" w:hAnsi="Times New Roman"/>
                <w:bCs/>
                <w:sz w:val="18"/>
                <w:szCs w:val="18"/>
              </w:rPr>
              <w:t xml:space="preserve"> naročilom </w:t>
            </w:r>
            <w:r w:rsidRPr="00C91109">
              <w:rPr>
                <w:rFonts w:ascii="Times New Roman" w:hAnsi="Times New Roman"/>
                <w:bCs/>
                <w:sz w:val="18"/>
                <w:szCs w:val="18"/>
              </w:rPr>
              <w:t xml:space="preserve">v zadnjih treh </w:t>
            </w:r>
            <w:r w:rsidRPr="00C6373A">
              <w:rPr>
                <w:rFonts w:ascii="Times New Roman" w:hAnsi="Times New Roman"/>
                <w:bCs/>
                <w:sz w:val="18"/>
                <w:szCs w:val="18"/>
              </w:rPr>
              <w:t xml:space="preserve">letih (od </w:t>
            </w:r>
            <w:r w:rsidR="001546F4">
              <w:rPr>
                <w:rFonts w:ascii="Times New Roman" w:hAnsi="Times New Roman"/>
                <w:bCs/>
                <w:sz w:val="18"/>
                <w:szCs w:val="18"/>
              </w:rPr>
              <w:t>19.7</w:t>
            </w:r>
            <w:r w:rsidR="00DE44FF" w:rsidRPr="008949EC">
              <w:rPr>
                <w:rFonts w:ascii="Times New Roman" w:hAnsi="Times New Roman"/>
                <w:bCs/>
                <w:sz w:val="18"/>
                <w:szCs w:val="18"/>
              </w:rPr>
              <w:t>.2020</w:t>
            </w:r>
            <w:r w:rsidR="00286966" w:rsidRPr="008949EC">
              <w:rPr>
                <w:rFonts w:ascii="Times New Roman" w:hAnsi="Times New Roman"/>
                <w:bCs/>
                <w:sz w:val="18"/>
                <w:szCs w:val="18"/>
              </w:rPr>
              <w:t xml:space="preserve"> </w:t>
            </w:r>
            <w:r w:rsidRPr="008949EC">
              <w:rPr>
                <w:rFonts w:ascii="Times New Roman" w:hAnsi="Times New Roman"/>
                <w:bCs/>
                <w:sz w:val="18"/>
                <w:szCs w:val="18"/>
              </w:rPr>
              <w:t>do</w:t>
            </w:r>
            <w:r w:rsidR="001546F4">
              <w:rPr>
                <w:rFonts w:ascii="Times New Roman" w:hAnsi="Times New Roman"/>
                <w:bCs/>
                <w:sz w:val="18"/>
                <w:szCs w:val="18"/>
              </w:rPr>
              <w:t xml:space="preserve"> 19.7</w:t>
            </w:r>
            <w:r w:rsidR="00DE44FF" w:rsidRPr="008949EC">
              <w:rPr>
                <w:rFonts w:ascii="Times New Roman" w:hAnsi="Times New Roman"/>
                <w:bCs/>
                <w:sz w:val="18"/>
                <w:szCs w:val="18"/>
              </w:rPr>
              <w:t>.2023</w:t>
            </w:r>
            <w:r w:rsidR="0043241E" w:rsidRPr="008949EC">
              <w:rPr>
                <w:rFonts w:ascii="Times New Roman" w:hAnsi="Times New Roman"/>
                <w:bCs/>
                <w:sz w:val="18"/>
                <w:szCs w:val="18"/>
              </w:rPr>
              <w:t>)</w:t>
            </w:r>
            <w:r w:rsidR="0043241E">
              <w:rPr>
                <w:rFonts w:ascii="Times New Roman" w:hAnsi="Times New Roman"/>
                <w:bCs/>
                <w:sz w:val="18"/>
                <w:szCs w:val="18"/>
              </w:rPr>
              <w:t xml:space="preserve"> v višini </w:t>
            </w:r>
            <w:r w:rsidR="00D7334C" w:rsidRPr="008949EC">
              <w:rPr>
                <w:rFonts w:ascii="Times New Roman" w:hAnsi="Times New Roman"/>
                <w:bCs/>
                <w:sz w:val="18"/>
                <w:szCs w:val="18"/>
              </w:rPr>
              <w:t>920</w:t>
            </w:r>
            <w:r w:rsidR="0043241E" w:rsidRPr="008949EC">
              <w:rPr>
                <w:rFonts w:ascii="Times New Roman" w:hAnsi="Times New Roman"/>
                <w:bCs/>
                <w:sz w:val="18"/>
                <w:szCs w:val="18"/>
              </w:rPr>
              <w:t>.000,00</w:t>
            </w:r>
            <w:r w:rsidR="0043241E">
              <w:rPr>
                <w:rFonts w:ascii="Times New Roman" w:hAnsi="Times New Roman"/>
                <w:bCs/>
                <w:sz w:val="18"/>
                <w:szCs w:val="18"/>
              </w:rPr>
              <w:t xml:space="preserve"> EUR z DDV in kvadraturi čiščenja najmanj</w:t>
            </w:r>
            <w:r w:rsidR="00CA0A59">
              <w:rPr>
                <w:rFonts w:ascii="Times New Roman" w:hAnsi="Times New Roman"/>
                <w:bCs/>
                <w:sz w:val="18"/>
                <w:szCs w:val="18"/>
              </w:rPr>
              <w:t xml:space="preserve"> 1</w:t>
            </w:r>
            <w:r w:rsidR="00D7334C">
              <w:rPr>
                <w:rFonts w:ascii="Times New Roman" w:hAnsi="Times New Roman"/>
                <w:bCs/>
                <w:sz w:val="18"/>
                <w:szCs w:val="18"/>
              </w:rPr>
              <w:t>4</w:t>
            </w:r>
            <w:r w:rsidR="0043241E">
              <w:rPr>
                <w:rFonts w:ascii="Times New Roman" w:hAnsi="Times New Roman"/>
                <w:bCs/>
                <w:sz w:val="18"/>
                <w:szCs w:val="18"/>
              </w:rPr>
              <w:t>.000 m</w:t>
            </w:r>
            <w:r w:rsidR="0043241E">
              <w:rPr>
                <w:rFonts w:ascii="Times New Roman" w:hAnsi="Times New Roman"/>
                <w:bCs/>
                <w:sz w:val="18"/>
                <w:szCs w:val="18"/>
                <w:vertAlign w:val="superscript"/>
              </w:rPr>
              <w:t>2</w:t>
            </w:r>
            <w:r w:rsidR="0043241E">
              <w:rPr>
                <w:rFonts w:ascii="Times New Roman" w:hAnsi="Times New Roman"/>
                <w:bCs/>
                <w:sz w:val="18"/>
                <w:szCs w:val="18"/>
              </w:rPr>
              <w:t xml:space="preserve"> </w:t>
            </w:r>
            <w:r w:rsidR="0043241E" w:rsidRPr="0043241E">
              <w:rPr>
                <w:rFonts w:ascii="Times New Roman" w:hAnsi="Times New Roman"/>
                <w:b/>
                <w:bCs/>
                <w:i/>
                <w:color w:val="FF0000"/>
                <w:sz w:val="18"/>
                <w:szCs w:val="18"/>
              </w:rPr>
              <w:t>(naročnik bo upošteval vrednost reference z DDV</w:t>
            </w:r>
            <w:r w:rsidR="009307DE">
              <w:rPr>
                <w:rFonts w:ascii="Times New Roman" w:hAnsi="Times New Roman"/>
                <w:b/>
                <w:bCs/>
                <w:i/>
                <w:color w:val="FF0000"/>
                <w:sz w:val="18"/>
                <w:szCs w:val="18"/>
              </w:rPr>
              <w:t xml:space="preserve"> in kvadraturo</w:t>
            </w:r>
            <w:r w:rsidR="0043241E" w:rsidRPr="0043241E">
              <w:rPr>
                <w:rFonts w:ascii="Times New Roman" w:hAnsi="Times New Roman"/>
                <w:b/>
                <w:bCs/>
                <w:i/>
                <w:color w:val="FF0000"/>
                <w:sz w:val="18"/>
                <w:szCs w:val="18"/>
              </w:rPr>
              <w:t xml:space="preserve"> čiščenja za obe </w:t>
            </w:r>
            <w:r w:rsidR="009307DE" w:rsidRPr="0043241E">
              <w:rPr>
                <w:rFonts w:ascii="Times New Roman" w:hAnsi="Times New Roman"/>
                <w:b/>
                <w:bCs/>
                <w:i/>
                <w:color w:val="FF0000"/>
                <w:sz w:val="18"/>
                <w:szCs w:val="18"/>
              </w:rPr>
              <w:t>referenci</w:t>
            </w:r>
            <w:r w:rsidR="0043241E" w:rsidRPr="0043241E">
              <w:rPr>
                <w:rFonts w:ascii="Times New Roman" w:hAnsi="Times New Roman"/>
                <w:b/>
                <w:bCs/>
                <w:i/>
                <w:color w:val="FF0000"/>
                <w:sz w:val="18"/>
                <w:szCs w:val="18"/>
              </w:rPr>
              <w:t xml:space="preserve"> skupaj !!!).</w:t>
            </w:r>
          </w:p>
          <w:p w:rsidR="0043241E" w:rsidRPr="0043241E" w:rsidRDefault="0043241E" w:rsidP="0043241E">
            <w:pPr>
              <w:pStyle w:val="Odstavekseznama"/>
              <w:numPr>
                <w:ilvl w:val="0"/>
                <w:numId w:val="0"/>
              </w:numPr>
              <w:spacing w:line="240" w:lineRule="auto"/>
              <w:ind w:left="357"/>
              <w:rPr>
                <w:rFonts w:ascii="Times New Roman" w:hAnsi="Times New Roman"/>
                <w:b/>
                <w:bCs/>
                <w:sz w:val="18"/>
                <w:szCs w:val="18"/>
              </w:rPr>
            </w:pPr>
          </w:p>
          <w:p w:rsidR="00C91109" w:rsidRDefault="00EE207C" w:rsidP="0043241E">
            <w:pPr>
              <w:pStyle w:val="Odstavekseznama"/>
              <w:numPr>
                <w:ilvl w:val="0"/>
                <w:numId w:val="0"/>
              </w:numPr>
              <w:spacing w:line="240" w:lineRule="auto"/>
              <w:ind w:left="357"/>
              <w:rPr>
                <w:rFonts w:ascii="Times New Roman" w:hAnsi="Times New Roman"/>
                <w:b/>
                <w:bCs/>
                <w:sz w:val="18"/>
                <w:szCs w:val="18"/>
              </w:rPr>
            </w:pPr>
            <w:r w:rsidRPr="00C91109">
              <w:rPr>
                <w:rFonts w:ascii="Times New Roman" w:hAnsi="Times New Roman"/>
                <w:b/>
                <w:bCs/>
                <w:sz w:val="18"/>
                <w:szCs w:val="18"/>
              </w:rPr>
              <w:t xml:space="preserve">Kot referenčni posel šteje čiščenje bolnišnice, zdravstvenega doma, rehabilitacijskega centra ali socialnovarstvenega zavoda. </w:t>
            </w:r>
          </w:p>
          <w:p w:rsidR="00C91109" w:rsidRDefault="00C91109" w:rsidP="00C91109">
            <w:pPr>
              <w:pStyle w:val="Odstavekseznama"/>
              <w:numPr>
                <w:ilvl w:val="0"/>
                <w:numId w:val="0"/>
              </w:numPr>
              <w:spacing w:line="240" w:lineRule="auto"/>
              <w:ind w:left="357"/>
              <w:rPr>
                <w:rFonts w:ascii="Times New Roman" w:hAnsi="Times New Roman"/>
                <w:b/>
                <w:bCs/>
                <w:sz w:val="18"/>
                <w:szCs w:val="18"/>
              </w:rPr>
            </w:pPr>
          </w:p>
          <w:p w:rsidR="00EE207C" w:rsidRPr="00C91109" w:rsidRDefault="00EE207C" w:rsidP="00C91109">
            <w:pPr>
              <w:pStyle w:val="Odstavekseznama"/>
              <w:numPr>
                <w:ilvl w:val="0"/>
                <w:numId w:val="0"/>
              </w:numPr>
              <w:spacing w:line="240" w:lineRule="auto"/>
              <w:ind w:left="357"/>
              <w:rPr>
                <w:rFonts w:ascii="Times New Roman" w:hAnsi="Times New Roman"/>
                <w:b/>
                <w:bCs/>
                <w:sz w:val="18"/>
                <w:szCs w:val="18"/>
              </w:rPr>
            </w:pPr>
            <w:r w:rsidRPr="00C91109">
              <w:rPr>
                <w:rFonts w:ascii="Times New Roman" w:hAnsi="Times New Roman"/>
                <w:b/>
                <w:bCs/>
                <w:sz w:val="18"/>
                <w:szCs w:val="18"/>
              </w:rPr>
              <w:t xml:space="preserve">Iz izjave </w:t>
            </w:r>
            <w:r w:rsidR="00E9127B" w:rsidRPr="00E9127B">
              <w:rPr>
                <w:rFonts w:ascii="Times New Roman" w:hAnsi="Times New Roman"/>
                <w:b/>
                <w:bCs/>
                <w:sz w:val="18"/>
                <w:szCs w:val="18"/>
              </w:rPr>
              <w:t>(OBR-9a</w:t>
            </w:r>
            <w:r w:rsidRPr="00E9127B">
              <w:rPr>
                <w:rFonts w:ascii="Times New Roman" w:hAnsi="Times New Roman"/>
                <w:b/>
                <w:bCs/>
                <w:sz w:val="18"/>
                <w:szCs w:val="18"/>
              </w:rPr>
              <w:t>)</w:t>
            </w:r>
            <w:r w:rsidRPr="00C91109">
              <w:rPr>
                <w:rFonts w:ascii="Times New Roman" w:hAnsi="Times New Roman"/>
                <w:b/>
                <w:bCs/>
                <w:sz w:val="18"/>
                <w:szCs w:val="18"/>
              </w:rPr>
              <w:t xml:space="preserve"> ne sme izhajati, da bi bila ponudniku prekinjena pogodba zaradi krivdnih razlogov na njegovi strani!</w:t>
            </w:r>
          </w:p>
          <w:p w:rsidR="004E4EAE" w:rsidRPr="00556B09" w:rsidRDefault="004E4EAE" w:rsidP="00EE207C">
            <w:pPr>
              <w:pStyle w:val="Odstavekseznama"/>
              <w:numPr>
                <w:ilvl w:val="0"/>
                <w:numId w:val="0"/>
              </w:numPr>
              <w:spacing w:line="240" w:lineRule="auto"/>
              <w:ind w:left="357"/>
              <w:rPr>
                <w:rFonts w:ascii="Times New Roman" w:hAnsi="Times New Roman"/>
                <w:bCs/>
                <w:sz w:val="18"/>
                <w:szCs w:val="18"/>
              </w:rPr>
            </w:pPr>
          </w:p>
        </w:tc>
        <w:tc>
          <w:tcPr>
            <w:tcW w:w="1687" w:type="pct"/>
            <w:shd w:val="clear" w:color="auto" w:fill="auto"/>
            <w:vAlign w:val="center"/>
          </w:tcPr>
          <w:p w:rsidR="00096FC5" w:rsidRPr="00096FC5" w:rsidRDefault="004E4EAE" w:rsidP="00096FC5">
            <w:pPr>
              <w:rPr>
                <w:rFonts w:ascii="Times New Roman" w:hAnsi="Times New Roman"/>
                <w:b/>
                <w:sz w:val="18"/>
                <w:szCs w:val="18"/>
              </w:rPr>
            </w:pPr>
            <w:r>
              <w:rPr>
                <w:rFonts w:ascii="Times New Roman" w:hAnsi="Times New Roman"/>
                <w:color w:val="000000"/>
                <w:sz w:val="18"/>
                <w:szCs w:val="18"/>
              </w:rPr>
              <w:t xml:space="preserve">Ponudnik/partnerji v skupni ponudbi oziroma vodilni partner </w:t>
            </w:r>
            <w:r w:rsidRPr="002C3A6A">
              <w:rPr>
                <w:rFonts w:ascii="Times New Roman" w:hAnsi="Times New Roman"/>
                <w:color w:val="000000"/>
                <w:sz w:val="18"/>
                <w:szCs w:val="18"/>
              </w:rPr>
              <w:t>predloži</w:t>
            </w:r>
            <w:r w:rsidRPr="002C3A6A">
              <w:rPr>
                <w:rFonts w:ascii="Times New Roman" w:hAnsi="Times New Roman"/>
                <w:b/>
                <w:color w:val="000000"/>
                <w:sz w:val="18"/>
                <w:szCs w:val="18"/>
              </w:rPr>
              <w:t xml:space="preserve"> </w:t>
            </w:r>
            <w:r w:rsidR="00096FC5" w:rsidRPr="00096FC5">
              <w:rPr>
                <w:rFonts w:ascii="Times New Roman" w:hAnsi="Times New Roman"/>
                <w:b/>
                <w:sz w:val="18"/>
                <w:szCs w:val="18"/>
              </w:rPr>
              <w:t xml:space="preserve">reference </w:t>
            </w:r>
            <w:r w:rsidR="00E9127B" w:rsidRPr="00E9127B">
              <w:rPr>
                <w:rFonts w:ascii="Times New Roman" w:hAnsi="Times New Roman"/>
                <w:b/>
                <w:sz w:val="18"/>
                <w:szCs w:val="18"/>
              </w:rPr>
              <w:t>(OBR-9</w:t>
            </w:r>
            <w:r w:rsidR="00096FC5" w:rsidRPr="00E9127B">
              <w:rPr>
                <w:rFonts w:ascii="Times New Roman" w:hAnsi="Times New Roman"/>
                <w:b/>
                <w:sz w:val="18"/>
                <w:szCs w:val="18"/>
              </w:rPr>
              <w:t>)</w:t>
            </w:r>
            <w:r w:rsidR="0066417A">
              <w:rPr>
                <w:rFonts w:ascii="Times New Roman" w:hAnsi="Times New Roman"/>
                <w:b/>
                <w:sz w:val="18"/>
                <w:szCs w:val="18"/>
              </w:rPr>
              <w:t xml:space="preserve"> in </w:t>
            </w:r>
            <w:r w:rsidR="00096FC5" w:rsidRPr="00096FC5">
              <w:rPr>
                <w:rFonts w:ascii="Times New Roman" w:hAnsi="Times New Roman"/>
                <w:b/>
                <w:sz w:val="18"/>
                <w:szCs w:val="18"/>
              </w:rPr>
              <w:t xml:space="preserve">izjavo </w:t>
            </w:r>
            <w:r w:rsidR="0066417A" w:rsidRPr="0066417A">
              <w:rPr>
                <w:rFonts w:ascii="Times New Roman" w:hAnsi="Times New Roman"/>
                <w:b/>
                <w:sz w:val="18"/>
                <w:szCs w:val="18"/>
              </w:rPr>
              <w:t>(OBR-9</w:t>
            </w:r>
            <w:r w:rsidR="00096FC5" w:rsidRPr="0066417A">
              <w:rPr>
                <w:rFonts w:ascii="Times New Roman" w:hAnsi="Times New Roman"/>
                <w:b/>
                <w:sz w:val="18"/>
                <w:szCs w:val="18"/>
              </w:rPr>
              <w:t>a)</w:t>
            </w:r>
            <w:r w:rsidR="0066417A">
              <w:rPr>
                <w:rFonts w:ascii="Times New Roman" w:hAnsi="Times New Roman"/>
                <w:b/>
                <w:sz w:val="18"/>
                <w:szCs w:val="18"/>
              </w:rPr>
              <w:t xml:space="preserve"> ali </w:t>
            </w:r>
            <w:r w:rsidR="00096FC5" w:rsidRPr="00096FC5">
              <w:rPr>
                <w:rFonts w:ascii="Times New Roman" w:hAnsi="Times New Roman"/>
                <w:b/>
                <w:sz w:val="18"/>
                <w:szCs w:val="18"/>
              </w:rPr>
              <w:t>fotokopijo pogodbe o sklenjenem poslu v zadnjih treh let</w:t>
            </w:r>
            <w:r w:rsidR="00096FC5">
              <w:rPr>
                <w:rFonts w:ascii="Times New Roman" w:hAnsi="Times New Roman"/>
                <w:b/>
                <w:sz w:val="18"/>
                <w:szCs w:val="18"/>
              </w:rPr>
              <w:t xml:space="preserve">ih </w:t>
            </w:r>
            <w:r w:rsidR="00096FC5" w:rsidRPr="00DC4FB6">
              <w:rPr>
                <w:rFonts w:ascii="Times New Roman" w:hAnsi="Times New Roman"/>
                <w:b/>
                <w:sz w:val="18"/>
                <w:szCs w:val="18"/>
              </w:rPr>
              <w:t>(</w:t>
            </w:r>
            <w:r w:rsidR="006B3A2B">
              <w:rPr>
                <w:rFonts w:ascii="Times New Roman" w:hAnsi="Times New Roman"/>
                <w:b/>
                <w:bCs/>
                <w:sz w:val="18"/>
                <w:szCs w:val="18"/>
              </w:rPr>
              <w:t xml:space="preserve">od </w:t>
            </w:r>
            <w:r w:rsidR="00912820">
              <w:rPr>
                <w:rFonts w:ascii="Times New Roman" w:hAnsi="Times New Roman"/>
                <w:b/>
                <w:bCs/>
                <w:sz w:val="18"/>
                <w:szCs w:val="18"/>
              </w:rPr>
              <w:t>19.7</w:t>
            </w:r>
            <w:r w:rsidR="006B3A2B" w:rsidRPr="008949EC">
              <w:rPr>
                <w:rFonts w:ascii="Times New Roman" w:hAnsi="Times New Roman"/>
                <w:b/>
                <w:bCs/>
                <w:sz w:val="18"/>
                <w:szCs w:val="18"/>
              </w:rPr>
              <w:t>.2020</w:t>
            </w:r>
            <w:r w:rsidR="00912820">
              <w:rPr>
                <w:rFonts w:ascii="Times New Roman" w:hAnsi="Times New Roman"/>
                <w:b/>
                <w:bCs/>
                <w:sz w:val="18"/>
                <w:szCs w:val="18"/>
              </w:rPr>
              <w:t xml:space="preserve"> do </w:t>
            </w:r>
            <w:r w:rsidR="00AB1BA7" w:rsidRPr="008949EC">
              <w:rPr>
                <w:rFonts w:ascii="Times New Roman" w:hAnsi="Times New Roman"/>
                <w:b/>
                <w:bCs/>
                <w:sz w:val="18"/>
                <w:szCs w:val="18"/>
              </w:rPr>
              <w:t>1</w:t>
            </w:r>
            <w:r w:rsidR="00912820">
              <w:rPr>
                <w:rFonts w:ascii="Times New Roman" w:hAnsi="Times New Roman"/>
                <w:b/>
                <w:bCs/>
                <w:sz w:val="18"/>
                <w:szCs w:val="18"/>
              </w:rPr>
              <w:t>9.7</w:t>
            </w:r>
            <w:r w:rsidR="006B3A2B" w:rsidRPr="008949EC">
              <w:rPr>
                <w:rFonts w:ascii="Times New Roman" w:hAnsi="Times New Roman"/>
                <w:b/>
                <w:bCs/>
                <w:sz w:val="18"/>
                <w:szCs w:val="18"/>
              </w:rPr>
              <w:t>.2023</w:t>
            </w:r>
            <w:r w:rsidR="00096FC5" w:rsidRPr="00DC4FB6">
              <w:rPr>
                <w:rFonts w:ascii="Times New Roman" w:hAnsi="Times New Roman"/>
                <w:b/>
                <w:sz w:val="18"/>
                <w:szCs w:val="18"/>
              </w:rPr>
              <w:t>)</w:t>
            </w:r>
            <w:r w:rsidR="00096FC5">
              <w:rPr>
                <w:rFonts w:ascii="Times New Roman" w:hAnsi="Times New Roman"/>
                <w:b/>
                <w:sz w:val="18"/>
                <w:szCs w:val="18"/>
              </w:rPr>
              <w:t>, ki je trajal</w:t>
            </w:r>
            <w:r w:rsidR="00286966">
              <w:rPr>
                <w:rFonts w:ascii="Times New Roman" w:hAnsi="Times New Roman"/>
                <w:b/>
                <w:sz w:val="18"/>
                <w:szCs w:val="18"/>
              </w:rPr>
              <w:t>a</w:t>
            </w:r>
            <w:r w:rsidR="00096FC5">
              <w:rPr>
                <w:rFonts w:ascii="Times New Roman" w:hAnsi="Times New Roman"/>
                <w:b/>
                <w:sz w:val="18"/>
                <w:szCs w:val="18"/>
              </w:rPr>
              <w:t xml:space="preserve"> vsaj 6 mesecev</w:t>
            </w:r>
            <w:r w:rsidR="00096FC5" w:rsidRPr="00096FC5">
              <w:rPr>
                <w:rFonts w:ascii="Times New Roman" w:hAnsi="Times New Roman"/>
                <w:b/>
                <w:sz w:val="18"/>
                <w:szCs w:val="18"/>
              </w:rPr>
              <w:t>.</w:t>
            </w:r>
          </w:p>
          <w:p w:rsidR="004E4EAE" w:rsidRDefault="004E4EAE" w:rsidP="004E4EAE">
            <w:pPr>
              <w:spacing w:line="240" w:lineRule="auto"/>
              <w:rPr>
                <w:rFonts w:ascii="Times New Roman" w:hAnsi="Times New Roman"/>
                <w:b/>
                <w:color w:val="000000"/>
                <w:sz w:val="18"/>
                <w:szCs w:val="18"/>
              </w:rPr>
            </w:pPr>
          </w:p>
          <w:p w:rsidR="004E4EAE" w:rsidRPr="002C3A6A"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4E4EAE"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lastRenderedPageBreak/>
              <w:t>V primeru skupne ponudbe bo naročnik priznal reference vodilnega partnerja oziroma vseh partnerjev v skupni ponudbi.</w:t>
            </w:r>
          </w:p>
          <w:p w:rsidR="004E4EAE" w:rsidRPr="002C3A6A" w:rsidRDefault="004E4EAE" w:rsidP="004E4EAE">
            <w:pPr>
              <w:spacing w:line="240" w:lineRule="auto"/>
              <w:rPr>
                <w:rFonts w:ascii="Times New Roman" w:hAnsi="Times New Roman"/>
                <w:color w:val="000000"/>
                <w:sz w:val="18"/>
                <w:szCs w:val="18"/>
              </w:rPr>
            </w:pPr>
          </w:p>
          <w:p w:rsidR="004E4EAE" w:rsidRPr="00C97980" w:rsidRDefault="004E4EAE" w:rsidP="004E4EAE">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Pr>
                <w:rFonts w:ascii="Times New Roman" w:hAnsi="Times New Roman"/>
                <w:b/>
                <w:i/>
                <w:color w:val="000000"/>
                <w:sz w:val="18"/>
                <w:szCs w:val="18"/>
              </w:rPr>
              <w:t xml:space="preserve"> </w:t>
            </w:r>
            <w:r w:rsidRPr="00C97980">
              <w:rPr>
                <w:rFonts w:ascii="Times New Roman" w:hAnsi="Times New Roman"/>
                <w:b/>
                <w:i/>
                <w:color w:val="000000"/>
                <w:sz w:val="18"/>
                <w:szCs w:val="18"/>
              </w:rPr>
              <w:t>ter ne sme biti starejši od 6 mesecev šteto od roka za oddajo ponudbe</w:t>
            </w:r>
            <w:r>
              <w:rPr>
                <w:rFonts w:ascii="Times New Roman" w:hAnsi="Times New Roman"/>
                <w:b/>
                <w:i/>
                <w:color w:val="000000"/>
                <w:sz w:val="18"/>
                <w:szCs w:val="18"/>
              </w:rPr>
              <w:t>!!!</w:t>
            </w:r>
          </w:p>
        </w:tc>
      </w:tr>
    </w:tbl>
    <w:p w:rsidR="00C85EF1" w:rsidRPr="00DB30B9" w:rsidRDefault="00C85EF1" w:rsidP="00DB30B9">
      <w:pPr>
        <w:rPr>
          <w:lang w:eastAsia="en-US"/>
        </w:rPr>
      </w:pPr>
    </w:p>
    <w:p w:rsidR="00A76590" w:rsidRPr="00A76590" w:rsidRDefault="00A76590" w:rsidP="00AF1DEB">
      <w:pPr>
        <w:pStyle w:val="Naslov3"/>
      </w:pPr>
      <w:bookmarkStart w:id="35" w:name="_Toc23841188"/>
      <w:r>
        <w:t xml:space="preserve">2.9.3 </w:t>
      </w:r>
      <w:r w:rsidRPr="00A76590">
        <w:t>Drugi pogoji</w:t>
      </w:r>
      <w:bookmarkEnd w:id="35"/>
    </w:p>
    <w:p w:rsidR="0027439F" w:rsidRDefault="0027439F" w:rsidP="00353EF4">
      <w:pPr>
        <w:spacing w:line="240" w:lineRule="auto"/>
        <w:rPr>
          <w:rFonts w:ascii="Times New Roman" w:hAnsi="Times New Roman"/>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478"/>
      </w:tblGrid>
      <w:tr w:rsidR="00A76590" w:rsidRPr="00A76590" w:rsidTr="003858F2">
        <w:trPr>
          <w:jc w:val="center"/>
        </w:trPr>
        <w:tc>
          <w:tcPr>
            <w:tcW w:w="4809" w:type="dxa"/>
            <w:shd w:val="clear" w:color="auto" w:fill="F7CAAC"/>
            <w:vAlign w:val="center"/>
          </w:tcPr>
          <w:p w:rsidR="00A76590" w:rsidRPr="00A76590" w:rsidRDefault="00A76590" w:rsidP="00A76590">
            <w:pPr>
              <w:spacing w:line="240" w:lineRule="auto"/>
              <w:rPr>
                <w:rFonts w:ascii="Times New Roman" w:hAnsi="Times New Roman"/>
                <w:b/>
                <w:iCs/>
                <w:sz w:val="18"/>
                <w:szCs w:val="18"/>
              </w:rPr>
            </w:pPr>
            <w:r w:rsidRPr="00A76590">
              <w:rPr>
                <w:rFonts w:ascii="Times New Roman" w:hAnsi="Times New Roman"/>
                <w:b/>
                <w:iCs/>
                <w:sz w:val="18"/>
                <w:szCs w:val="18"/>
              </w:rPr>
              <w:t xml:space="preserve">DRUGI POGOJI (14. in 35. člen </w:t>
            </w:r>
            <w:proofErr w:type="spellStart"/>
            <w:r w:rsidRPr="00A76590">
              <w:rPr>
                <w:rFonts w:ascii="Times New Roman" w:hAnsi="Times New Roman"/>
                <w:b/>
                <w:iCs/>
                <w:sz w:val="18"/>
                <w:szCs w:val="18"/>
              </w:rPr>
              <w:t>ZIntPK</w:t>
            </w:r>
            <w:proofErr w:type="spellEnd"/>
            <w:r w:rsidRPr="00A76590">
              <w:rPr>
                <w:rFonts w:ascii="Times New Roman" w:hAnsi="Times New Roman"/>
                <w:b/>
                <w:iCs/>
                <w:sz w:val="18"/>
                <w:szCs w:val="18"/>
              </w:rPr>
              <w:t>)</w:t>
            </w:r>
          </w:p>
        </w:tc>
        <w:tc>
          <w:tcPr>
            <w:tcW w:w="4478" w:type="dxa"/>
            <w:shd w:val="clear" w:color="auto" w:fill="BDD6EE"/>
            <w:vAlign w:val="center"/>
          </w:tcPr>
          <w:p w:rsidR="00A76590" w:rsidRPr="00A76590" w:rsidRDefault="00A76590" w:rsidP="00A76590">
            <w:pPr>
              <w:spacing w:line="240" w:lineRule="auto"/>
              <w:jc w:val="center"/>
              <w:rPr>
                <w:rFonts w:ascii="Times New Roman" w:hAnsi="Times New Roman"/>
                <w:b/>
                <w:iCs/>
                <w:sz w:val="18"/>
                <w:szCs w:val="18"/>
              </w:rPr>
            </w:pPr>
            <w:r w:rsidRPr="00A76590">
              <w:rPr>
                <w:rFonts w:ascii="Times New Roman" w:hAnsi="Times New Roman"/>
                <w:b/>
                <w:iCs/>
                <w:sz w:val="18"/>
                <w:szCs w:val="18"/>
              </w:rPr>
              <w:t>DOKAZILA</w:t>
            </w:r>
          </w:p>
        </w:tc>
      </w:tr>
      <w:tr w:rsidR="00A76590" w:rsidRPr="00A76590" w:rsidTr="003858F2">
        <w:trPr>
          <w:trHeight w:val="1209"/>
          <w:jc w:val="center"/>
        </w:trPr>
        <w:tc>
          <w:tcPr>
            <w:tcW w:w="4809" w:type="dxa"/>
            <w:shd w:val="clear" w:color="auto" w:fill="auto"/>
            <w:vAlign w:val="center"/>
          </w:tcPr>
          <w:p w:rsidR="00D20130" w:rsidRPr="0093230D" w:rsidRDefault="00A76590" w:rsidP="0093230D">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w:t>
            </w:r>
            <w:r w:rsidR="005F4672" w:rsidRPr="005F4672">
              <w:rPr>
                <w:rFonts w:ascii="Times New Roman" w:hAnsi="Times New Roman"/>
                <w:iCs/>
                <w:sz w:val="18"/>
                <w:szCs w:val="18"/>
              </w:rPr>
              <w:t xml:space="preserve">ter subjekt, na katerega zmogljivosti se sklicuje ponudnik </w:t>
            </w:r>
            <w:r w:rsidRPr="00A76590">
              <w:rPr>
                <w:rFonts w:ascii="Times New Roman" w:hAnsi="Times New Roman"/>
                <w:iCs/>
                <w:sz w:val="18"/>
                <w:szCs w:val="18"/>
              </w:rPr>
              <w:t xml:space="preserve">ne smejo biti uvrščeni na seznam, poslovnih subjektov, s katerimi na podlagi 35. člena zakona o integriteti in preprečevanju korupcije </w:t>
            </w:r>
            <w:r w:rsidR="0093230D" w:rsidRPr="0093230D">
              <w:rPr>
                <w:rFonts w:ascii="Times New Roman" w:hAnsi="Times New Roman"/>
                <w:iCs/>
                <w:sz w:val="18"/>
                <w:szCs w:val="18"/>
              </w:rPr>
              <w:t xml:space="preserve">(Uradni list RS, št. 69/11 – uradno prečiščeno besedilo, 158/20, 3/22 – </w:t>
            </w:r>
            <w:proofErr w:type="spellStart"/>
            <w:r w:rsidR="0093230D" w:rsidRPr="0093230D">
              <w:rPr>
                <w:rFonts w:ascii="Times New Roman" w:hAnsi="Times New Roman"/>
                <w:iCs/>
                <w:sz w:val="18"/>
                <w:szCs w:val="18"/>
              </w:rPr>
              <w:t>ZDeb</w:t>
            </w:r>
            <w:proofErr w:type="spellEnd"/>
            <w:r w:rsidR="0093230D" w:rsidRPr="0093230D">
              <w:rPr>
                <w:rFonts w:ascii="Times New Roman" w:hAnsi="Times New Roman"/>
                <w:iCs/>
                <w:sz w:val="18"/>
                <w:szCs w:val="18"/>
              </w:rPr>
              <w:t xml:space="preserve"> in 16/23 – </w:t>
            </w:r>
            <w:proofErr w:type="spellStart"/>
            <w:r w:rsidR="0093230D" w:rsidRPr="0093230D">
              <w:rPr>
                <w:rFonts w:ascii="Times New Roman" w:hAnsi="Times New Roman"/>
                <w:iCs/>
                <w:sz w:val="18"/>
                <w:szCs w:val="18"/>
              </w:rPr>
              <w:t>ZZPri</w:t>
            </w:r>
            <w:proofErr w:type="spellEnd"/>
            <w:r w:rsidR="002A258B">
              <w:rPr>
                <w:rFonts w:ascii="Times New Roman" w:hAnsi="Times New Roman"/>
                <w:iCs/>
                <w:sz w:val="18"/>
                <w:szCs w:val="18"/>
              </w:rPr>
              <w:t xml:space="preserve">, v nadaljevanju: </w:t>
            </w:r>
            <w:proofErr w:type="spellStart"/>
            <w:r w:rsidR="002A258B" w:rsidRPr="002A258B">
              <w:rPr>
                <w:rFonts w:ascii="Times New Roman" w:hAnsi="Times New Roman"/>
                <w:iCs/>
                <w:sz w:val="18"/>
                <w:szCs w:val="18"/>
              </w:rPr>
              <w:t>ZIntPK</w:t>
            </w:r>
            <w:proofErr w:type="spellEnd"/>
            <w:r w:rsidR="0093230D" w:rsidRPr="0093230D">
              <w:rPr>
                <w:rFonts w:ascii="Times New Roman" w:hAnsi="Times New Roman"/>
                <w:iCs/>
                <w:sz w:val="18"/>
                <w:szCs w:val="18"/>
              </w:rPr>
              <w:t>)</w:t>
            </w:r>
            <w:r w:rsidR="0093230D">
              <w:rPr>
                <w:rFonts w:ascii="Times New Roman" w:hAnsi="Times New Roman"/>
                <w:iCs/>
                <w:sz w:val="18"/>
                <w:szCs w:val="18"/>
              </w:rPr>
              <w:t xml:space="preserve"> </w:t>
            </w:r>
            <w:r w:rsidRPr="0093230D">
              <w:rPr>
                <w:rFonts w:ascii="Times New Roman" w:hAnsi="Times New Roman"/>
                <w:iCs/>
                <w:sz w:val="18"/>
                <w:szCs w:val="18"/>
              </w:rPr>
              <w:t>naročniki ne smejo sodelovati.</w:t>
            </w:r>
          </w:p>
        </w:tc>
        <w:tc>
          <w:tcPr>
            <w:tcW w:w="4478" w:type="dxa"/>
            <w:vAlign w:val="center"/>
          </w:tcPr>
          <w:p w:rsidR="00A76590" w:rsidRPr="006C0420" w:rsidRDefault="006C0420" w:rsidP="005C1D9B">
            <w:pPr>
              <w:spacing w:line="240" w:lineRule="auto"/>
              <w:rPr>
                <w:rFonts w:ascii="Times New Roman" w:hAnsi="Times New Roman"/>
                <w:b/>
                <w:iCs/>
                <w:sz w:val="18"/>
                <w:szCs w:val="18"/>
              </w:rPr>
            </w:pPr>
            <w:r w:rsidRPr="006C0420">
              <w:rPr>
                <w:rFonts w:ascii="Times New Roman" w:hAnsi="Times New Roman"/>
                <w:b/>
                <w:iCs/>
                <w:sz w:val="18"/>
                <w:szCs w:val="18"/>
              </w:rPr>
              <w:t>Izjava o izpolnjevanju vseh zahtev naročnika (OBR-13)</w:t>
            </w:r>
          </w:p>
        </w:tc>
      </w:tr>
      <w:tr w:rsidR="00A76590" w:rsidRPr="00A76590" w:rsidTr="003858F2">
        <w:trPr>
          <w:trHeight w:val="425"/>
          <w:jc w:val="center"/>
        </w:trPr>
        <w:tc>
          <w:tcPr>
            <w:tcW w:w="4809" w:type="dxa"/>
            <w:shd w:val="clear" w:color="auto" w:fill="auto"/>
            <w:vAlign w:val="center"/>
          </w:tcPr>
          <w:p w:rsidR="0025666C" w:rsidRPr="0025666C" w:rsidRDefault="00A76590" w:rsidP="0025666C">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w:t>
            </w:r>
            <w:r w:rsidR="0025666C" w:rsidRPr="0025666C">
              <w:rPr>
                <w:rFonts w:ascii="Times New Roman" w:hAnsi="Times New Roman"/>
                <w:iCs/>
                <w:sz w:val="18"/>
                <w:szCs w:val="18"/>
              </w:rPr>
              <w:t xml:space="preserve">ter subjekt, na katerega zmogljivosti se sklicuje ponudnik </w:t>
            </w:r>
            <w:r w:rsidRPr="00A76590">
              <w:rPr>
                <w:rFonts w:ascii="Times New Roman" w:hAnsi="Times New Roman"/>
                <w:iCs/>
                <w:sz w:val="18"/>
                <w:szCs w:val="18"/>
              </w:rPr>
              <w:t xml:space="preserve">morajo v skladu s 6. odstavkom 14. člena </w:t>
            </w:r>
            <w:proofErr w:type="spellStart"/>
            <w:r w:rsidRPr="00A76590">
              <w:rPr>
                <w:rFonts w:ascii="Times New Roman" w:hAnsi="Times New Roman"/>
                <w:iCs/>
                <w:sz w:val="18"/>
                <w:szCs w:val="18"/>
              </w:rPr>
              <w:t>ZIntPK</w:t>
            </w:r>
            <w:proofErr w:type="spellEnd"/>
            <w:r w:rsidRPr="00A76590">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478" w:type="dxa"/>
            <w:vAlign w:val="center"/>
          </w:tcPr>
          <w:p w:rsidR="005325C8" w:rsidRPr="005325C8" w:rsidRDefault="00B11A0D" w:rsidP="005325C8">
            <w:pPr>
              <w:rPr>
                <w:rFonts w:ascii="Times New Roman" w:hAnsi="Times New Roman"/>
                <w:b/>
                <w:iCs/>
                <w:sz w:val="18"/>
                <w:szCs w:val="18"/>
              </w:rPr>
            </w:pPr>
            <w:r>
              <w:rPr>
                <w:rFonts w:ascii="Times New Roman" w:hAnsi="Times New Roman"/>
                <w:iCs/>
                <w:sz w:val="18"/>
                <w:szCs w:val="18"/>
              </w:rPr>
              <w:t>Ponudnik/partner v skupni ponudbi/</w:t>
            </w:r>
            <w:r w:rsidR="0025666C">
              <w:rPr>
                <w:rFonts w:ascii="Times New Roman" w:hAnsi="Times New Roman"/>
                <w:iCs/>
                <w:sz w:val="18"/>
                <w:szCs w:val="18"/>
              </w:rPr>
              <w:t>podizvajalec/</w:t>
            </w:r>
            <w:r w:rsidR="0025666C" w:rsidRPr="0025666C">
              <w:rPr>
                <w:rFonts w:ascii="Times New Roman" w:hAnsi="Times New Roman"/>
                <w:iCs/>
                <w:sz w:val="18"/>
                <w:szCs w:val="18"/>
              </w:rPr>
              <w:t xml:space="preserve">subjekt, na katerega zmogljivosti se sklicuje ponudnik </w:t>
            </w:r>
            <w:r w:rsidR="00A76590" w:rsidRPr="00A76590">
              <w:rPr>
                <w:rFonts w:ascii="Times New Roman" w:hAnsi="Times New Roman"/>
                <w:iCs/>
                <w:sz w:val="18"/>
                <w:szCs w:val="18"/>
              </w:rPr>
              <w:t xml:space="preserve">predložijo </w:t>
            </w:r>
            <w:r w:rsidRPr="003B754B">
              <w:rPr>
                <w:rFonts w:ascii="Times New Roman" w:hAnsi="Times New Roman"/>
                <w:b/>
                <w:iCs/>
                <w:sz w:val="18"/>
                <w:szCs w:val="18"/>
              </w:rPr>
              <w:t xml:space="preserve">Izjavo o udeležbi fizičnih in pravnih oseb v lastništvu ponudnika </w:t>
            </w:r>
            <w:r w:rsidR="00C445A6" w:rsidRPr="00C445A6">
              <w:rPr>
                <w:rFonts w:ascii="Times New Roman" w:hAnsi="Times New Roman"/>
                <w:b/>
                <w:iCs/>
                <w:sz w:val="18"/>
                <w:szCs w:val="18"/>
              </w:rPr>
              <w:t>(OBR-5</w:t>
            </w:r>
            <w:r w:rsidRPr="00C445A6">
              <w:rPr>
                <w:rFonts w:ascii="Times New Roman" w:hAnsi="Times New Roman"/>
                <w:b/>
                <w:iCs/>
                <w:sz w:val="18"/>
                <w:szCs w:val="18"/>
              </w:rPr>
              <w:t>).</w:t>
            </w:r>
          </w:p>
          <w:p w:rsidR="005325C8" w:rsidRDefault="005325C8" w:rsidP="005325C8">
            <w:pPr>
              <w:spacing w:line="240" w:lineRule="auto"/>
              <w:rPr>
                <w:rFonts w:ascii="Times New Roman" w:hAnsi="Times New Roman"/>
                <w:b/>
                <w:iCs/>
                <w:sz w:val="18"/>
                <w:szCs w:val="18"/>
              </w:rPr>
            </w:pPr>
          </w:p>
          <w:p w:rsidR="005325C8" w:rsidRDefault="005325C8" w:rsidP="005325C8">
            <w:pPr>
              <w:spacing w:line="240" w:lineRule="auto"/>
              <w:rPr>
                <w:rFonts w:ascii="Times New Roman" w:hAnsi="Times New Roman"/>
                <w:b/>
                <w:iCs/>
                <w:sz w:val="18"/>
                <w:szCs w:val="18"/>
              </w:rPr>
            </w:pPr>
          </w:p>
          <w:p w:rsidR="00A76590" w:rsidRPr="00A76590" w:rsidRDefault="00A76590" w:rsidP="005325C8">
            <w:pPr>
              <w:spacing w:line="240" w:lineRule="auto"/>
              <w:rPr>
                <w:rFonts w:ascii="Times New Roman" w:hAnsi="Times New Roman"/>
                <w:iCs/>
                <w:sz w:val="18"/>
                <w:szCs w:val="18"/>
              </w:rPr>
            </w:pPr>
          </w:p>
        </w:tc>
      </w:tr>
    </w:tbl>
    <w:p w:rsidR="00434193" w:rsidRDefault="00434193" w:rsidP="00EE2824">
      <w:pPr>
        <w:spacing w:line="240" w:lineRule="auto"/>
        <w:rPr>
          <w:rFonts w:ascii="Times New Roman" w:hAnsi="Times New Roman"/>
          <w:szCs w:val="22"/>
          <w:lang w:eastAsia="en-US"/>
        </w:rPr>
      </w:pPr>
    </w:p>
    <w:p w:rsidR="00527206" w:rsidRPr="00527206" w:rsidRDefault="00AB4921" w:rsidP="00AF1DEB">
      <w:pPr>
        <w:pStyle w:val="Naslov3"/>
      </w:pPr>
      <w:bookmarkStart w:id="36" w:name="_Toc23841189"/>
      <w:r>
        <w:t>2.10</w:t>
      </w:r>
      <w:r w:rsidR="00527206">
        <w:t xml:space="preserve"> </w:t>
      </w:r>
      <w:r w:rsidR="00527206" w:rsidRPr="00527206">
        <w:t xml:space="preserve">Veljavnost </w:t>
      </w:r>
      <w:r w:rsidR="00527206" w:rsidRPr="00C64A5F">
        <w:t>ponudbe</w:t>
      </w:r>
      <w:bookmarkEnd w:id="36"/>
    </w:p>
    <w:p w:rsidR="00527206" w:rsidRDefault="00527206" w:rsidP="00EE2824">
      <w:pPr>
        <w:spacing w:line="240" w:lineRule="auto"/>
        <w:rPr>
          <w:rFonts w:ascii="Times New Roman" w:hAnsi="Times New Roman"/>
          <w:szCs w:val="22"/>
          <w:lang w:eastAsia="en-US"/>
        </w:rPr>
      </w:pPr>
    </w:p>
    <w:p w:rsidR="004F3F67" w:rsidRPr="00B1043D" w:rsidRDefault="00E17498" w:rsidP="00EE2824">
      <w:pPr>
        <w:spacing w:line="240" w:lineRule="auto"/>
        <w:rPr>
          <w:rFonts w:ascii="Times New Roman" w:hAnsi="Times New Roman"/>
          <w:b/>
          <w:szCs w:val="22"/>
          <w:lang w:eastAsia="en-US"/>
        </w:rPr>
      </w:pPr>
      <w:r w:rsidRPr="00B1043D">
        <w:rPr>
          <w:rFonts w:ascii="Times New Roman" w:hAnsi="Times New Roman"/>
          <w:szCs w:val="22"/>
          <w:lang w:eastAsia="en-US"/>
        </w:rPr>
        <w:t>Ponudbe morajo</w:t>
      </w:r>
      <w:r w:rsidR="002857CA" w:rsidRPr="00B1043D">
        <w:rPr>
          <w:rFonts w:ascii="Times New Roman" w:hAnsi="Times New Roman"/>
          <w:szCs w:val="22"/>
          <w:lang w:eastAsia="en-US"/>
        </w:rPr>
        <w:t xml:space="preserve"> biti veljavne </w:t>
      </w:r>
      <w:r w:rsidR="00AC12A6" w:rsidRPr="00B1043D">
        <w:rPr>
          <w:rFonts w:ascii="Times New Roman" w:hAnsi="Times New Roman"/>
          <w:szCs w:val="22"/>
          <w:lang w:eastAsia="en-US"/>
        </w:rPr>
        <w:t xml:space="preserve">do </w:t>
      </w:r>
      <w:r w:rsidR="0003413D" w:rsidRPr="003E390F">
        <w:rPr>
          <w:rFonts w:ascii="Times New Roman" w:hAnsi="Times New Roman"/>
          <w:b/>
          <w:szCs w:val="22"/>
          <w:lang w:eastAsia="en-US"/>
        </w:rPr>
        <w:t>31.8</w:t>
      </w:r>
      <w:r w:rsidR="00E1350A" w:rsidRPr="003E390F">
        <w:rPr>
          <w:rFonts w:ascii="Times New Roman" w:hAnsi="Times New Roman"/>
          <w:b/>
          <w:szCs w:val="22"/>
          <w:lang w:eastAsia="en-US"/>
        </w:rPr>
        <w:t>.2026.</w:t>
      </w:r>
      <w:r w:rsidR="00E1350A" w:rsidRPr="00B1043D">
        <w:rPr>
          <w:rFonts w:ascii="Times New Roman" w:hAnsi="Times New Roman"/>
          <w:szCs w:val="22"/>
          <w:lang w:eastAsia="en-US"/>
        </w:rPr>
        <w:t xml:space="preserve">   </w:t>
      </w:r>
    </w:p>
    <w:p w:rsidR="00C64A5F" w:rsidRDefault="00C64A5F" w:rsidP="00EE2824">
      <w:pPr>
        <w:spacing w:line="240" w:lineRule="auto"/>
        <w:rPr>
          <w:rFonts w:ascii="Times New Roman" w:hAnsi="Times New Roman"/>
          <w:szCs w:val="22"/>
          <w:lang w:eastAsia="en-US"/>
        </w:rPr>
      </w:pPr>
    </w:p>
    <w:p w:rsidR="00527206" w:rsidRDefault="00331B79" w:rsidP="00AF1DEB">
      <w:pPr>
        <w:pStyle w:val="Naslov3"/>
      </w:pPr>
      <w:bookmarkStart w:id="37" w:name="_Toc23841190"/>
      <w:r>
        <w:t>2.11</w:t>
      </w:r>
      <w:r w:rsidR="00527206">
        <w:t xml:space="preserve"> Variantne ponudbe</w:t>
      </w:r>
      <w:bookmarkEnd w:id="37"/>
    </w:p>
    <w:p w:rsidR="00527206" w:rsidRDefault="00527206" w:rsidP="00EE2824">
      <w:pPr>
        <w:spacing w:line="240" w:lineRule="auto"/>
        <w:rPr>
          <w:rFonts w:ascii="Times New Roman" w:hAnsi="Times New Roman"/>
          <w:szCs w:val="22"/>
          <w:lang w:eastAsia="en-US"/>
        </w:rPr>
      </w:pPr>
    </w:p>
    <w:p w:rsidR="009179EB" w:rsidRPr="009179EB" w:rsidRDefault="009179EB" w:rsidP="00EE2824">
      <w:pPr>
        <w:spacing w:line="240" w:lineRule="auto"/>
        <w:rPr>
          <w:rFonts w:ascii="Times New Roman" w:hAnsi="Times New Roman"/>
          <w:szCs w:val="22"/>
          <w:lang w:eastAsia="en-US"/>
        </w:rPr>
      </w:pPr>
      <w:r w:rsidRPr="009179EB">
        <w:rPr>
          <w:rFonts w:ascii="Times New Roman" w:hAnsi="Times New Roman"/>
          <w:szCs w:val="22"/>
          <w:lang w:eastAsia="en-US"/>
        </w:rPr>
        <w:t>Variantne ponudbe ne bodo upoštevane</w:t>
      </w:r>
      <w:r>
        <w:rPr>
          <w:rFonts w:ascii="Times New Roman" w:hAnsi="Times New Roman"/>
          <w:szCs w:val="22"/>
          <w:lang w:eastAsia="en-US"/>
        </w:rPr>
        <w:t>.</w:t>
      </w:r>
    </w:p>
    <w:p w:rsidR="00FE4CD1" w:rsidRPr="00350F7A" w:rsidRDefault="00FE4CD1" w:rsidP="00350F7A">
      <w:pPr>
        <w:spacing w:line="240" w:lineRule="auto"/>
        <w:rPr>
          <w:rFonts w:ascii="Times New Roman" w:hAnsi="Times New Roman"/>
          <w:szCs w:val="22"/>
          <w:lang w:eastAsia="en-US"/>
        </w:rPr>
      </w:pPr>
    </w:p>
    <w:p w:rsidR="00FE7FDF" w:rsidRDefault="006D39CC" w:rsidP="00AF1DEB">
      <w:pPr>
        <w:pStyle w:val="Naslov3"/>
        <w:numPr>
          <w:ilvl w:val="0"/>
          <w:numId w:val="21"/>
        </w:numPr>
      </w:pPr>
      <w:bookmarkStart w:id="38" w:name="_Toc23841191"/>
      <w:r w:rsidRPr="006D39CC">
        <w:t>S</w:t>
      </w:r>
      <w:r w:rsidR="00882C96">
        <w:t>KLENITEV</w:t>
      </w:r>
      <w:r w:rsidR="00426542">
        <w:t xml:space="preserve"> </w:t>
      </w:r>
      <w:r w:rsidRPr="006D39CC">
        <w:t>POGODBE</w:t>
      </w:r>
      <w:r w:rsidR="00882C96">
        <w:t xml:space="preserve"> IN SPREMEMBE POGODBE</w:t>
      </w:r>
      <w:r w:rsidRPr="006D39CC">
        <w:t xml:space="preserve"> O IZVEDBI JAVNEGA NAROČILA TER MERILO ZA IZBOR PONUDBE</w:t>
      </w:r>
      <w:bookmarkEnd w:id="38"/>
    </w:p>
    <w:p w:rsidR="00C30952" w:rsidRDefault="00C30952" w:rsidP="00FE7FDF">
      <w:pPr>
        <w:spacing w:line="240" w:lineRule="auto"/>
        <w:rPr>
          <w:lang w:eastAsia="en-US"/>
        </w:rPr>
      </w:pPr>
    </w:p>
    <w:p w:rsidR="00EF79F4" w:rsidRPr="00EF79F4" w:rsidRDefault="00EF79F4" w:rsidP="00EF79F4">
      <w:pPr>
        <w:spacing w:line="240" w:lineRule="auto"/>
        <w:rPr>
          <w:rFonts w:ascii="Times New Roman" w:hAnsi="Times New Roman"/>
          <w:color w:val="000000" w:themeColor="text1"/>
          <w:lang w:eastAsia="en-US"/>
        </w:rPr>
      </w:pPr>
      <w:r w:rsidRPr="00EF79F4">
        <w:rPr>
          <w:rFonts w:ascii="Times New Roman" w:hAnsi="Times New Roman"/>
          <w:color w:val="000000" w:themeColor="text1"/>
          <w:lang w:eastAsia="en-US"/>
        </w:rPr>
        <w:t>Naročnik bo sklenil pogodbo z najugodnejšim ponudnikom za pogodbeno obdo</w:t>
      </w:r>
      <w:r>
        <w:rPr>
          <w:rFonts w:ascii="Times New Roman" w:hAnsi="Times New Roman"/>
          <w:color w:val="000000" w:themeColor="text1"/>
          <w:lang w:eastAsia="en-US"/>
        </w:rPr>
        <w:t xml:space="preserve">bje treh let, predvidoma od </w:t>
      </w:r>
      <w:r w:rsidR="00FE3535" w:rsidRPr="003E390F">
        <w:rPr>
          <w:rFonts w:ascii="Times New Roman" w:hAnsi="Times New Roman"/>
          <w:b/>
          <w:color w:val="000000" w:themeColor="text1"/>
          <w:lang w:eastAsia="en-US"/>
        </w:rPr>
        <w:t>1.9</w:t>
      </w:r>
      <w:r w:rsidR="00C50438" w:rsidRPr="003E390F">
        <w:rPr>
          <w:rFonts w:ascii="Times New Roman" w:hAnsi="Times New Roman"/>
          <w:b/>
          <w:color w:val="000000" w:themeColor="text1"/>
          <w:lang w:eastAsia="en-US"/>
        </w:rPr>
        <w:t>.2023</w:t>
      </w:r>
      <w:r w:rsidR="00EA73B4" w:rsidRPr="003E390F">
        <w:rPr>
          <w:rFonts w:ascii="Times New Roman" w:hAnsi="Times New Roman"/>
          <w:b/>
          <w:color w:val="000000" w:themeColor="text1"/>
          <w:lang w:eastAsia="en-US"/>
        </w:rPr>
        <w:t xml:space="preserve"> do 31</w:t>
      </w:r>
      <w:r w:rsidR="00FE3535" w:rsidRPr="003E390F">
        <w:rPr>
          <w:rFonts w:ascii="Times New Roman" w:hAnsi="Times New Roman"/>
          <w:b/>
          <w:color w:val="000000" w:themeColor="text1"/>
          <w:lang w:eastAsia="en-US"/>
        </w:rPr>
        <w:t>.8</w:t>
      </w:r>
      <w:r w:rsidR="00C50438" w:rsidRPr="003E390F">
        <w:rPr>
          <w:rFonts w:ascii="Times New Roman" w:hAnsi="Times New Roman"/>
          <w:b/>
          <w:color w:val="000000" w:themeColor="text1"/>
          <w:lang w:eastAsia="en-US"/>
        </w:rPr>
        <w:t>.2026</w:t>
      </w:r>
      <w:r w:rsidRPr="003E390F">
        <w:rPr>
          <w:rFonts w:ascii="Times New Roman" w:hAnsi="Times New Roman"/>
          <w:color w:val="000000" w:themeColor="text1"/>
          <w:lang w:eastAsia="en-US"/>
        </w:rPr>
        <w:t>.</w:t>
      </w:r>
    </w:p>
    <w:p w:rsidR="00EF79F4" w:rsidRPr="00EF79F4" w:rsidRDefault="00EF79F4" w:rsidP="00EF79F4">
      <w:pPr>
        <w:spacing w:line="240" w:lineRule="auto"/>
        <w:rPr>
          <w:rFonts w:ascii="Times New Roman" w:hAnsi="Times New Roman"/>
          <w:color w:val="000000" w:themeColor="text1"/>
          <w:lang w:eastAsia="en-US"/>
        </w:rPr>
      </w:pPr>
    </w:p>
    <w:p w:rsidR="006104A9" w:rsidRPr="00882C96" w:rsidRDefault="000930C5" w:rsidP="006104A9">
      <w:pPr>
        <w:spacing w:line="240" w:lineRule="auto"/>
        <w:rPr>
          <w:rFonts w:ascii="Times New Roman" w:hAnsi="Times New Roman"/>
          <w:lang w:eastAsia="en-US"/>
        </w:rPr>
      </w:pPr>
      <w:r>
        <w:rPr>
          <w:rFonts w:ascii="Times New Roman" w:hAnsi="Times New Roman"/>
          <w:lang w:eastAsia="en-US"/>
        </w:rPr>
        <w:t>V skladu s</w:t>
      </w:r>
      <w:r w:rsidR="00513DDF">
        <w:rPr>
          <w:rFonts w:ascii="Times New Roman" w:hAnsi="Times New Roman"/>
          <w:lang w:eastAsia="en-US"/>
        </w:rPr>
        <w:t xml:space="preserve"> 95. členom ZJN-3</w:t>
      </w:r>
      <w:r w:rsidR="006104A9" w:rsidRPr="00882C96">
        <w:rPr>
          <w:rFonts w:ascii="Times New Roman" w:hAnsi="Times New Roman"/>
          <w:lang w:eastAsia="en-US"/>
        </w:rPr>
        <w:t xml:space="preserve"> se lahko pogodba o izvedbi javnega naročila spremeni brez novega postopka javnega naročanja v katerem koli od naslednjih primerov:</w:t>
      </w:r>
    </w:p>
    <w:tbl>
      <w:tblPr>
        <w:tblW w:w="0" w:type="auto"/>
        <w:tblInd w:w="108" w:type="dxa"/>
        <w:tblLook w:val="04A0" w:firstRow="1" w:lastRow="0" w:firstColumn="1" w:lastColumn="0" w:noHBand="0" w:noVBand="1"/>
      </w:tblPr>
      <w:tblGrid>
        <w:gridCol w:w="9180"/>
      </w:tblGrid>
      <w:tr w:rsidR="006104A9" w:rsidRPr="00882C96" w:rsidTr="00287E6F">
        <w:tc>
          <w:tcPr>
            <w:tcW w:w="0" w:type="auto"/>
            <w:tcMar>
              <w:top w:w="0" w:type="auto"/>
              <w:bottom w:w="0" w:type="auto"/>
            </w:tcMar>
          </w:tcPr>
          <w:p w:rsidR="006104A9" w:rsidRPr="00882C96" w:rsidRDefault="006104A9" w:rsidP="007D51BF">
            <w:pPr>
              <w:numPr>
                <w:ilvl w:val="0"/>
                <w:numId w:val="39"/>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rsidR="006104A9" w:rsidRPr="00882C96" w:rsidRDefault="006104A9" w:rsidP="007D51BF">
            <w:pPr>
              <w:numPr>
                <w:ilvl w:val="0"/>
                <w:numId w:val="39"/>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za dodatne dobave blaga, ki jih izvede prvotni dobavitelj, če so potrebne, čeprav niso bile vključene v prvotno javno naročilo, in če zamenjava dobavitelja:</w:t>
            </w:r>
          </w:p>
        </w:tc>
      </w:tr>
      <w:tr w:rsidR="006104A9" w:rsidRPr="00882C96" w:rsidTr="00287E6F">
        <w:tc>
          <w:tcPr>
            <w:tcW w:w="0" w:type="auto"/>
            <w:tcMar>
              <w:top w:w="0" w:type="auto"/>
              <w:bottom w:w="0" w:type="auto"/>
            </w:tcMar>
          </w:tcPr>
          <w:p w:rsidR="006104A9" w:rsidRPr="00882C96" w:rsidRDefault="006104A9" w:rsidP="007D51BF">
            <w:pPr>
              <w:numPr>
                <w:ilvl w:val="0"/>
                <w:numId w:val="36"/>
              </w:numPr>
              <w:spacing w:line="240" w:lineRule="auto"/>
              <w:rPr>
                <w:rFonts w:ascii="Times New Roman" w:hAnsi="Times New Roman"/>
                <w:lang w:eastAsia="en-US"/>
              </w:rPr>
            </w:pPr>
            <w:r w:rsidRPr="00882C96">
              <w:rPr>
                <w:rFonts w:ascii="Times New Roman" w:hAnsi="Times New Roman"/>
                <w:lang w:eastAsia="en-US"/>
              </w:rPr>
              <w:lastRenderedPageBreak/>
              <w:t>ni mogoča iz ekonomskih ali tehničnih razlogov, kot so zahteve glede zamenljivosti ali interoperabilnosti z obstoječo opremo, storitvami, naročenimi v okviru prvotnega javnega naročila, ter</w:t>
            </w:r>
          </w:p>
          <w:p w:rsidR="006104A9" w:rsidRPr="00882C96" w:rsidRDefault="006104A9" w:rsidP="007D51BF">
            <w:pPr>
              <w:numPr>
                <w:ilvl w:val="0"/>
                <w:numId w:val="36"/>
              </w:numPr>
              <w:spacing w:line="240" w:lineRule="auto"/>
              <w:rPr>
                <w:rFonts w:ascii="Times New Roman" w:hAnsi="Times New Roman"/>
                <w:lang w:eastAsia="en-US"/>
              </w:rPr>
            </w:pPr>
            <w:r w:rsidRPr="00882C96">
              <w:rPr>
                <w:rFonts w:ascii="Times New Roman" w:hAnsi="Times New Roman"/>
                <w:lang w:eastAsia="en-US"/>
              </w:rPr>
              <w:t>bi naročniku povzročila velike nevšečnosti ali znatno podvajanje stroškov;</w:t>
            </w:r>
          </w:p>
        </w:tc>
      </w:tr>
      <w:tr w:rsidR="006104A9" w:rsidRPr="00882C96" w:rsidTr="00287E6F">
        <w:tc>
          <w:tcPr>
            <w:tcW w:w="0" w:type="auto"/>
            <w:tcMar>
              <w:top w:w="0" w:type="auto"/>
              <w:bottom w:w="0" w:type="auto"/>
            </w:tcMar>
          </w:tcPr>
          <w:p w:rsidR="006104A9" w:rsidRPr="00882C96" w:rsidRDefault="006104A9" w:rsidP="00287E6F">
            <w:pPr>
              <w:spacing w:line="240" w:lineRule="auto"/>
              <w:rPr>
                <w:rFonts w:ascii="Times New Roman" w:hAnsi="Times New Roman"/>
                <w:lang w:eastAsia="en-US"/>
              </w:rPr>
            </w:pPr>
            <w:r w:rsidRPr="00882C96">
              <w:rPr>
                <w:rFonts w:ascii="Times New Roman" w:hAnsi="Times New Roman"/>
                <w:lang w:eastAsia="en-US"/>
              </w:rPr>
              <w:t>3. Če je sprememba potrebna zaradi okoliščin, ki jih skrben naročnik ni mogel predvideti, in sprememba ne spreminja splošne narave javnega naročila;</w:t>
            </w:r>
          </w:p>
          <w:p w:rsidR="006104A9" w:rsidRPr="00882C96" w:rsidRDefault="006104A9" w:rsidP="00287E6F">
            <w:pPr>
              <w:spacing w:line="240" w:lineRule="auto"/>
              <w:rPr>
                <w:rFonts w:ascii="Times New Roman" w:hAnsi="Times New Roman"/>
                <w:lang w:eastAsia="en-US"/>
              </w:rPr>
            </w:pPr>
            <w:r w:rsidRPr="00882C96">
              <w:rPr>
                <w:rFonts w:ascii="Times New Roman" w:hAnsi="Times New Roman"/>
                <w:lang w:eastAsia="en-US"/>
              </w:rPr>
              <w:t>4. Če izvajalca, ki mu je naročnik prvotno oddal javno naročilo, zamenja nov dobavitelj kot posledica enega od naslednjih razlogov:</w:t>
            </w:r>
          </w:p>
        </w:tc>
      </w:tr>
      <w:tr w:rsidR="006104A9" w:rsidRPr="00882C96" w:rsidTr="00287E6F">
        <w:tc>
          <w:tcPr>
            <w:tcW w:w="0" w:type="auto"/>
            <w:tcMar>
              <w:top w:w="0" w:type="auto"/>
              <w:bottom w:w="0" w:type="auto"/>
            </w:tcMar>
          </w:tcPr>
          <w:p w:rsidR="006104A9" w:rsidRPr="00882C96" w:rsidRDefault="006104A9" w:rsidP="007D51BF">
            <w:pPr>
              <w:numPr>
                <w:ilvl w:val="0"/>
                <w:numId w:val="37"/>
              </w:numPr>
              <w:spacing w:line="240" w:lineRule="auto"/>
              <w:rPr>
                <w:rFonts w:ascii="Times New Roman" w:hAnsi="Times New Roman"/>
                <w:lang w:eastAsia="en-US"/>
              </w:rPr>
            </w:pPr>
            <w:r w:rsidRPr="00882C96">
              <w:rPr>
                <w:rFonts w:ascii="Times New Roman" w:hAnsi="Times New Roman"/>
                <w:lang w:eastAsia="en-US"/>
              </w:rPr>
              <w:t xml:space="preserve">nedvoumna določba </w:t>
            </w:r>
            <w:r>
              <w:rPr>
                <w:rFonts w:ascii="Times New Roman" w:hAnsi="Times New Roman"/>
                <w:lang w:eastAsia="en-US"/>
              </w:rPr>
              <w:t>o reviziji ali opcija v skladu s</w:t>
            </w:r>
            <w:r w:rsidRPr="00882C96">
              <w:rPr>
                <w:rFonts w:ascii="Times New Roman" w:hAnsi="Times New Roman"/>
                <w:lang w:eastAsia="en-US"/>
              </w:rPr>
              <w:t xml:space="preserve"> 1. točko;</w:t>
            </w:r>
          </w:p>
          <w:p w:rsidR="006104A9" w:rsidRPr="00882C96" w:rsidRDefault="006104A9" w:rsidP="007D51BF">
            <w:pPr>
              <w:numPr>
                <w:ilvl w:val="0"/>
                <w:numId w:val="37"/>
              </w:numPr>
              <w:spacing w:line="240" w:lineRule="auto"/>
              <w:rPr>
                <w:rFonts w:ascii="Times New Roman" w:hAnsi="Times New Roman"/>
                <w:lang w:eastAsia="en-US"/>
              </w:rPr>
            </w:pPr>
            <w:r w:rsidRPr="00882C96">
              <w:rPr>
                <w:rFonts w:ascii="Times New Roman" w:hAnsi="Times New Roman"/>
                <w:lang w:eastAsia="en-US"/>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6104A9" w:rsidRPr="00882C96" w:rsidTr="00287E6F">
        <w:tc>
          <w:tcPr>
            <w:tcW w:w="0" w:type="auto"/>
            <w:tcMar>
              <w:top w:w="0" w:type="auto"/>
              <w:bottom w:w="0" w:type="auto"/>
            </w:tcMar>
          </w:tcPr>
          <w:p w:rsidR="006104A9" w:rsidRPr="00882C96" w:rsidRDefault="006104A9" w:rsidP="00287E6F">
            <w:pPr>
              <w:spacing w:line="240" w:lineRule="auto"/>
              <w:rPr>
                <w:rFonts w:ascii="Times New Roman" w:hAnsi="Times New Roman"/>
                <w:lang w:eastAsia="en-US"/>
              </w:rPr>
            </w:pPr>
            <w:r w:rsidRPr="00882C96">
              <w:rPr>
                <w:rFonts w:ascii="Times New Roman" w:hAnsi="Times New Roman"/>
                <w:lang w:eastAsia="en-US"/>
              </w:rPr>
              <w:t>5. Če sprememba ne glede na njeno vrednost ni bistvena.</w:t>
            </w:r>
          </w:p>
        </w:tc>
      </w:tr>
    </w:tbl>
    <w:p w:rsidR="006104A9" w:rsidRPr="00882C96" w:rsidRDefault="006104A9" w:rsidP="006104A9">
      <w:pPr>
        <w:spacing w:line="240" w:lineRule="auto"/>
        <w:rPr>
          <w:rFonts w:ascii="Times New Roman" w:hAnsi="Times New Roman"/>
          <w:lang w:eastAsia="en-US"/>
        </w:rPr>
      </w:pPr>
    </w:p>
    <w:p w:rsidR="006104A9" w:rsidRPr="00882C96" w:rsidRDefault="006104A9" w:rsidP="006104A9">
      <w:pPr>
        <w:spacing w:line="240" w:lineRule="auto"/>
        <w:rPr>
          <w:rFonts w:ascii="Times New Roman" w:hAnsi="Times New Roman"/>
          <w:lang w:eastAsia="en-US"/>
        </w:rPr>
      </w:pPr>
      <w:r w:rsidRPr="00882C96">
        <w:rPr>
          <w:rFonts w:ascii="Times New Roman" w:hAnsi="Times New Roman"/>
          <w:lang w:eastAsia="en-US"/>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w:t>
      </w:r>
    </w:p>
    <w:p w:rsidR="006104A9" w:rsidRPr="00882C96" w:rsidRDefault="006104A9" w:rsidP="006104A9">
      <w:pPr>
        <w:spacing w:line="240" w:lineRule="auto"/>
        <w:rPr>
          <w:rFonts w:ascii="Times New Roman" w:hAnsi="Times New Roman"/>
          <w:lang w:eastAsia="en-US"/>
        </w:rPr>
      </w:pPr>
    </w:p>
    <w:p w:rsidR="006104A9" w:rsidRPr="00882C96" w:rsidRDefault="006104A9" w:rsidP="006104A9">
      <w:pPr>
        <w:spacing w:line="240" w:lineRule="auto"/>
        <w:rPr>
          <w:rFonts w:ascii="Times New Roman" w:hAnsi="Times New Roman"/>
          <w:lang w:eastAsia="en-US"/>
        </w:rPr>
      </w:pPr>
      <w:r w:rsidRPr="00882C96">
        <w:rPr>
          <w:rFonts w:ascii="Times New Roman" w:hAnsi="Times New Roman"/>
          <w:lang w:eastAsia="en-US"/>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9180"/>
      </w:tblGrid>
      <w:tr w:rsidR="006104A9" w:rsidRPr="00882C96" w:rsidTr="00287E6F">
        <w:tc>
          <w:tcPr>
            <w:tcW w:w="0" w:type="auto"/>
            <w:tcMar>
              <w:top w:w="0" w:type="auto"/>
              <w:bottom w:w="0" w:type="auto"/>
            </w:tcMar>
          </w:tcPr>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sprememba spreminja ekonomsko ravnotežje pogodbe o izvedbi javnega naročila v korist izvajalca na način, ki ni bil predviden v prvotni pogodbi;</w:t>
            </w:r>
          </w:p>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zaradi spremembe je znatno razširjen obseg pogodbe o izvedbi javnega naročila;</w:t>
            </w:r>
          </w:p>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drug gospodarski subjekt zamenja prvotnega izvajalca v primeru, ki ni naveden v 4. točki.</w:t>
            </w:r>
          </w:p>
        </w:tc>
      </w:tr>
    </w:tbl>
    <w:p w:rsidR="00AB62B2" w:rsidRDefault="00AB62B2" w:rsidP="00EF79F4">
      <w:pPr>
        <w:spacing w:line="240" w:lineRule="auto"/>
        <w:rPr>
          <w:rFonts w:ascii="Times New Roman" w:hAnsi="Times New Roman"/>
          <w:color w:val="000000" w:themeColor="text1"/>
          <w:lang w:eastAsia="en-US"/>
        </w:rPr>
      </w:pPr>
    </w:p>
    <w:p w:rsidR="002435DA" w:rsidRPr="00B8604A" w:rsidRDefault="00EF79F4" w:rsidP="00EF79F4">
      <w:pPr>
        <w:spacing w:line="240" w:lineRule="auto"/>
        <w:rPr>
          <w:rFonts w:ascii="Times New Roman" w:hAnsi="Times New Roman"/>
          <w:b/>
          <w:i/>
          <w:color w:val="000000" w:themeColor="text1"/>
          <w:u w:val="single"/>
          <w:lang w:eastAsia="en-US"/>
        </w:rPr>
      </w:pPr>
      <w:r w:rsidRPr="00B8604A">
        <w:rPr>
          <w:rFonts w:ascii="Times New Roman" w:hAnsi="Times New Roman"/>
          <w:b/>
          <w:i/>
          <w:color w:val="000000" w:themeColor="text1"/>
          <w:u w:val="single"/>
          <w:lang w:eastAsia="en-US"/>
        </w:rPr>
        <w:t>Za izbor najugodnejšega ponudnika bodo uporabljena naslednja merila:</w:t>
      </w:r>
    </w:p>
    <w:p w:rsidR="003302F9" w:rsidRDefault="003302F9" w:rsidP="00EF79F4">
      <w:pPr>
        <w:spacing w:line="240" w:lineRule="auto"/>
        <w:rPr>
          <w:rFonts w:ascii="Times New Roman" w:hAnsi="Times New Roman"/>
          <w:color w:val="000000" w:themeColor="text1"/>
          <w:lang w:eastAsia="en-US"/>
        </w:rPr>
      </w:pPr>
    </w:p>
    <w:tbl>
      <w:tblPr>
        <w:tblStyle w:val="Tabelamrea"/>
        <w:tblW w:w="0" w:type="auto"/>
        <w:jc w:val="center"/>
        <w:tblLook w:val="04A0" w:firstRow="1" w:lastRow="0" w:firstColumn="1" w:lastColumn="0" w:noHBand="0" w:noVBand="1"/>
      </w:tblPr>
      <w:tblGrid>
        <w:gridCol w:w="467"/>
        <w:gridCol w:w="4881"/>
        <w:gridCol w:w="1094"/>
      </w:tblGrid>
      <w:tr w:rsidR="00B23C69" w:rsidRPr="0005034D" w:rsidTr="00C556D6">
        <w:trPr>
          <w:jc w:val="center"/>
        </w:trPr>
        <w:tc>
          <w:tcPr>
            <w:tcW w:w="467" w:type="dxa"/>
            <w:shd w:val="clear" w:color="auto" w:fill="C0D7EC" w:themeFill="accent2" w:themeFillTint="66"/>
          </w:tcPr>
          <w:p w:rsidR="00B23C69" w:rsidRPr="0005034D" w:rsidRDefault="00B23C69" w:rsidP="00EF79F4">
            <w:pPr>
              <w:rPr>
                <w:rFonts w:ascii="Times New Roman" w:hAnsi="Times New Roman"/>
                <w:b/>
                <w:color w:val="000000" w:themeColor="text1"/>
                <w:sz w:val="20"/>
                <w:lang w:eastAsia="en-US"/>
              </w:rPr>
            </w:pPr>
            <w:r w:rsidRPr="0005034D">
              <w:rPr>
                <w:rFonts w:ascii="Times New Roman" w:hAnsi="Times New Roman"/>
                <w:b/>
                <w:color w:val="000000" w:themeColor="text1"/>
                <w:sz w:val="20"/>
                <w:lang w:eastAsia="en-US"/>
              </w:rPr>
              <w:t>Št.</w:t>
            </w:r>
          </w:p>
        </w:tc>
        <w:tc>
          <w:tcPr>
            <w:tcW w:w="4881" w:type="dxa"/>
            <w:shd w:val="clear" w:color="auto" w:fill="C0D7EC" w:themeFill="accent2" w:themeFillTint="66"/>
          </w:tcPr>
          <w:p w:rsidR="00B23C69" w:rsidRPr="0005034D" w:rsidRDefault="00B23C69" w:rsidP="00EF79F4">
            <w:pPr>
              <w:rPr>
                <w:rFonts w:ascii="Times New Roman" w:hAnsi="Times New Roman"/>
                <w:b/>
                <w:color w:val="000000" w:themeColor="text1"/>
                <w:sz w:val="20"/>
                <w:lang w:eastAsia="en-US"/>
              </w:rPr>
            </w:pPr>
            <w:r w:rsidRPr="0005034D">
              <w:rPr>
                <w:rFonts w:ascii="Times New Roman" w:hAnsi="Times New Roman"/>
                <w:b/>
                <w:color w:val="000000" w:themeColor="text1"/>
                <w:sz w:val="20"/>
                <w:lang w:eastAsia="en-US"/>
              </w:rPr>
              <w:t>Merilo</w:t>
            </w:r>
          </w:p>
        </w:tc>
        <w:tc>
          <w:tcPr>
            <w:tcW w:w="1094" w:type="dxa"/>
            <w:shd w:val="clear" w:color="auto" w:fill="C0D7EC" w:themeFill="accent2" w:themeFillTint="66"/>
          </w:tcPr>
          <w:p w:rsidR="00B23C69" w:rsidRPr="0005034D" w:rsidRDefault="00AB1142" w:rsidP="00EF79F4">
            <w:pPr>
              <w:rPr>
                <w:rFonts w:ascii="Times New Roman" w:hAnsi="Times New Roman"/>
                <w:b/>
                <w:color w:val="000000" w:themeColor="text1"/>
                <w:sz w:val="20"/>
                <w:lang w:eastAsia="en-US"/>
              </w:rPr>
            </w:pPr>
            <w:r>
              <w:rPr>
                <w:rFonts w:ascii="Times New Roman" w:hAnsi="Times New Roman"/>
                <w:b/>
                <w:color w:val="000000" w:themeColor="text1"/>
                <w:sz w:val="20"/>
                <w:lang w:eastAsia="en-US"/>
              </w:rPr>
              <w:t>Število točk</w:t>
            </w:r>
          </w:p>
        </w:tc>
      </w:tr>
      <w:tr w:rsidR="00B23C69" w:rsidRPr="0005034D" w:rsidTr="00C556D6">
        <w:trPr>
          <w:jc w:val="center"/>
        </w:trPr>
        <w:tc>
          <w:tcPr>
            <w:tcW w:w="467" w:type="dxa"/>
          </w:tcPr>
          <w:p w:rsidR="00B23C69" w:rsidRPr="0005034D" w:rsidRDefault="002435DA" w:rsidP="00EF79F4">
            <w:pP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1.</w:t>
            </w:r>
          </w:p>
        </w:tc>
        <w:tc>
          <w:tcPr>
            <w:tcW w:w="4881" w:type="dxa"/>
          </w:tcPr>
          <w:p w:rsidR="00B23C69" w:rsidRPr="0005034D" w:rsidRDefault="0005034D" w:rsidP="00EF79F4">
            <w:pPr>
              <w:rPr>
                <w:rFonts w:ascii="Times New Roman" w:hAnsi="Times New Roman"/>
                <w:color w:val="000000" w:themeColor="text1"/>
                <w:sz w:val="20"/>
                <w:lang w:eastAsia="en-US"/>
              </w:rPr>
            </w:pPr>
            <w:r w:rsidRPr="0005034D">
              <w:rPr>
                <w:rFonts w:ascii="Times New Roman" w:hAnsi="Times New Roman"/>
                <w:b/>
                <w:color w:val="000000" w:themeColor="text1"/>
                <w:sz w:val="20"/>
                <w:lang w:eastAsia="en-US"/>
              </w:rPr>
              <w:t>Merilo 1:</w:t>
            </w:r>
            <w:r w:rsidRPr="0005034D">
              <w:rPr>
                <w:rFonts w:ascii="Times New Roman" w:hAnsi="Times New Roman"/>
                <w:color w:val="000000" w:themeColor="text1"/>
                <w:sz w:val="20"/>
                <w:lang w:eastAsia="en-US"/>
              </w:rPr>
              <w:t xml:space="preserve"> </w:t>
            </w:r>
            <w:r w:rsidR="002435DA" w:rsidRPr="0005034D">
              <w:rPr>
                <w:rFonts w:ascii="Times New Roman" w:hAnsi="Times New Roman"/>
                <w:color w:val="000000" w:themeColor="text1"/>
                <w:sz w:val="20"/>
                <w:lang w:eastAsia="en-US"/>
              </w:rPr>
              <w:t>Najnižja cena z DDV</w:t>
            </w:r>
          </w:p>
        </w:tc>
        <w:tc>
          <w:tcPr>
            <w:tcW w:w="1094" w:type="dxa"/>
          </w:tcPr>
          <w:p w:rsidR="00B23C69" w:rsidRPr="0005034D" w:rsidRDefault="008F72D1" w:rsidP="002435DA">
            <w:pPr>
              <w:jc w:val="cente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90</w:t>
            </w:r>
          </w:p>
        </w:tc>
      </w:tr>
      <w:tr w:rsidR="00B23C69" w:rsidRPr="0005034D" w:rsidTr="00C556D6">
        <w:trPr>
          <w:jc w:val="center"/>
        </w:trPr>
        <w:tc>
          <w:tcPr>
            <w:tcW w:w="467" w:type="dxa"/>
          </w:tcPr>
          <w:p w:rsidR="00B23C69" w:rsidRPr="0005034D" w:rsidRDefault="002435DA" w:rsidP="00EF79F4">
            <w:pP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2.</w:t>
            </w:r>
          </w:p>
        </w:tc>
        <w:tc>
          <w:tcPr>
            <w:tcW w:w="4881" w:type="dxa"/>
          </w:tcPr>
          <w:p w:rsidR="00B23C69" w:rsidRPr="0005034D" w:rsidRDefault="0005034D" w:rsidP="00EF79F4">
            <w:pPr>
              <w:rPr>
                <w:rFonts w:ascii="Times New Roman" w:hAnsi="Times New Roman"/>
                <w:color w:val="000000" w:themeColor="text1"/>
                <w:sz w:val="20"/>
                <w:lang w:eastAsia="en-US"/>
              </w:rPr>
            </w:pPr>
            <w:r w:rsidRPr="0005034D">
              <w:rPr>
                <w:rFonts w:ascii="Times New Roman" w:hAnsi="Times New Roman"/>
                <w:b/>
                <w:color w:val="000000" w:themeColor="text1"/>
                <w:sz w:val="20"/>
                <w:lang w:eastAsia="en-US"/>
              </w:rPr>
              <w:t>Merilo 2:</w:t>
            </w:r>
            <w:r w:rsidRPr="0005034D">
              <w:rPr>
                <w:rFonts w:ascii="Times New Roman" w:hAnsi="Times New Roman"/>
                <w:color w:val="000000" w:themeColor="text1"/>
                <w:sz w:val="20"/>
                <w:lang w:eastAsia="en-US"/>
              </w:rPr>
              <w:t xml:space="preserve"> </w:t>
            </w:r>
            <w:r w:rsidR="002435DA" w:rsidRPr="0005034D">
              <w:rPr>
                <w:rFonts w:ascii="Times New Roman" w:hAnsi="Times New Roman"/>
                <w:color w:val="000000" w:themeColor="text1"/>
                <w:sz w:val="20"/>
                <w:lang w:eastAsia="en-US"/>
              </w:rPr>
              <w:t>Sprejet etični kodeks zaposlovanja</w:t>
            </w:r>
          </w:p>
        </w:tc>
        <w:tc>
          <w:tcPr>
            <w:tcW w:w="1094" w:type="dxa"/>
          </w:tcPr>
          <w:p w:rsidR="00B23C69" w:rsidRPr="0005034D" w:rsidRDefault="00582CCE" w:rsidP="002435DA">
            <w:pPr>
              <w:jc w:val="center"/>
              <w:rPr>
                <w:rFonts w:ascii="Times New Roman" w:hAnsi="Times New Roman"/>
                <w:color w:val="000000" w:themeColor="text1"/>
                <w:sz w:val="20"/>
                <w:lang w:eastAsia="en-US"/>
              </w:rPr>
            </w:pPr>
            <w:r>
              <w:rPr>
                <w:rFonts w:ascii="Times New Roman" w:hAnsi="Times New Roman"/>
                <w:color w:val="000000" w:themeColor="text1"/>
                <w:sz w:val="20"/>
                <w:lang w:eastAsia="en-US"/>
              </w:rPr>
              <w:t>5</w:t>
            </w:r>
          </w:p>
        </w:tc>
      </w:tr>
      <w:tr w:rsidR="0005034D" w:rsidRPr="0005034D" w:rsidTr="00C556D6">
        <w:trPr>
          <w:jc w:val="center"/>
        </w:trPr>
        <w:tc>
          <w:tcPr>
            <w:tcW w:w="467" w:type="dxa"/>
          </w:tcPr>
          <w:p w:rsidR="0005034D" w:rsidRPr="0005034D" w:rsidRDefault="0005034D" w:rsidP="00EF79F4">
            <w:pP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3.</w:t>
            </w:r>
          </w:p>
        </w:tc>
        <w:tc>
          <w:tcPr>
            <w:tcW w:w="4881" w:type="dxa"/>
          </w:tcPr>
          <w:p w:rsidR="0005034D" w:rsidRPr="0005034D" w:rsidRDefault="0005034D" w:rsidP="003C14D2">
            <w:pPr>
              <w:rPr>
                <w:rFonts w:ascii="Times New Roman" w:hAnsi="Times New Roman"/>
                <w:b/>
                <w:color w:val="000000" w:themeColor="text1"/>
                <w:sz w:val="20"/>
                <w:lang w:eastAsia="en-US"/>
              </w:rPr>
            </w:pPr>
            <w:r>
              <w:rPr>
                <w:rFonts w:ascii="Times New Roman" w:hAnsi="Times New Roman"/>
                <w:b/>
                <w:color w:val="000000" w:themeColor="text1"/>
                <w:sz w:val="20"/>
                <w:lang w:eastAsia="en-US"/>
              </w:rPr>
              <w:t xml:space="preserve">Merilo 3: </w:t>
            </w:r>
            <w:r w:rsidR="00C556D6" w:rsidRPr="00356134">
              <w:rPr>
                <w:rFonts w:ascii="Times New Roman" w:hAnsi="Times New Roman"/>
                <w:color w:val="000000" w:themeColor="text1"/>
                <w:sz w:val="20"/>
                <w:lang w:eastAsia="en-US"/>
              </w:rPr>
              <w:t>Odstotek starejših med vsemi zaposlenimi</w:t>
            </w:r>
          </w:p>
        </w:tc>
        <w:tc>
          <w:tcPr>
            <w:tcW w:w="1094" w:type="dxa"/>
          </w:tcPr>
          <w:p w:rsidR="0005034D" w:rsidRPr="0005034D" w:rsidRDefault="00582CCE" w:rsidP="002435DA">
            <w:pPr>
              <w:jc w:val="center"/>
              <w:rPr>
                <w:rFonts w:ascii="Times New Roman" w:hAnsi="Times New Roman"/>
                <w:color w:val="000000" w:themeColor="text1"/>
                <w:sz w:val="20"/>
                <w:lang w:eastAsia="en-US"/>
              </w:rPr>
            </w:pPr>
            <w:r>
              <w:rPr>
                <w:rFonts w:ascii="Times New Roman" w:hAnsi="Times New Roman"/>
                <w:color w:val="000000" w:themeColor="text1"/>
                <w:sz w:val="20"/>
                <w:lang w:eastAsia="en-US"/>
              </w:rPr>
              <w:t>5</w:t>
            </w:r>
          </w:p>
        </w:tc>
      </w:tr>
    </w:tbl>
    <w:p w:rsidR="00EF79F4" w:rsidRDefault="00EF79F4" w:rsidP="00EF79F4">
      <w:pPr>
        <w:spacing w:line="240" w:lineRule="auto"/>
        <w:rPr>
          <w:rFonts w:ascii="Times New Roman" w:hAnsi="Times New Roman"/>
          <w:color w:val="000000" w:themeColor="text1"/>
          <w:lang w:eastAsia="en-US"/>
        </w:rPr>
      </w:pPr>
    </w:p>
    <w:p w:rsidR="00EF79F4" w:rsidRDefault="009B4B04" w:rsidP="007D51BF">
      <w:pPr>
        <w:pStyle w:val="Odstavekseznama"/>
        <w:numPr>
          <w:ilvl w:val="0"/>
          <w:numId w:val="41"/>
        </w:numPr>
        <w:spacing w:line="240" w:lineRule="auto"/>
        <w:rPr>
          <w:rFonts w:ascii="Times New Roman" w:hAnsi="Times New Roman"/>
          <w:b/>
          <w:lang w:eastAsia="en-US"/>
        </w:rPr>
      </w:pPr>
      <w:r w:rsidRPr="009B4B04">
        <w:rPr>
          <w:rFonts w:ascii="Times New Roman" w:hAnsi="Times New Roman"/>
          <w:b/>
          <w:lang w:eastAsia="en-US"/>
        </w:rPr>
        <w:t>Najnižja cena z DDV</w:t>
      </w:r>
      <w:r w:rsidR="006B66F8">
        <w:rPr>
          <w:rFonts w:ascii="Times New Roman" w:hAnsi="Times New Roman"/>
          <w:b/>
          <w:lang w:eastAsia="en-US"/>
        </w:rPr>
        <w:t xml:space="preserve"> – merilo 1</w:t>
      </w:r>
    </w:p>
    <w:p w:rsidR="009B4B04" w:rsidRDefault="009B4B04" w:rsidP="009B4B04">
      <w:pPr>
        <w:spacing w:line="240" w:lineRule="auto"/>
        <w:rPr>
          <w:rFonts w:ascii="Times New Roman" w:hAnsi="Times New Roman"/>
          <w:b/>
          <w:color w:val="000000" w:themeColor="text1"/>
          <w:lang w:eastAsia="en-US"/>
        </w:rPr>
      </w:pPr>
    </w:p>
    <w:p w:rsidR="009B4B04" w:rsidRDefault="009B4B04" w:rsidP="009B4B04">
      <w:pPr>
        <w:spacing w:line="240" w:lineRule="auto"/>
        <w:rPr>
          <w:rFonts w:ascii="Times New Roman" w:hAnsi="Times New Roman"/>
          <w:color w:val="000000" w:themeColor="text1"/>
          <w:lang w:eastAsia="en-US"/>
        </w:rPr>
      </w:pPr>
      <w:r>
        <w:rPr>
          <w:rFonts w:ascii="Times New Roman" w:hAnsi="Times New Roman"/>
          <w:color w:val="000000" w:themeColor="text1"/>
          <w:lang w:eastAsia="en-US"/>
        </w:rPr>
        <w:t>Upošteva se končna ponudbena cena z vsemi stroški, popusti, rabati in davkom na dodano vrednost. Točke bodo dodeljene po naslednji formuli:</w:t>
      </w:r>
    </w:p>
    <w:p w:rsidR="009B4B04" w:rsidRDefault="009B4B04" w:rsidP="009B4B04">
      <w:pPr>
        <w:spacing w:line="240" w:lineRule="auto"/>
        <w:rPr>
          <w:rFonts w:ascii="Times New Roman" w:hAnsi="Times New Roman"/>
          <w:color w:val="000000" w:themeColor="text1"/>
          <w:lang w:eastAsia="en-US"/>
        </w:rPr>
      </w:pPr>
    </w:p>
    <w:p w:rsidR="009B4B04" w:rsidRPr="009B4B04" w:rsidRDefault="00C72AF3" w:rsidP="009B4B04">
      <w:pPr>
        <w:spacing w:line="240" w:lineRule="auto"/>
        <w:rPr>
          <w:rFonts w:ascii="Times New Roman" w:hAnsi="Times New Roman"/>
          <w:color w:val="000000" w:themeColor="text1"/>
          <w:lang w:eastAsia="en-US"/>
        </w:rPr>
      </w:pPr>
      <m:oMathPara>
        <m:oMath>
          <m:f>
            <m:fPr>
              <m:ctrlPr>
                <w:rPr>
                  <w:rFonts w:ascii="Cambria Math" w:hAnsi="Cambria Math"/>
                  <w:color w:val="000000" w:themeColor="text1"/>
                  <w:lang w:eastAsia="en-US"/>
                </w:rPr>
              </m:ctrlPr>
            </m:fPr>
            <m:num>
              <m:r>
                <m:rPr>
                  <m:sty m:val="p"/>
                </m:rPr>
                <w:rPr>
                  <w:rFonts w:ascii="Cambria Math" w:hAnsi="Cambria Math"/>
                  <w:color w:val="000000" w:themeColor="text1"/>
                  <w:lang w:eastAsia="en-US"/>
                </w:rPr>
                <m:t>najnižja ponudbena cena z DDV</m:t>
              </m:r>
            </m:num>
            <m:den>
              <m:r>
                <m:rPr>
                  <m:sty m:val="p"/>
                </m:rPr>
                <w:rPr>
                  <w:rFonts w:ascii="Cambria Math" w:hAnsi="Cambria Math"/>
                  <w:color w:val="000000" w:themeColor="text1"/>
                  <w:lang w:eastAsia="en-US"/>
                </w:rPr>
                <m:t>ponudbena cena obravnavanega ponudnika z DDV</m:t>
              </m:r>
            </m:den>
          </m:f>
          <m:r>
            <m:rPr>
              <m:sty m:val="p"/>
            </m:rPr>
            <w:rPr>
              <w:rFonts w:ascii="Cambria Math" w:hAnsi="Cambria Math"/>
              <w:color w:val="000000" w:themeColor="text1"/>
              <w:lang w:eastAsia="en-US"/>
            </w:rPr>
            <m:t>×90</m:t>
          </m:r>
        </m:oMath>
      </m:oMathPara>
    </w:p>
    <w:p w:rsidR="009B4B04" w:rsidRDefault="009B4B04" w:rsidP="009B4B04">
      <w:pPr>
        <w:spacing w:line="240" w:lineRule="auto"/>
        <w:rPr>
          <w:rFonts w:ascii="Times New Roman" w:hAnsi="Times New Roman"/>
          <w:color w:val="000000" w:themeColor="text1"/>
          <w:lang w:eastAsia="en-US"/>
        </w:rPr>
      </w:pPr>
    </w:p>
    <w:p w:rsidR="009B4B04" w:rsidRDefault="00350A8A" w:rsidP="009B4B04">
      <w:pPr>
        <w:spacing w:line="240" w:lineRule="auto"/>
        <w:rPr>
          <w:rFonts w:ascii="Times New Roman" w:hAnsi="Times New Roman"/>
          <w:color w:val="000000" w:themeColor="text1"/>
          <w:lang w:eastAsia="en-US"/>
        </w:rPr>
      </w:pPr>
      <w:r>
        <w:rPr>
          <w:rFonts w:ascii="Times New Roman" w:hAnsi="Times New Roman"/>
          <w:color w:val="000000" w:themeColor="text1"/>
          <w:lang w:eastAsia="en-US"/>
        </w:rPr>
        <w:t>Najugodnejša ponudba prejme 90</w:t>
      </w:r>
      <w:r w:rsidR="009B4B04">
        <w:rPr>
          <w:rFonts w:ascii="Times New Roman" w:hAnsi="Times New Roman"/>
          <w:color w:val="000000" w:themeColor="text1"/>
          <w:lang w:eastAsia="en-US"/>
        </w:rPr>
        <w:t xml:space="preserve"> točk, ostale prejmejo sorazmerno manjše število točk, glede na ponudbeno vrednost najugodnejše ponudbe.</w:t>
      </w:r>
    </w:p>
    <w:p w:rsidR="008518D9" w:rsidRDefault="008518D9" w:rsidP="009B4B04">
      <w:pPr>
        <w:spacing w:line="240" w:lineRule="auto"/>
        <w:rPr>
          <w:rFonts w:ascii="Times New Roman" w:hAnsi="Times New Roman"/>
          <w:color w:val="000000" w:themeColor="text1"/>
          <w:lang w:eastAsia="en-US"/>
        </w:rPr>
      </w:pPr>
    </w:p>
    <w:p w:rsidR="001F5368" w:rsidRDefault="001F5368" w:rsidP="009B4B04">
      <w:pPr>
        <w:spacing w:line="240" w:lineRule="auto"/>
        <w:rPr>
          <w:rFonts w:ascii="Times New Roman" w:hAnsi="Times New Roman"/>
          <w:color w:val="000000" w:themeColor="text1"/>
          <w:lang w:eastAsia="en-US"/>
        </w:rPr>
      </w:pPr>
    </w:p>
    <w:p w:rsidR="001F5368" w:rsidRDefault="001F5368" w:rsidP="009B4B04">
      <w:pPr>
        <w:spacing w:line="240" w:lineRule="auto"/>
        <w:rPr>
          <w:rFonts w:ascii="Times New Roman" w:hAnsi="Times New Roman"/>
          <w:color w:val="000000" w:themeColor="text1"/>
          <w:lang w:eastAsia="en-US"/>
        </w:rPr>
      </w:pPr>
    </w:p>
    <w:p w:rsidR="001F5368" w:rsidRPr="009B4B04" w:rsidRDefault="001F5368" w:rsidP="009B4B04">
      <w:pPr>
        <w:spacing w:line="240" w:lineRule="auto"/>
        <w:rPr>
          <w:rFonts w:ascii="Times New Roman" w:hAnsi="Times New Roman"/>
          <w:color w:val="000000" w:themeColor="text1"/>
          <w:lang w:eastAsia="en-US"/>
        </w:rPr>
      </w:pPr>
    </w:p>
    <w:p w:rsidR="003302F9" w:rsidRPr="00684756" w:rsidRDefault="00684756" w:rsidP="007D51BF">
      <w:pPr>
        <w:pStyle w:val="Odstavekseznama"/>
        <w:numPr>
          <w:ilvl w:val="0"/>
          <w:numId w:val="41"/>
        </w:numPr>
        <w:spacing w:line="240" w:lineRule="auto"/>
        <w:rPr>
          <w:rFonts w:ascii="Times New Roman" w:hAnsi="Times New Roman"/>
          <w:b/>
          <w:lang w:eastAsia="en-US"/>
        </w:rPr>
      </w:pPr>
      <w:r w:rsidRPr="00684756">
        <w:rPr>
          <w:rFonts w:ascii="Times New Roman" w:hAnsi="Times New Roman"/>
          <w:b/>
          <w:lang w:eastAsia="en-US"/>
        </w:rPr>
        <w:t>Sprejet etični kodeks zaposlovanja</w:t>
      </w:r>
      <w:r w:rsidR="00612298">
        <w:rPr>
          <w:rFonts w:ascii="Times New Roman" w:hAnsi="Times New Roman"/>
          <w:b/>
          <w:lang w:eastAsia="en-US"/>
        </w:rPr>
        <w:t xml:space="preserve"> – merilo 2</w:t>
      </w:r>
    </w:p>
    <w:p w:rsidR="00366CF9" w:rsidRPr="00EF79F4" w:rsidRDefault="00EF79F4" w:rsidP="00EF79F4">
      <w:pPr>
        <w:spacing w:line="240" w:lineRule="auto"/>
        <w:rPr>
          <w:rFonts w:ascii="Times New Roman" w:hAnsi="Times New Roman"/>
          <w:color w:val="000000" w:themeColor="text1"/>
          <w:lang w:eastAsia="en-US"/>
        </w:rPr>
      </w:pPr>
      <w:r w:rsidRPr="00EF79F4">
        <w:rPr>
          <w:rFonts w:ascii="Times New Roman" w:hAnsi="Times New Roman"/>
          <w:color w:val="000000" w:themeColor="text1"/>
          <w:lang w:eastAsia="en-US"/>
        </w:rPr>
        <w:t xml:space="preserve"> </w:t>
      </w:r>
    </w:p>
    <w:p w:rsidR="00126414" w:rsidRDefault="00126414" w:rsidP="00126414">
      <w:pPr>
        <w:spacing w:line="240" w:lineRule="auto"/>
        <w:rPr>
          <w:rFonts w:ascii="Times New Roman" w:hAnsi="Times New Roman"/>
          <w:color w:val="000000" w:themeColor="text1"/>
          <w:lang w:eastAsia="en-US"/>
        </w:rPr>
      </w:pPr>
      <w:r w:rsidRPr="00126414">
        <w:rPr>
          <w:rFonts w:ascii="Times New Roman" w:hAnsi="Times New Roman"/>
          <w:color w:val="000000" w:themeColor="text1"/>
          <w:lang w:eastAsia="en-US"/>
        </w:rPr>
        <w:t>Ponudnik, ki ima sprejet etični kodeks zaposlovanja</w:t>
      </w:r>
      <w:r>
        <w:rPr>
          <w:rFonts w:ascii="Times New Roman" w:hAnsi="Times New Roman"/>
          <w:color w:val="000000" w:themeColor="text1"/>
          <w:lang w:eastAsia="en-US"/>
        </w:rPr>
        <w:t xml:space="preserve"> (na primer »</w:t>
      </w:r>
      <w:proofErr w:type="spellStart"/>
      <w:r>
        <w:rPr>
          <w:rFonts w:ascii="Times New Roman" w:hAnsi="Times New Roman"/>
          <w:color w:val="000000" w:themeColor="text1"/>
          <w:lang w:eastAsia="en-US"/>
        </w:rPr>
        <w:t>cleaners</w:t>
      </w:r>
      <w:proofErr w:type="spellEnd"/>
      <w:r>
        <w:rPr>
          <w:rFonts w:ascii="Times New Roman" w:hAnsi="Times New Roman"/>
          <w:color w:val="000000" w:themeColor="text1"/>
          <w:lang w:eastAsia="en-US"/>
        </w:rPr>
        <w:t xml:space="preserve"> </w:t>
      </w:r>
      <w:proofErr w:type="spellStart"/>
      <w:r>
        <w:rPr>
          <w:rFonts w:ascii="Times New Roman" w:hAnsi="Times New Roman"/>
          <w:color w:val="000000" w:themeColor="text1"/>
          <w:lang w:eastAsia="en-US"/>
        </w:rPr>
        <w:t>charter</w:t>
      </w:r>
      <w:proofErr w:type="spellEnd"/>
      <w:r>
        <w:rPr>
          <w:rFonts w:ascii="Times New Roman" w:hAnsi="Times New Roman"/>
          <w:color w:val="000000" w:themeColor="text1"/>
          <w:lang w:eastAsia="en-US"/>
        </w:rPr>
        <w:t>«)</w:t>
      </w:r>
      <w:r w:rsidR="00F91AEE">
        <w:rPr>
          <w:rFonts w:ascii="Times New Roman" w:hAnsi="Times New Roman"/>
          <w:color w:val="000000" w:themeColor="text1"/>
          <w:lang w:eastAsia="en-US"/>
        </w:rPr>
        <w:t>, prejme 5</w:t>
      </w:r>
      <w:r w:rsidRPr="00126414">
        <w:rPr>
          <w:rFonts w:ascii="Times New Roman" w:hAnsi="Times New Roman"/>
          <w:color w:val="000000" w:themeColor="text1"/>
          <w:lang w:eastAsia="en-US"/>
        </w:rPr>
        <w:t xml:space="preserve"> točk, ponudnik, ki ga nima sklenjenega</w:t>
      </w:r>
      <w:r w:rsidR="00387E17">
        <w:rPr>
          <w:rFonts w:ascii="Times New Roman" w:hAnsi="Times New Roman"/>
          <w:color w:val="000000" w:themeColor="text1"/>
          <w:lang w:eastAsia="en-US"/>
        </w:rPr>
        <w:t xml:space="preserve"> </w:t>
      </w:r>
      <w:r w:rsidR="00387E17" w:rsidRPr="00387E17">
        <w:rPr>
          <w:rFonts w:ascii="Times New Roman" w:hAnsi="Times New Roman"/>
          <w:color w:val="000000" w:themeColor="text1"/>
          <w:lang w:eastAsia="en-US"/>
        </w:rPr>
        <w:t>ali ga k ponudbi ne priloži</w:t>
      </w:r>
      <w:r w:rsidRPr="00387E17">
        <w:rPr>
          <w:rFonts w:ascii="Times New Roman" w:hAnsi="Times New Roman"/>
          <w:color w:val="000000" w:themeColor="text1"/>
          <w:lang w:eastAsia="en-US"/>
        </w:rPr>
        <w:t>,</w:t>
      </w:r>
      <w:r w:rsidRPr="00126414">
        <w:rPr>
          <w:rFonts w:ascii="Times New Roman" w:hAnsi="Times New Roman"/>
          <w:color w:val="000000" w:themeColor="text1"/>
          <w:lang w:eastAsia="en-US"/>
        </w:rPr>
        <w:t xml:space="preserve"> prejme 0 točk.</w:t>
      </w:r>
    </w:p>
    <w:p w:rsidR="006B66F8" w:rsidRDefault="006B66F8" w:rsidP="00126414">
      <w:pPr>
        <w:spacing w:line="240" w:lineRule="auto"/>
        <w:rPr>
          <w:rFonts w:ascii="Times New Roman" w:hAnsi="Times New Roman"/>
          <w:color w:val="000000" w:themeColor="text1"/>
          <w:lang w:eastAsia="en-US"/>
        </w:rPr>
      </w:pPr>
    </w:p>
    <w:p w:rsidR="006B66F8" w:rsidRDefault="006B66F8" w:rsidP="00126414">
      <w:pPr>
        <w:spacing w:line="240" w:lineRule="auto"/>
        <w:rPr>
          <w:rFonts w:ascii="Times New Roman" w:hAnsi="Times New Roman"/>
          <w:color w:val="000000" w:themeColor="text1"/>
          <w:lang w:eastAsia="en-US"/>
        </w:rPr>
      </w:pPr>
      <w:r w:rsidRPr="006B66F8">
        <w:rPr>
          <w:rFonts w:ascii="Times New Roman" w:hAnsi="Times New Roman"/>
          <w:b/>
          <w:color w:val="000000" w:themeColor="text1"/>
          <w:lang w:eastAsia="en-US"/>
        </w:rPr>
        <w:t>Dokazilo:</w:t>
      </w:r>
      <w:r w:rsidR="002D4F00">
        <w:rPr>
          <w:rFonts w:ascii="Times New Roman" w:hAnsi="Times New Roman"/>
          <w:b/>
          <w:color w:val="000000" w:themeColor="text1"/>
          <w:lang w:eastAsia="en-US"/>
        </w:rPr>
        <w:t xml:space="preserve"> </w:t>
      </w:r>
      <w:r w:rsidR="000E540B" w:rsidRPr="000E540B">
        <w:rPr>
          <w:rFonts w:ascii="Times New Roman" w:hAnsi="Times New Roman"/>
          <w:color w:val="000000" w:themeColor="text1"/>
          <w:lang w:eastAsia="en-US"/>
        </w:rPr>
        <w:t>Podp</w:t>
      </w:r>
      <w:r w:rsidR="002D4F00">
        <w:rPr>
          <w:rFonts w:ascii="Times New Roman" w:hAnsi="Times New Roman"/>
          <w:color w:val="000000" w:themeColor="text1"/>
          <w:lang w:eastAsia="en-US"/>
        </w:rPr>
        <w:t>isan etični kodeks zaposlovanja, ki ga ponudnik ob oddaji ponudbe naloži v</w:t>
      </w:r>
      <w:r w:rsidR="00B4628F">
        <w:rPr>
          <w:rFonts w:ascii="Times New Roman" w:hAnsi="Times New Roman"/>
          <w:color w:val="000000" w:themeColor="text1"/>
          <w:lang w:eastAsia="en-US"/>
        </w:rPr>
        <w:t xml:space="preserve"> pdf. obliki</w:t>
      </w:r>
      <w:r w:rsidR="002D4F00">
        <w:rPr>
          <w:rFonts w:ascii="Times New Roman" w:hAnsi="Times New Roman"/>
          <w:color w:val="000000" w:themeColor="text1"/>
          <w:lang w:eastAsia="en-US"/>
        </w:rPr>
        <w:t xml:space="preserve"> </w:t>
      </w:r>
      <w:r w:rsidR="00B4628F">
        <w:rPr>
          <w:rFonts w:ascii="Times New Roman" w:hAnsi="Times New Roman"/>
          <w:color w:val="000000" w:themeColor="text1"/>
          <w:lang w:eastAsia="en-US"/>
        </w:rPr>
        <w:t xml:space="preserve">v </w:t>
      </w:r>
      <w:r w:rsidR="002D4F00" w:rsidRPr="002D4F00">
        <w:rPr>
          <w:rFonts w:ascii="Times New Roman" w:hAnsi="Times New Roman"/>
          <w:color w:val="000000" w:themeColor="text1"/>
          <w:lang w:eastAsia="en-US"/>
        </w:rPr>
        <w:t>informacijskem sistemu e-JN pod rubriko Dokumenti v razdelek »Druge priloge«</w:t>
      </w:r>
      <w:r w:rsidR="002D4F00">
        <w:rPr>
          <w:rFonts w:ascii="Times New Roman" w:hAnsi="Times New Roman"/>
          <w:color w:val="000000" w:themeColor="text1"/>
          <w:lang w:eastAsia="en-US"/>
        </w:rPr>
        <w:t>.</w:t>
      </w:r>
    </w:p>
    <w:p w:rsidR="00440E45" w:rsidRDefault="00440E45" w:rsidP="00D22F53">
      <w:pPr>
        <w:spacing w:line="240" w:lineRule="auto"/>
        <w:rPr>
          <w:rFonts w:ascii="Times New Roman" w:hAnsi="Times New Roman"/>
          <w:color w:val="374C80" w:themeColor="accent1" w:themeShade="BF"/>
          <w:lang w:eastAsia="en-US"/>
        </w:rPr>
      </w:pPr>
      <w:bookmarkStart w:id="39" w:name="_Toc23841192"/>
    </w:p>
    <w:p w:rsidR="006B66F8" w:rsidRPr="00144D12" w:rsidRDefault="00144D12" w:rsidP="00144D12">
      <w:pPr>
        <w:pStyle w:val="Odstavekseznama"/>
        <w:numPr>
          <w:ilvl w:val="0"/>
          <w:numId w:val="41"/>
        </w:numPr>
        <w:spacing w:line="240" w:lineRule="auto"/>
        <w:rPr>
          <w:rFonts w:ascii="Times New Roman" w:hAnsi="Times New Roman"/>
          <w:b/>
          <w:lang w:eastAsia="en-US"/>
        </w:rPr>
      </w:pPr>
      <w:r w:rsidRPr="00144D12">
        <w:rPr>
          <w:rFonts w:ascii="Times New Roman" w:hAnsi="Times New Roman"/>
          <w:b/>
          <w:lang w:eastAsia="en-US"/>
        </w:rPr>
        <w:t xml:space="preserve">Odstotek starejših med vsemi zaposlenimi </w:t>
      </w:r>
      <w:r w:rsidR="00FC5159" w:rsidRPr="00144D12">
        <w:rPr>
          <w:rFonts w:ascii="Times New Roman" w:hAnsi="Times New Roman"/>
          <w:b/>
          <w:lang w:eastAsia="en-US"/>
        </w:rPr>
        <w:t>–</w:t>
      </w:r>
      <w:r w:rsidR="00612298" w:rsidRPr="00144D12">
        <w:rPr>
          <w:rFonts w:ascii="Times New Roman" w:hAnsi="Times New Roman"/>
          <w:b/>
          <w:lang w:eastAsia="en-US"/>
        </w:rPr>
        <w:t xml:space="preserve"> merilo</w:t>
      </w:r>
      <w:r w:rsidR="00FC5159" w:rsidRPr="00144D12">
        <w:rPr>
          <w:rFonts w:ascii="Times New Roman" w:hAnsi="Times New Roman"/>
          <w:b/>
          <w:lang w:eastAsia="en-US"/>
        </w:rPr>
        <w:t xml:space="preserve"> 3</w:t>
      </w:r>
    </w:p>
    <w:p w:rsidR="002D4F00" w:rsidRDefault="002D4F00" w:rsidP="00D22F53">
      <w:pPr>
        <w:spacing w:line="240" w:lineRule="auto"/>
        <w:rPr>
          <w:rFonts w:ascii="Times New Roman" w:hAnsi="Times New Roman"/>
          <w:b/>
          <w:color w:val="000000" w:themeColor="text1"/>
          <w:lang w:eastAsia="en-US"/>
        </w:rPr>
      </w:pPr>
    </w:p>
    <w:p w:rsidR="003452DD" w:rsidRDefault="00F91AEE" w:rsidP="00F91AEE">
      <w:pPr>
        <w:spacing w:line="240" w:lineRule="auto"/>
        <w:rPr>
          <w:rFonts w:ascii="Times New Roman" w:hAnsi="Times New Roman"/>
          <w:color w:val="000000" w:themeColor="text1"/>
          <w:lang w:eastAsia="en-US"/>
        </w:rPr>
      </w:pPr>
      <w:r w:rsidRPr="00F91AEE">
        <w:rPr>
          <w:rFonts w:ascii="Times New Roman" w:hAnsi="Times New Roman"/>
          <w:color w:val="000000" w:themeColor="text1"/>
          <w:lang w:eastAsia="en-US"/>
        </w:rPr>
        <w:t>Ponudnik, ki ima na dan objave predmetnega naročila na Portalu javnih naročil med vsemi zaposlenimi zaposlenih določen odstotek starejših (tisti, ki so na dan objave predmetnega naročila na Portalu javnih naročil že dopolnili najmanj 55 let in še niso dopolnili 65 let), dobi dodatne točke. Odstotek starejših med vsemi zaposlenimi število dodatnih točk do vključno</w:t>
      </w:r>
      <w:r w:rsidR="003452DD">
        <w:rPr>
          <w:rFonts w:ascii="Times New Roman" w:hAnsi="Times New Roman"/>
          <w:color w:val="000000" w:themeColor="text1"/>
          <w:lang w:eastAsia="en-US"/>
        </w:rPr>
        <w:t>:</w:t>
      </w:r>
    </w:p>
    <w:p w:rsidR="003452DD" w:rsidRDefault="00F91AEE" w:rsidP="003452DD">
      <w:pPr>
        <w:pStyle w:val="Odstavekseznama"/>
        <w:numPr>
          <w:ilvl w:val="0"/>
          <w:numId w:val="72"/>
        </w:numPr>
        <w:spacing w:line="240" w:lineRule="auto"/>
        <w:rPr>
          <w:rFonts w:ascii="Times New Roman" w:hAnsi="Times New Roman"/>
          <w:lang w:eastAsia="en-US"/>
        </w:rPr>
      </w:pPr>
      <w:r w:rsidRPr="003452DD">
        <w:rPr>
          <w:rFonts w:ascii="Times New Roman" w:hAnsi="Times New Roman"/>
          <w:lang w:eastAsia="en-US"/>
        </w:rPr>
        <w:t xml:space="preserve">10 % 1 </w:t>
      </w:r>
    </w:p>
    <w:p w:rsidR="003452DD" w:rsidRDefault="00F91AEE" w:rsidP="003452DD">
      <w:pPr>
        <w:pStyle w:val="Odstavekseznama"/>
        <w:numPr>
          <w:ilvl w:val="0"/>
          <w:numId w:val="72"/>
        </w:numPr>
        <w:spacing w:line="240" w:lineRule="auto"/>
        <w:rPr>
          <w:rFonts w:ascii="Times New Roman" w:hAnsi="Times New Roman"/>
          <w:lang w:eastAsia="en-US"/>
        </w:rPr>
      </w:pPr>
      <w:r w:rsidRPr="003452DD">
        <w:rPr>
          <w:rFonts w:ascii="Times New Roman" w:hAnsi="Times New Roman"/>
          <w:lang w:eastAsia="en-US"/>
        </w:rPr>
        <w:t xml:space="preserve">nad 10 do vključno 15 % 3 </w:t>
      </w:r>
    </w:p>
    <w:p w:rsidR="003452DD" w:rsidRDefault="00F91AEE" w:rsidP="003452DD">
      <w:pPr>
        <w:pStyle w:val="Odstavekseznama"/>
        <w:numPr>
          <w:ilvl w:val="0"/>
          <w:numId w:val="72"/>
        </w:numPr>
        <w:spacing w:line="240" w:lineRule="auto"/>
        <w:rPr>
          <w:rFonts w:ascii="Times New Roman" w:hAnsi="Times New Roman"/>
          <w:lang w:eastAsia="en-US"/>
        </w:rPr>
      </w:pPr>
      <w:r w:rsidRPr="003452DD">
        <w:rPr>
          <w:rFonts w:ascii="Times New Roman" w:hAnsi="Times New Roman"/>
          <w:lang w:eastAsia="en-US"/>
        </w:rPr>
        <w:t xml:space="preserve">nad 15 % 5 točk. </w:t>
      </w:r>
    </w:p>
    <w:p w:rsidR="003452DD" w:rsidRDefault="003452DD" w:rsidP="003452DD">
      <w:pPr>
        <w:spacing w:line="240" w:lineRule="auto"/>
        <w:rPr>
          <w:rFonts w:ascii="Times New Roman" w:hAnsi="Times New Roman"/>
          <w:color w:val="000000" w:themeColor="text1"/>
          <w:lang w:eastAsia="en-US"/>
        </w:rPr>
      </w:pPr>
    </w:p>
    <w:p w:rsidR="00387E17" w:rsidRPr="003452DD" w:rsidRDefault="00F91AEE" w:rsidP="003452DD">
      <w:pPr>
        <w:spacing w:line="240" w:lineRule="auto"/>
        <w:rPr>
          <w:rFonts w:ascii="Times New Roman" w:hAnsi="Times New Roman"/>
          <w:color w:val="000000" w:themeColor="text1"/>
          <w:lang w:eastAsia="en-US"/>
        </w:rPr>
      </w:pPr>
      <w:r w:rsidRPr="003452DD">
        <w:rPr>
          <w:rFonts w:ascii="Times New Roman" w:hAnsi="Times New Roman"/>
          <w:color w:val="000000" w:themeColor="text1"/>
          <w:lang w:eastAsia="en-US"/>
        </w:rPr>
        <w:t>V primeru, da ponudnik na dan objave predmetnega naročila na Portalu javnih naročil med vsemi zaposlenimi nima zaposlenih starejših (tisti, ki so na dan objave predmetnega naročila na Portalu javnih naročil že dopolnili najmanj 55 let in še niso dopolnili 65 let), prejme nič (0) točk.</w:t>
      </w:r>
    </w:p>
    <w:p w:rsidR="00F91AEE" w:rsidRDefault="00F91AEE" w:rsidP="00D22F53">
      <w:pPr>
        <w:spacing w:line="240" w:lineRule="auto"/>
        <w:rPr>
          <w:rFonts w:ascii="Times New Roman" w:hAnsi="Times New Roman"/>
          <w:color w:val="374C80" w:themeColor="accent1" w:themeShade="BF"/>
          <w:lang w:eastAsia="en-US"/>
        </w:rPr>
      </w:pPr>
    </w:p>
    <w:p w:rsidR="00F91AEE" w:rsidRPr="00DD005F" w:rsidRDefault="003452DD" w:rsidP="00D22F53">
      <w:pPr>
        <w:spacing w:line="240" w:lineRule="auto"/>
        <w:rPr>
          <w:rFonts w:ascii="Times New Roman" w:hAnsi="Times New Roman"/>
          <w:color w:val="000000" w:themeColor="text1"/>
          <w:lang w:eastAsia="en-US"/>
        </w:rPr>
      </w:pPr>
      <w:r w:rsidRPr="003452DD">
        <w:rPr>
          <w:rFonts w:ascii="Times New Roman" w:hAnsi="Times New Roman"/>
          <w:b/>
          <w:color w:val="000000" w:themeColor="text1"/>
          <w:lang w:eastAsia="en-US"/>
        </w:rPr>
        <w:t>Dokazilo:</w:t>
      </w:r>
      <w:r>
        <w:rPr>
          <w:rFonts w:ascii="Times New Roman" w:hAnsi="Times New Roman"/>
          <w:b/>
          <w:color w:val="000000" w:themeColor="text1"/>
          <w:lang w:eastAsia="en-US"/>
        </w:rPr>
        <w:t xml:space="preserve"> </w:t>
      </w:r>
      <w:r w:rsidR="00C04E8B" w:rsidRPr="00C04E8B">
        <w:rPr>
          <w:rFonts w:ascii="Times New Roman" w:hAnsi="Times New Roman"/>
          <w:b/>
          <w:color w:val="000000" w:themeColor="text1"/>
          <w:lang w:eastAsia="en-US"/>
        </w:rPr>
        <w:t>Odstotek starejših med vsemi zaposlenimi (OBR-21</w:t>
      </w:r>
      <w:r w:rsidR="00C04E8B">
        <w:rPr>
          <w:rFonts w:ascii="Times New Roman" w:hAnsi="Times New Roman"/>
          <w:b/>
          <w:color w:val="000000" w:themeColor="text1"/>
          <w:lang w:eastAsia="en-US"/>
        </w:rPr>
        <w:t>)</w:t>
      </w:r>
      <w:r w:rsidR="006703F9">
        <w:rPr>
          <w:rFonts w:ascii="Times New Roman" w:hAnsi="Times New Roman"/>
          <w:b/>
          <w:color w:val="000000" w:themeColor="text1"/>
          <w:lang w:eastAsia="en-US"/>
        </w:rPr>
        <w:t>.</w:t>
      </w:r>
      <w:r w:rsidR="00501E06">
        <w:rPr>
          <w:rFonts w:ascii="Times New Roman" w:hAnsi="Times New Roman"/>
          <w:b/>
          <w:color w:val="000000" w:themeColor="text1"/>
          <w:lang w:eastAsia="en-US"/>
        </w:rPr>
        <w:t xml:space="preserve"> </w:t>
      </w:r>
      <w:r w:rsidR="00501E06" w:rsidRPr="00DD005F">
        <w:rPr>
          <w:rFonts w:ascii="Times New Roman" w:hAnsi="Times New Roman"/>
          <w:color w:val="000000" w:themeColor="text1"/>
          <w:lang w:eastAsia="en-US"/>
        </w:rPr>
        <w:t xml:space="preserve">Podpisan obrazec, ki ga ponudnik ob oddaji ponudbe naloži v </w:t>
      </w:r>
      <w:proofErr w:type="spellStart"/>
      <w:r w:rsidR="00501E06" w:rsidRPr="00DD005F">
        <w:rPr>
          <w:rFonts w:ascii="Times New Roman" w:hAnsi="Times New Roman"/>
          <w:color w:val="000000" w:themeColor="text1"/>
          <w:lang w:eastAsia="en-US"/>
        </w:rPr>
        <w:t>pdf</w:t>
      </w:r>
      <w:proofErr w:type="spellEnd"/>
      <w:r w:rsidR="00501E06" w:rsidRPr="00DD005F">
        <w:rPr>
          <w:rFonts w:ascii="Times New Roman" w:hAnsi="Times New Roman"/>
          <w:color w:val="000000" w:themeColor="text1"/>
          <w:lang w:eastAsia="en-US"/>
        </w:rPr>
        <w:t>. obliki v informacijskem sistemu e-JN pod rubriko Dokumenti v razdelek »Druge priloge«.</w:t>
      </w:r>
    </w:p>
    <w:p w:rsidR="00F91AEE" w:rsidRDefault="00F91AEE" w:rsidP="00D22F53">
      <w:pPr>
        <w:spacing w:line="240" w:lineRule="auto"/>
        <w:rPr>
          <w:rFonts w:ascii="Times New Roman" w:hAnsi="Times New Roman"/>
          <w:color w:val="374C80" w:themeColor="accent1" w:themeShade="BF"/>
          <w:lang w:eastAsia="en-US"/>
        </w:rPr>
      </w:pPr>
    </w:p>
    <w:p w:rsidR="00612298" w:rsidRPr="005F5AEE" w:rsidRDefault="00612298" w:rsidP="00612298">
      <w:pPr>
        <w:spacing w:line="240" w:lineRule="auto"/>
        <w:rPr>
          <w:rFonts w:ascii="Times New Roman" w:hAnsi="Times New Roman"/>
          <w:b/>
          <w:i/>
          <w:color w:val="FF0000"/>
          <w:lang w:eastAsia="en-US"/>
        </w:rPr>
      </w:pPr>
      <w:r w:rsidRPr="005F5AEE">
        <w:rPr>
          <w:rFonts w:ascii="Times New Roman" w:hAnsi="Times New Roman"/>
          <w:b/>
          <w:i/>
          <w:color w:val="FF0000"/>
          <w:lang w:eastAsia="en-US"/>
        </w:rPr>
        <w:t xml:space="preserve">OPOMBA: Naročnik ponudnikov ne </w:t>
      </w:r>
      <w:r w:rsidR="00E5735D">
        <w:rPr>
          <w:rFonts w:ascii="Times New Roman" w:hAnsi="Times New Roman"/>
          <w:b/>
          <w:i/>
          <w:color w:val="FF0000"/>
          <w:lang w:eastAsia="en-US"/>
        </w:rPr>
        <w:t xml:space="preserve">bo </w:t>
      </w:r>
      <w:r w:rsidRPr="005F5AEE">
        <w:rPr>
          <w:rFonts w:ascii="Times New Roman" w:hAnsi="Times New Roman"/>
          <w:b/>
          <w:i/>
          <w:color w:val="FF0000"/>
          <w:lang w:eastAsia="en-US"/>
        </w:rPr>
        <w:t xml:space="preserve">pozval k dopolnitvi za dokazila za merilo 2 (sprejet etični kodeks zaposlovanja), v </w:t>
      </w:r>
      <w:r w:rsidR="005F5AEE" w:rsidRPr="005F5AEE">
        <w:rPr>
          <w:rFonts w:ascii="Times New Roman" w:hAnsi="Times New Roman"/>
          <w:b/>
          <w:i/>
          <w:color w:val="FF0000"/>
          <w:lang w:eastAsia="en-US"/>
        </w:rPr>
        <w:t>kolikor</w:t>
      </w:r>
      <w:r w:rsidRPr="005F5AEE">
        <w:rPr>
          <w:rFonts w:ascii="Times New Roman" w:hAnsi="Times New Roman"/>
          <w:b/>
          <w:i/>
          <w:color w:val="FF0000"/>
          <w:lang w:eastAsia="en-US"/>
        </w:rPr>
        <w:t xml:space="preserve"> ga ponudnik ne bo predložil ob oddaji ponudbe</w:t>
      </w:r>
      <w:r w:rsidR="009F61A0">
        <w:rPr>
          <w:rFonts w:ascii="Times New Roman" w:hAnsi="Times New Roman"/>
          <w:b/>
          <w:i/>
          <w:color w:val="FF0000"/>
          <w:lang w:eastAsia="en-US"/>
        </w:rPr>
        <w:t xml:space="preserve">, saj bo </w:t>
      </w:r>
      <w:r w:rsidR="00243160">
        <w:rPr>
          <w:rFonts w:ascii="Times New Roman" w:hAnsi="Times New Roman"/>
          <w:b/>
          <w:i/>
          <w:color w:val="FF0000"/>
          <w:lang w:eastAsia="en-US"/>
        </w:rPr>
        <w:t xml:space="preserve">naročnik </w:t>
      </w:r>
      <w:r w:rsidR="009F61A0">
        <w:rPr>
          <w:rFonts w:ascii="Times New Roman" w:hAnsi="Times New Roman"/>
          <w:b/>
          <w:i/>
          <w:color w:val="FF0000"/>
          <w:lang w:eastAsia="en-US"/>
        </w:rPr>
        <w:t>predpostavljal</w:t>
      </w:r>
      <w:r w:rsidR="0093772E">
        <w:rPr>
          <w:rFonts w:ascii="Times New Roman" w:hAnsi="Times New Roman"/>
          <w:b/>
          <w:i/>
          <w:color w:val="FF0000"/>
          <w:lang w:eastAsia="en-US"/>
        </w:rPr>
        <w:t>,</w:t>
      </w:r>
      <w:r w:rsidR="009F61A0">
        <w:rPr>
          <w:rFonts w:ascii="Times New Roman" w:hAnsi="Times New Roman"/>
          <w:b/>
          <w:i/>
          <w:color w:val="FF0000"/>
          <w:lang w:eastAsia="en-US"/>
        </w:rPr>
        <w:t xml:space="preserve"> da</w:t>
      </w:r>
      <w:r w:rsidR="005F5AEE">
        <w:rPr>
          <w:rFonts w:ascii="Times New Roman" w:hAnsi="Times New Roman"/>
          <w:b/>
          <w:i/>
          <w:color w:val="FF0000"/>
          <w:lang w:eastAsia="en-US"/>
        </w:rPr>
        <w:t xml:space="preserve"> </w:t>
      </w:r>
      <w:r w:rsidRPr="005F5AEE">
        <w:rPr>
          <w:rFonts w:ascii="Times New Roman" w:hAnsi="Times New Roman"/>
          <w:b/>
          <w:i/>
          <w:color w:val="FF0000"/>
          <w:lang w:eastAsia="en-US"/>
        </w:rPr>
        <w:t xml:space="preserve">ponudnik </w:t>
      </w:r>
      <w:r w:rsidR="009F61A0">
        <w:rPr>
          <w:rFonts w:ascii="Times New Roman" w:hAnsi="Times New Roman"/>
          <w:b/>
          <w:i/>
          <w:color w:val="FF0000"/>
          <w:lang w:eastAsia="en-US"/>
        </w:rPr>
        <w:t xml:space="preserve">dokazila </w:t>
      </w:r>
      <w:r w:rsidRPr="005F5AEE">
        <w:rPr>
          <w:rFonts w:ascii="Times New Roman" w:hAnsi="Times New Roman"/>
          <w:b/>
          <w:i/>
          <w:color w:val="FF0000"/>
          <w:lang w:eastAsia="en-US"/>
        </w:rPr>
        <w:t xml:space="preserve">nima ter </w:t>
      </w:r>
      <w:r w:rsidR="009F61A0">
        <w:rPr>
          <w:rFonts w:ascii="Times New Roman" w:hAnsi="Times New Roman"/>
          <w:b/>
          <w:i/>
          <w:color w:val="FF0000"/>
          <w:lang w:eastAsia="en-US"/>
        </w:rPr>
        <w:t xml:space="preserve">bo </w:t>
      </w:r>
      <w:r w:rsidRPr="005F5AEE">
        <w:rPr>
          <w:rFonts w:ascii="Times New Roman" w:hAnsi="Times New Roman"/>
          <w:b/>
          <w:i/>
          <w:color w:val="FF0000"/>
          <w:lang w:eastAsia="en-US"/>
        </w:rPr>
        <w:t>ponudniku za merilo 2 dodelil 0 točk !!!</w:t>
      </w:r>
    </w:p>
    <w:p w:rsidR="006B66F8" w:rsidRDefault="006B66F8" w:rsidP="00D22F53">
      <w:pPr>
        <w:spacing w:line="240" w:lineRule="auto"/>
        <w:rPr>
          <w:rFonts w:ascii="Times New Roman" w:hAnsi="Times New Roman"/>
          <w:color w:val="374C80" w:themeColor="accent1" w:themeShade="BF"/>
          <w:lang w:eastAsia="en-US"/>
        </w:rPr>
      </w:pPr>
    </w:p>
    <w:p w:rsidR="00527206" w:rsidRPr="00831DAB" w:rsidRDefault="009374CF" w:rsidP="00D22F53">
      <w:pPr>
        <w:spacing w:line="240" w:lineRule="auto"/>
        <w:rPr>
          <w:rFonts w:ascii="Times New Roman" w:hAnsi="Times New Roman"/>
          <w:lang w:eastAsia="en-US"/>
        </w:rPr>
      </w:pPr>
      <w:r>
        <w:rPr>
          <w:rStyle w:val="Naslov3Znak"/>
        </w:rPr>
        <w:t>5</w:t>
      </w:r>
      <w:r w:rsidR="00E20862">
        <w:rPr>
          <w:rStyle w:val="Naslov3Znak"/>
        </w:rPr>
        <w:t xml:space="preserve">. </w:t>
      </w:r>
      <w:r w:rsidR="00E20862" w:rsidRPr="00E20862">
        <w:rPr>
          <w:rStyle w:val="Naslov3Znak"/>
        </w:rPr>
        <w:t>FINANČNA ZAVAROVANJA</w:t>
      </w:r>
      <w:bookmarkEnd w:id="39"/>
      <w:r w:rsidR="00E20862">
        <w:rPr>
          <w:rFonts w:ascii="Times New Roman" w:hAnsi="Times New Roman"/>
          <w:lang w:eastAsia="en-US"/>
        </w:rPr>
        <w:t xml:space="preserve"> </w:t>
      </w:r>
    </w:p>
    <w:p w:rsidR="00D31BD9" w:rsidRDefault="00D31BD9" w:rsidP="00D31BD9">
      <w:pPr>
        <w:spacing w:line="240" w:lineRule="auto"/>
        <w:rPr>
          <w:lang w:eastAsia="en-US"/>
        </w:rPr>
      </w:pPr>
      <w:bookmarkStart w:id="40" w:name="_Toc509672566"/>
    </w:p>
    <w:bookmarkEnd w:id="40"/>
    <w:p w:rsidR="007A6623" w:rsidRPr="00C0584B" w:rsidRDefault="0057712C" w:rsidP="007A6623">
      <w:pPr>
        <w:spacing w:line="240" w:lineRule="auto"/>
        <w:rPr>
          <w:rFonts w:ascii="Times New Roman" w:hAnsi="Times New Roman"/>
          <w:bCs/>
          <w:lang w:eastAsia="en-US"/>
        </w:rPr>
      </w:pPr>
      <w:r w:rsidRPr="00D943B8">
        <w:rPr>
          <w:rFonts w:ascii="Times New Roman" w:hAnsi="Times New Roman"/>
          <w:b/>
          <w:bCs/>
          <w:u w:val="single"/>
          <w:lang w:eastAsia="en-US"/>
        </w:rPr>
        <w:t>Izbran p</w:t>
      </w:r>
      <w:r w:rsidR="007A6623" w:rsidRPr="00D943B8">
        <w:rPr>
          <w:rFonts w:ascii="Times New Roman" w:hAnsi="Times New Roman"/>
          <w:b/>
          <w:bCs/>
          <w:u w:val="single"/>
          <w:lang w:eastAsia="en-US"/>
        </w:rPr>
        <w:t>onudnik</w:t>
      </w:r>
      <w:r w:rsidR="007A6623" w:rsidRPr="00D943B8">
        <w:rPr>
          <w:rFonts w:ascii="Times New Roman" w:hAnsi="Times New Roman"/>
          <w:bCs/>
          <w:lang w:eastAsia="en-US"/>
        </w:rPr>
        <w:t xml:space="preserve"> mora predložiti:</w:t>
      </w:r>
    </w:p>
    <w:p w:rsidR="007A6623" w:rsidRPr="00D943B8" w:rsidRDefault="000D6B7B" w:rsidP="00D943B8">
      <w:pPr>
        <w:pStyle w:val="Odstavekseznama"/>
        <w:numPr>
          <w:ilvl w:val="0"/>
          <w:numId w:val="73"/>
        </w:numPr>
        <w:spacing w:line="240" w:lineRule="auto"/>
        <w:rPr>
          <w:rFonts w:ascii="Times New Roman" w:hAnsi="Times New Roman"/>
          <w:b/>
          <w:bCs/>
          <w:highlight w:val="yellow"/>
          <w:lang w:eastAsia="en-US"/>
        </w:rPr>
      </w:pPr>
      <w:r w:rsidRPr="00D943B8">
        <w:rPr>
          <w:rFonts w:ascii="Times New Roman" w:hAnsi="Times New Roman"/>
          <w:b/>
          <w:bCs/>
          <w:lang w:eastAsia="en-US"/>
        </w:rPr>
        <w:t>Finančno zavarovanje za</w:t>
      </w:r>
      <w:r w:rsidR="007A6623" w:rsidRPr="00D943B8">
        <w:rPr>
          <w:rFonts w:ascii="Times New Roman" w:hAnsi="Times New Roman"/>
          <w:b/>
          <w:bCs/>
          <w:lang w:eastAsia="en-US"/>
        </w:rPr>
        <w:t xml:space="preserve"> resnost ponudbe</w:t>
      </w:r>
      <w:r w:rsidR="00F72419" w:rsidRPr="00D943B8">
        <w:rPr>
          <w:rFonts w:ascii="Times New Roman" w:hAnsi="Times New Roman"/>
          <w:bCs/>
          <w:lang w:eastAsia="en-US"/>
        </w:rPr>
        <w:t xml:space="preserve"> (bianco menico </w:t>
      </w:r>
      <w:r w:rsidR="007A6623" w:rsidRPr="00D943B8">
        <w:rPr>
          <w:rFonts w:ascii="Times New Roman" w:hAnsi="Times New Roman"/>
          <w:bCs/>
          <w:lang w:eastAsia="en-US"/>
        </w:rPr>
        <w:t>z izpol</w:t>
      </w:r>
      <w:r w:rsidR="0041431E" w:rsidRPr="00D943B8">
        <w:rPr>
          <w:rFonts w:ascii="Times New Roman" w:hAnsi="Times New Roman"/>
          <w:bCs/>
          <w:lang w:eastAsia="en-US"/>
        </w:rPr>
        <w:t>njeno menično izjavo)  v višini</w:t>
      </w:r>
      <w:r w:rsidR="007A6623" w:rsidRPr="00D943B8">
        <w:rPr>
          <w:rFonts w:ascii="Times New Roman" w:hAnsi="Times New Roman"/>
          <w:bCs/>
          <w:lang w:eastAsia="en-US"/>
        </w:rPr>
        <w:t xml:space="preserve"> 25.000,00</w:t>
      </w:r>
      <w:r w:rsidR="0041431E" w:rsidRPr="00D943B8">
        <w:rPr>
          <w:rFonts w:ascii="Times New Roman" w:hAnsi="Times New Roman"/>
          <w:bCs/>
          <w:lang w:eastAsia="en-US"/>
        </w:rPr>
        <w:t xml:space="preserve"> EUR z veljavnostjo do </w:t>
      </w:r>
      <w:r w:rsidR="00A17D29" w:rsidRPr="00D943B8">
        <w:rPr>
          <w:rFonts w:ascii="Times New Roman" w:hAnsi="Times New Roman"/>
          <w:b/>
          <w:bCs/>
          <w:lang w:eastAsia="en-US"/>
        </w:rPr>
        <w:t>30.9</w:t>
      </w:r>
      <w:r w:rsidR="00BD6226" w:rsidRPr="00D943B8">
        <w:rPr>
          <w:rFonts w:ascii="Times New Roman" w:hAnsi="Times New Roman"/>
          <w:b/>
          <w:bCs/>
          <w:lang w:eastAsia="en-US"/>
        </w:rPr>
        <w:t>.2023</w:t>
      </w:r>
      <w:r w:rsidR="0041431E" w:rsidRPr="00D943B8">
        <w:rPr>
          <w:rFonts w:ascii="Times New Roman" w:hAnsi="Times New Roman"/>
          <w:b/>
          <w:bCs/>
          <w:lang w:eastAsia="en-US"/>
        </w:rPr>
        <w:t>.</w:t>
      </w:r>
      <w:r w:rsidR="007A6623" w:rsidRPr="00D943B8">
        <w:rPr>
          <w:rFonts w:ascii="Times New Roman" w:hAnsi="Times New Roman"/>
          <w:b/>
          <w:bCs/>
          <w:lang w:eastAsia="en-US"/>
        </w:rPr>
        <w:t xml:space="preserve"> </w:t>
      </w:r>
    </w:p>
    <w:p w:rsidR="007A6623" w:rsidRPr="007A6623" w:rsidRDefault="007A6623" w:rsidP="007A6623">
      <w:pPr>
        <w:spacing w:line="240" w:lineRule="auto"/>
        <w:rPr>
          <w:rFonts w:ascii="Times New Roman" w:hAnsi="Times New Roman"/>
          <w:b/>
          <w:bCs/>
          <w:lang w:eastAsia="en-US"/>
        </w:rPr>
      </w:pPr>
    </w:p>
    <w:p w:rsidR="007A6623" w:rsidRPr="0041431E" w:rsidRDefault="007A6623" w:rsidP="007A6623">
      <w:pPr>
        <w:spacing w:line="240" w:lineRule="auto"/>
        <w:rPr>
          <w:rFonts w:ascii="Times New Roman" w:hAnsi="Times New Roman"/>
          <w:bCs/>
          <w:lang w:eastAsia="en-US"/>
        </w:rPr>
      </w:pPr>
      <w:r w:rsidRPr="0041431E">
        <w:rPr>
          <w:rFonts w:ascii="Times New Roman" w:hAnsi="Times New Roman"/>
          <w:bCs/>
          <w:lang w:eastAsia="en-US"/>
        </w:rPr>
        <w:t>Naročnik bo unovčil finančno zavarovanje za resnost ponudbe v naslednjih primerih:</w:t>
      </w:r>
    </w:p>
    <w:p w:rsidR="0041431E" w:rsidRDefault="007A6623" w:rsidP="007D51BF">
      <w:pPr>
        <w:pStyle w:val="Odstavekseznama"/>
        <w:numPr>
          <w:ilvl w:val="0"/>
          <w:numId w:val="43"/>
        </w:numPr>
        <w:spacing w:line="240" w:lineRule="auto"/>
        <w:rPr>
          <w:rFonts w:ascii="Times New Roman" w:hAnsi="Times New Roman"/>
          <w:bCs/>
          <w:lang w:eastAsia="en-US"/>
        </w:rPr>
      </w:pPr>
      <w:r w:rsidRPr="0041431E">
        <w:rPr>
          <w:rFonts w:ascii="Times New Roman" w:hAnsi="Times New Roman"/>
          <w:bCs/>
          <w:lang w:eastAsia="en-US"/>
        </w:rPr>
        <w:t>če ponudnik umakne ali spremeni ponudbo v času njene veljavnosti, navedene v ponudbi ali</w:t>
      </w:r>
    </w:p>
    <w:p w:rsidR="007A6623" w:rsidRPr="0041431E" w:rsidRDefault="007A6623" w:rsidP="007D51BF">
      <w:pPr>
        <w:pStyle w:val="Odstavekseznama"/>
        <w:numPr>
          <w:ilvl w:val="0"/>
          <w:numId w:val="43"/>
        </w:numPr>
        <w:spacing w:line="240" w:lineRule="auto"/>
        <w:rPr>
          <w:rFonts w:ascii="Times New Roman" w:hAnsi="Times New Roman"/>
          <w:bCs/>
          <w:lang w:eastAsia="en-US"/>
        </w:rPr>
      </w:pPr>
      <w:r w:rsidRPr="0041431E">
        <w:rPr>
          <w:rFonts w:ascii="Times New Roman" w:hAnsi="Times New Roman"/>
          <w:bCs/>
          <w:lang w:eastAsia="en-US"/>
        </w:rPr>
        <w:t>če ponudnik, ki ga je naročnik v času veljavnosti ponudbe obvestil o sprejetju njegove ponudbe:</w:t>
      </w:r>
    </w:p>
    <w:p w:rsidR="00B1289D" w:rsidRDefault="007A6623" w:rsidP="007A6623">
      <w:pPr>
        <w:pStyle w:val="Odstavekseznama"/>
        <w:numPr>
          <w:ilvl w:val="0"/>
          <w:numId w:val="15"/>
        </w:numPr>
        <w:spacing w:line="240" w:lineRule="auto"/>
        <w:rPr>
          <w:rFonts w:ascii="Times New Roman" w:hAnsi="Times New Roman"/>
          <w:bCs/>
          <w:lang w:eastAsia="en-US"/>
        </w:rPr>
      </w:pPr>
      <w:r w:rsidRPr="00B1289D">
        <w:rPr>
          <w:rFonts w:ascii="Times New Roman" w:hAnsi="Times New Roman"/>
          <w:bCs/>
          <w:lang w:eastAsia="en-US"/>
        </w:rPr>
        <w:t>ne izpolni ali zavrne sklenitev pogodbe v skladu z določbami navodil</w:t>
      </w:r>
      <w:r w:rsidR="00B1289D" w:rsidRPr="00B1289D">
        <w:rPr>
          <w:rFonts w:ascii="Times New Roman" w:hAnsi="Times New Roman"/>
          <w:bCs/>
          <w:lang w:eastAsia="en-US"/>
        </w:rPr>
        <w:t xml:space="preserve"> </w:t>
      </w:r>
      <w:r w:rsidRPr="00B1289D">
        <w:rPr>
          <w:rFonts w:ascii="Times New Roman" w:hAnsi="Times New Roman"/>
          <w:bCs/>
          <w:lang w:eastAsia="en-US"/>
        </w:rPr>
        <w:t>ponudnikom,</w:t>
      </w:r>
    </w:p>
    <w:p w:rsidR="007A6623" w:rsidRPr="00B1289D" w:rsidRDefault="007A6623" w:rsidP="007A6623">
      <w:pPr>
        <w:pStyle w:val="Odstavekseznama"/>
        <w:numPr>
          <w:ilvl w:val="0"/>
          <w:numId w:val="15"/>
        </w:numPr>
        <w:spacing w:line="240" w:lineRule="auto"/>
        <w:rPr>
          <w:rFonts w:ascii="Times New Roman" w:hAnsi="Times New Roman"/>
          <w:bCs/>
          <w:lang w:eastAsia="en-US"/>
        </w:rPr>
      </w:pPr>
      <w:r w:rsidRPr="00B1289D">
        <w:rPr>
          <w:rFonts w:ascii="Times New Roman" w:hAnsi="Times New Roman"/>
          <w:bCs/>
          <w:lang w:eastAsia="en-US"/>
        </w:rPr>
        <w:t xml:space="preserve">ne predloži ali zavrne predložitev finančnega zavarovanja za dobro izvedbo </w:t>
      </w:r>
      <w:r w:rsidR="00B1289D">
        <w:rPr>
          <w:rFonts w:ascii="Times New Roman" w:hAnsi="Times New Roman"/>
          <w:bCs/>
          <w:lang w:eastAsia="en-US"/>
        </w:rPr>
        <w:t xml:space="preserve">pogodbenih obveznosti </w:t>
      </w:r>
      <w:r w:rsidRPr="00B1289D">
        <w:rPr>
          <w:rFonts w:ascii="Times New Roman" w:hAnsi="Times New Roman"/>
          <w:bCs/>
          <w:lang w:eastAsia="en-US"/>
        </w:rPr>
        <w:t>v skladu z določbami navodil ponudnikom.</w:t>
      </w:r>
    </w:p>
    <w:p w:rsidR="007A6623" w:rsidRDefault="007A6623" w:rsidP="00D31BD9">
      <w:pPr>
        <w:spacing w:line="240" w:lineRule="auto"/>
        <w:rPr>
          <w:rFonts w:ascii="Times New Roman" w:hAnsi="Times New Roman"/>
          <w:b/>
          <w:bCs/>
          <w:lang w:eastAsia="en-US"/>
        </w:rPr>
      </w:pPr>
    </w:p>
    <w:p w:rsidR="000D6B7B" w:rsidRPr="000D6B7B" w:rsidRDefault="000D6B7B" w:rsidP="00F80271">
      <w:pPr>
        <w:spacing w:line="240" w:lineRule="auto"/>
        <w:rPr>
          <w:b/>
          <w:bCs/>
          <w:color w:val="FF0000"/>
          <w:u w:val="single"/>
          <w:lang w:eastAsia="en-US"/>
        </w:rPr>
      </w:pPr>
      <w:r w:rsidRPr="000D6B7B">
        <w:rPr>
          <w:rFonts w:ascii="Times New Roman" w:hAnsi="Times New Roman"/>
          <w:b/>
          <w:bCs/>
          <w:color w:val="FF0000"/>
          <w:u w:val="single"/>
          <w:lang w:eastAsia="en-US"/>
        </w:rPr>
        <w:t>Izbran ponudnik bo na poziv naročnika predložil finančno zavarovanje za resnost ponudbe (bianco menico z izpolnjeno menično izjavo</w:t>
      </w:r>
      <w:r w:rsidRPr="000D6B7B">
        <w:rPr>
          <w:b/>
          <w:bCs/>
          <w:color w:val="FF0000"/>
          <w:u w:val="single"/>
        </w:rPr>
        <w:t xml:space="preserve"> </w:t>
      </w:r>
      <w:r w:rsidRPr="000D6B7B">
        <w:rPr>
          <w:rFonts w:ascii="Times New Roman" w:hAnsi="Times New Roman"/>
          <w:b/>
          <w:bCs/>
          <w:color w:val="FF0000"/>
          <w:u w:val="single"/>
          <w:lang w:eastAsia="en-US"/>
        </w:rPr>
        <w:t>OBR-19) na naslov:</w:t>
      </w:r>
    </w:p>
    <w:p w:rsidR="00F80271" w:rsidRPr="00F80271" w:rsidRDefault="00F80271" w:rsidP="00F80271">
      <w:pPr>
        <w:spacing w:line="240" w:lineRule="auto"/>
        <w:rPr>
          <w:rFonts w:ascii="Times New Roman" w:hAnsi="Times New Roman"/>
          <w:b/>
          <w:bCs/>
          <w:lang w:eastAsia="en-US"/>
        </w:rPr>
      </w:pPr>
      <w:r w:rsidRPr="00F80271">
        <w:rPr>
          <w:rFonts w:ascii="Times New Roman" w:hAnsi="Times New Roman"/>
          <w:b/>
          <w:bCs/>
          <w:lang w:eastAsia="en-US"/>
        </w:rPr>
        <w:t>DOM DANICE VOGRINEC</w:t>
      </w:r>
      <w:r>
        <w:rPr>
          <w:rFonts w:ascii="Times New Roman" w:hAnsi="Times New Roman"/>
          <w:b/>
          <w:bCs/>
          <w:lang w:eastAsia="en-US"/>
        </w:rPr>
        <w:t xml:space="preserve"> </w:t>
      </w:r>
      <w:r w:rsidRPr="00F80271">
        <w:rPr>
          <w:rFonts w:ascii="Times New Roman" w:hAnsi="Times New Roman"/>
          <w:b/>
          <w:bCs/>
          <w:lang w:eastAsia="en-US"/>
        </w:rPr>
        <w:t>MARIBOR</w:t>
      </w:r>
    </w:p>
    <w:p w:rsidR="00F80271" w:rsidRPr="00F80271" w:rsidRDefault="00F80271" w:rsidP="00F80271">
      <w:pPr>
        <w:spacing w:line="240" w:lineRule="auto"/>
        <w:rPr>
          <w:rFonts w:ascii="Times New Roman" w:hAnsi="Times New Roman"/>
          <w:b/>
          <w:bCs/>
          <w:lang w:eastAsia="en-US"/>
        </w:rPr>
      </w:pPr>
      <w:r w:rsidRPr="00F80271">
        <w:rPr>
          <w:rFonts w:ascii="Times New Roman" w:hAnsi="Times New Roman"/>
          <w:b/>
          <w:bCs/>
          <w:lang w:eastAsia="en-US"/>
        </w:rPr>
        <w:t>Čufarjeva cesta 9</w:t>
      </w:r>
    </w:p>
    <w:p w:rsidR="00F80271" w:rsidRPr="00F80271" w:rsidRDefault="00F80271" w:rsidP="00F80271">
      <w:pPr>
        <w:spacing w:line="240" w:lineRule="auto"/>
        <w:rPr>
          <w:rFonts w:ascii="Times New Roman" w:hAnsi="Times New Roman"/>
          <w:b/>
          <w:bCs/>
          <w:lang w:eastAsia="en-US"/>
        </w:rPr>
      </w:pPr>
      <w:r w:rsidRPr="00F80271">
        <w:rPr>
          <w:rFonts w:ascii="Times New Roman" w:hAnsi="Times New Roman"/>
          <w:b/>
          <w:bCs/>
          <w:lang w:eastAsia="en-US"/>
        </w:rPr>
        <w:t>2000 MARIBOR</w:t>
      </w:r>
    </w:p>
    <w:p w:rsidR="003A7709" w:rsidRDefault="00F80271" w:rsidP="00D31BD9">
      <w:pPr>
        <w:spacing w:line="240" w:lineRule="auto"/>
        <w:rPr>
          <w:rFonts w:ascii="Times New Roman" w:hAnsi="Times New Roman"/>
          <w:b/>
          <w:bCs/>
          <w:lang w:eastAsia="en-US"/>
        </w:rPr>
      </w:pPr>
      <w:r w:rsidRPr="00F80271">
        <w:rPr>
          <w:rFonts w:ascii="Times New Roman" w:hAnsi="Times New Roman"/>
          <w:b/>
          <w:bCs/>
          <w:lang w:eastAsia="en-US"/>
        </w:rPr>
        <w:t xml:space="preserve">       </w:t>
      </w:r>
    </w:p>
    <w:p w:rsidR="00F224B3" w:rsidRDefault="00F224B3" w:rsidP="002475FB">
      <w:pPr>
        <w:pStyle w:val="Odstavekseznama"/>
        <w:numPr>
          <w:ilvl w:val="0"/>
          <w:numId w:val="73"/>
        </w:numPr>
        <w:rPr>
          <w:rFonts w:ascii="Times New Roman" w:hAnsi="Times New Roman"/>
          <w:b/>
          <w:bCs/>
          <w:lang w:eastAsia="en-US"/>
        </w:rPr>
      </w:pPr>
      <w:r w:rsidRPr="00F224B3">
        <w:rPr>
          <w:rFonts w:ascii="Times New Roman" w:hAnsi="Times New Roman"/>
          <w:bCs/>
          <w:lang w:eastAsia="en-US"/>
        </w:rPr>
        <w:t>Izjavo ponudnika,</w:t>
      </w:r>
      <w:r>
        <w:rPr>
          <w:rFonts w:ascii="Times New Roman" w:hAnsi="Times New Roman"/>
          <w:b/>
          <w:bCs/>
          <w:lang w:eastAsia="en-US"/>
        </w:rPr>
        <w:t xml:space="preserve"> da bo predložil</w:t>
      </w:r>
      <w:r w:rsidRPr="00F224B3">
        <w:rPr>
          <w:rFonts w:ascii="Times New Roman" w:hAnsi="Times New Roman"/>
          <w:b/>
          <w:bCs/>
          <w:lang w:eastAsia="en-US"/>
        </w:rPr>
        <w:t xml:space="preserve"> finančno zavarovanje za dobr</w:t>
      </w:r>
      <w:r>
        <w:rPr>
          <w:rFonts w:ascii="Times New Roman" w:hAnsi="Times New Roman"/>
          <w:b/>
          <w:bCs/>
          <w:lang w:eastAsia="en-US"/>
        </w:rPr>
        <w:t xml:space="preserve">o izvedbo pogodbenih obveznosti </w:t>
      </w:r>
      <w:r w:rsidRPr="00F224B3">
        <w:rPr>
          <w:rFonts w:ascii="Times New Roman" w:hAnsi="Times New Roman"/>
          <w:b/>
          <w:bCs/>
          <w:lang w:eastAsia="en-US"/>
        </w:rPr>
        <w:t xml:space="preserve">(bančno garancijo ali kavcijsko </w:t>
      </w:r>
      <w:r>
        <w:rPr>
          <w:rFonts w:ascii="Times New Roman" w:hAnsi="Times New Roman"/>
          <w:b/>
          <w:bCs/>
          <w:lang w:eastAsia="en-US"/>
        </w:rPr>
        <w:t xml:space="preserve">zavarovanje pri zavarovalnici) </w:t>
      </w:r>
      <w:r w:rsidRPr="00F224B3">
        <w:rPr>
          <w:rFonts w:ascii="Times New Roman" w:hAnsi="Times New Roman"/>
          <w:bCs/>
          <w:lang w:eastAsia="en-US"/>
        </w:rPr>
        <w:t xml:space="preserve">v primeru </w:t>
      </w:r>
      <w:r w:rsidRPr="00F224B3">
        <w:rPr>
          <w:rFonts w:ascii="Times New Roman" w:hAnsi="Times New Roman"/>
          <w:bCs/>
          <w:lang w:eastAsia="en-US"/>
        </w:rPr>
        <w:lastRenderedPageBreak/>
        <w:t>izbora v roku osmih delovnih dni (8) po podpisu pogodbe v vrednosti 5% od pogodbene vrednosti</w:t>
      </w:r>
      <w:r w:rsidRPr="00F224B3">
        <w:rPr>
          <w:rFonts w:ascii="Times New Roman" w:hAnsi="Times New Roman"/>
          <w:b/>
          <w:bCs/>
          <w:lang w:eastAsia="en-US"/>
        </w:rPr>
        <w:t xml:space="preserve"> </w:t>
      </w:r>
      <w:r w:rsidRPr="00F224B3">
        <w:rPr>
          <w:rFonts w:ascii="Times New Roman" w:hAnsi="Times New Roman"/>
          <w:bCs/>
          <w:lang w:eastAsia="en-US"/>
        </w:rPr>
        <w:t>z DDV.</w:t>
      </w:r>
    </w:p>
    <w:p w:rsidR="00F44C0E" w:rsidRDefault="00F44C0E" w:rsidP="00F224B3">
      <w:pPr>
        <w:pStyle w:val="Odstavekseznama"/>
        <w:numPr>
          <w:ilvl w:val="0"/>
          <w:numId w:val="0"/>
        </w:numPr>
        <w:spacing w:line="240" w:lineRule="auto"/>
        <w:ind w:left="720"/>
        <w:rPr>
          <w:rFonts w:ascii="Times New Roman" w:hAnsi="Times New Roman"/>
          <w:b/>
          <w:bCs/>
          <w:lang w:eastAsia="en-US"/>
        </w:rPr>
      </w:pPr>
    </w:p>
    <w:p w:rsidR="00627133" w:rsidRDefault="00B42B47" w:rsidP="00F224B3">
      <w:pPr>
        <w:pStyle w:val="Odstavekseznama"/>
        <w:numPr>
          <w:ilvl w:val="0"/>
          <w:numId w:val="0"/>
        </w:numPr>
        <w:spacing w:line="240" w:lineRule="auto"/>
        <w:ind w:left="720"/>
        <w:rPr>
          <w:rFonts w:ascii="Times New Roman" w:hAnsi="Times New Roman"/>
          <w:bCs/>
          <w:lang w:eastAsia="en-US"/>
        </w:rPr>
      </w:pPr>
      <w:r w:rsidRPr="00B42B47">
        <w:rPr>
          <w:rFonts w:ascii="Times New Roman" w:hAnsi="Times New Roman"/>
          <w:bCs/>
          <w:lang w:eastAsia="en-US"/>
        </w:rPr>
        <w:t xml:space="preserve">Finančno zavarovanje mora veljati za ves čas </w:t>
      </w:r>
      <w:r>
        <w:rPr>
          <w:rFonts w:ascii="Times New Roman" w:hAnsi="Times New Roman"/>
          <w:bCs/>
          <w:lang w:eastAsia="en-US"/>
        </w:rPr>
        <w:t xml:space="preserve">veljavnosti ponudbe oz. pogodbe do </w:t>
      </w:r>
      <w:r w:rsidR="00B14A80" w:rsidRPr="00B80EC8">
        <w:rPr>
          <w:rFonts w:ascii="Times New Roman" w:hAnsi="Times New Roman"/>
          <w:b/>
          <w:bCs/>
          <w:lang w:eastAsia="en-US"/>
        </w:rPr>
        <w:t>31</w:t>
      </w:r>
      <w:r w:rsidR="00D75BDA" w:rsidRPr="00B80EC8">
        <w:rPr>
          <w:rFonts w:ascii="Times New Roman" w:hAnsi="Times New Roman"/>
          <w:b/>
          <w:bCs/>
          <w:lang w:eastAsia="en-US"/>
        </w:rPr>
        <w:t>.8</w:t>
      </w:r>
      <w:r w:rsidR="007214A6" w:rsidRPr="00B80EC8">
        <w:rPr>
          <w:rFonts w:ascii="Times New Roman" w:hAnsi="Times New Roman"/>
          <w:b/>
          <w:bCs/>
          <w:lang w:eastAsia="en-US"/>
        </w:rPr>
        <w:t>.2026</w:t>
      </w:r>
      <w:r w:rsidRPr="00B80EC8">
        <w:rPr>
          <w:rFonts w:ascii="Times New Roman" w:hAnsi="Times New Roman"/>
          <w:bCs/>
          <w:lang w:eastAsia="en-US"/>
        </w:rPr>
        <w:t>.</w:t>
      </w:r>
      <w:r>
        <w:rPr>
          <w:rFonts w:ascii="Times New Roman" w:hAnsi="Times New Roman"/>
          <w:bCs/>
          <w:lang w:eastAsia="en-US"/>
        </w:rPr>
        <w:t xml:space="preserve"> </w:t>
      </w:r>
      <w:r w:rsidRPr="00B42B47">
        <w:rPr>
          <w:rFonts w:ascii="Times New Roman" w:hAnsi="Times New Roman"/>
          <w:bCs/>
          <w:lang w:eastAsia="en-US"/>
        </w:rPr>
        <w:t>Garancijo za dobro izvedbo pogodbenih obveznosti lahko naročnik unovči v primeru, če se bo izkazalo, da</w:t>
      </w:r>
      <w:r w:rsidR="00627133">
        <w:rPr>
          <w:rFonts w:ascii="Times New Roman" w:hAnsi="Times New Roman"/>
          <w:bCs/>
          <w:lang w:eastAsia="en-US"/>
        </w:rPr>
        <w:t>:</w:t>
      </w:r>
      <w:r w:rsidRPr="00B42B47">
        <w:rPr>
          <w:rFonts w:ascii="Times New Roman" w:hAnsi="Times New Roman"/>
          <w:bCs/>
          <w:lang w:eastAsia="en-US"/>
        </w:rPr>
        <w:t xml:space="preserve"> </w:t>
      </w:r>
    </w:p>
    <w:p w:rsidR="00B42B47" w:rsidRDefault="00B42B47" w:rsidP="007D51BF">
      <w:pPr>
        <w:pStyle w:val="Odstavekseznama"/>
        <w:numPr>
          <w:ilvl w:val="0"/>
          <w:numId w:val="59"/>
        </w:numPr>
        <w:spacing w:line="240" w:lineRule="auto"/>
        <w:rPr>
          <w:rFonts w:ascii="Times New Roman" w:hAnsi="Times New Roman"/>
          <w:bCs/>
          <w:lang w:eastAsia="en-US"/>
        </w:rPr>
      </w:pPr>
      <w:r>
        <w:rPr>
          <w:rFonts w:ascii="Times New Roman" w:hAnsi="Times New Roman"/>
          <w:bCs/>
          <w:lang w:eastAsia="en-US"/>
        </w:rPr>
        <w:t xml:space="preserve">storitev ni izvedena v skladu s pogodbo in </w:t>
      </w:r>
      <w:r w:rsidRPr="00B42B47">
        <w:rPr>
          <w:rFonts w:ascii="Times New Roman" w:hAnsi="Times New Roman"/>
          <w:bCs/>
          <w:lang w:eastAsia="en-US"/>
        </w:rPr>
        <w:t xml:space="preserve">zahtevami </w:t>
      </w:r>
      <w:r>
        <w:rPr>
          <w:rFonts w:ascii="Times New Roman" w:hAnsi="Times New Roman"/>
          <w:bCs/>
          <w:lang w:eastAsia="en-US"/>
        </w:rPr>
        <w:t xml:space="preserve">iz </w:t>
      </w:r>
      <w:r w:rsidRPr="00B42B47">
        <w:rPr>
          <w:rFonts w:ascii="Times New Roman" w:hAnsi="Times New Roman"/>
          <w:bCs/>
          <w:lang w:eastAsia="en-US"/>
        </w:rPr>
        <w:t>razpisne dokumentacije</w:t>
      </w:r>
      <w:r w:rsidR="00627133">
        <w:rPr>
          <w:rFonts w:ascii="Times New Roman" w:hAnsi="Times New Roman"/>
          <w:bCs/>
          <w:lang w:eastAsia="en-US"/>
        </w:rPr>
        <w:t xml:space="preserve"> naročnika;</w:t>
      </w:r>
    </w:p>
    <w:p w:rsidR="00627133" w:rsidRPr="00627133" w:rsidRDefault="00627133" w:rsidP="007D51BF">
      <w:pPr>
        <w:pStyle w:val="Odstavekseznama"/>
        <w:numPr>
          <w:ilvl w:val="0"/>
          <w:numId w:val="59"/>
        </w:numPr>
        <w:rPr>
          <w:rFonts w:ascii="Times New Roman" w:hAnsi="Times New Roman"/>
          <w:bCs/>
          <w:lang w:eastAsia="en-US"/>
        </w:rPr>
      </w:pPr>
      <w:r w:rsidRPr="00627133">
        <w:rPr>
          <w:rFonts w:ascii="Times New Roman" w:hAnsi="Times New Roman"/>
          <w:bCs/>
          <w:lang w:eastAsia="en-US"/>
        </w:rPr>
        <w:t>izvajalec ne predloži zahtevane dokumentacije pred zamenjavo podizvajalca.</w:t>
      </w:r>
    </w:p>
    <w:p w:rsidR="00F224B3" w:rsidRPr="008674F6" w:rsidRDefault="00F224B3" w:rsidP="008674F6">
      <w:pPr>
        <w:spacing w:line="240" w:lineRule="auto"/>
        <w:rPr>
          <w:rFonts w:ascii="Times New Roman" w:hAnsi="Times New Roman"/>
          <w:lang w:eastAsia="en-US"/>
        </w:rPr>
      </w:pPr>
    </w:p>
    <w:p w:rsidR="00C448EB" w:rsidRPr="00C448EB" w:rsidRDefault="009374CF" w:rsidP="004F1D7A">
      <w:pPr>
        <w:pStyle w:val="Naslov2"/>
        <w:numPr>
          <w:ilvl w:val="0"/>
          <w:numId w:val="0"/>
        </w:numPr>
        <w:ind w:left="360" w:hanging="360"/>
      </w:pPr>
      <w:bookmarkStart w:id="41" w:name="_Toc23841193"/>
      <w:r>
        <w:t>6</w:t>
      </w:r>
      <w:r w:rsidR="004F1D7A">
        <w:t xml:space="preserve">. </w:t>
      </w:r>
      <w:r w:rsidR="00867029">
        <w:t xml:space="preserve">PROTIKORUPCIJSKA </w:t>
      </w:r>
      <w:r w:rsidR="00C448EB" w:rsidRPr="00C448EB">
        <w:t>KLAVZULA</w:t>
      </w:r>
      <w:bookmarkEnd w:id="41"/>
    </w:p>
    <w:p w:rsidR="00C448EB" w:rsidRPr="00C448EB" w:rsidRDefault="00C448EB" w:rsidP="00C448EB">
      <w:pPr>
        <w:spacing w:line="240" w:lineRule="auto"/>
        <w:rPr>
          <w:rFonts w:ascii="Times New Roman" w:hAnsi="Times New Roman"/>
          <w:lang w:eastAsia="en-US"/>
        </w:rPr>
      </w:pPr>
    </w:p>
    <w:p w:rsidR="002D1DF5" w:rsidRDefault="00C448EB" w:rsidP="00C448EB">
      <w:pPr>
        <w:spacing w:line="240" w:lineRule="auto"/>
        <w:rPr>
          <w:rFonts w:ascii="Times New Roman" w:hAnsi="Times New Roman"/>
          <w:lang w:eastAsia="en-US"/>
        </w:rPr>
      </w:pPr>
      <w:r w:rsidRPr="00C448EB">
        <w:rPr>
          <w:rFonts w:ascii="Times New Roman" w:hAnsi="Times New Roman"/>
          <w:lang w:eastAsia="en-US"/>
        </w:rPr>
        <w:t xml:space="preserve">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w:t>
      </w:r>
    </w:p>
    <w:p w:rsidR="00AD7CD9" w:rsidRDefault="00AD7CD9" w:rsidP="00C448EB">
      <w:pPr>
        <w:spacing w:line="240" w:lineRule="auto"/>
        <w:rPr>
          <w:rFonts w:ascii="Times New Roman" w:hAnsi="Times New Roman"/>
          <w:lang w:eastAsia="en-US"/>
        </w:rPr>
      </w:pPr>
    </w:p>
    <w:p w:rsidR="00E65F68" w:rsidRDefault="009374CF" w:rsidP="00AF1DEB">
      <w:pPr>
        <w:pStyle w:val="Naslov3"/>
      </w:pPr>
      <w:bookmarkStart w:id="42" w:name="_Toc23841194"/>
      <w:r>
        <w:t>7</w:t>
      </w:r>
      <w:r w:rsidR="00D34516">
        <w:t xml:space="preserve">. </w:t>
      </w:r>
      <w:r w:rsidR="00116577" w:rsidRPr="00116577">
        <w:t>PRAVNO VARSTVO</w:t>
      </w:r>
      <w:bookmarkEnd w:id="42"/>
    </w:p>
    <w:p w:rsidR="00116577" w:rsidRDefault="00116577" w:rsidP="00A227B6">
      <w:pPr>
        <w:spacing w:line="240" w:lineRule="auto"/>
        <w:rPr>
          <w:rFonts w:ascii="Times New Roman" w:hAnsi="Times New Roman"/>
          <w:lang w:eastAsia="en-US"/>
        </w:rPr>
      </w:pPr>
    </w:p>
    <w:p w:rsidR="00D34516" w:rsidRDefault="00D34516" w:rsidP="00A227B6">
      <w:pPr>
        <w:spacing w:line="240" w:lineRule="auto"/>
        <w:rPr>
          <w:rFonts w:ascii="Times New Roman" w:hAnsi="Times New Roman"/>
          <w:lang w:eastAsia="en-US"/>
        </w:rPr>
      </w:pPr>
      <w:r w:rsidRPr="00D34516">
        <w:rPr>
          <w:rFonts w:ascii="Times New Roman" w:hAnsi="Times New Roman"/>
          <w:lang w:eastAsia="en-US"/>
        </w:rPr>
        <w:t>Pravno varstvo ponudnikov v postopku javnega naročanja je zagotovljeno v skladu z določbami Zakona o pravnem varstvu v postopkih javnega naročanja</w:t>
      </w:r>
      <w:r w:rsidR="00866691" w:rsidRPr="00866691">
        <w:t xml:space="preserve"> </w:t>
      </w:r>
      <w:r w:rsidR="00866691" w:rsidRPr="00866691">
        <w:rPr>
          <w:rFonts w:ascii="Times New Roman" w:hAnsi="Times New Roman"/>
          <w:lang w:eastAsia="en-US"/>
        </w:rPr>
        <w:t>(Uradni list RS, št. 43/11, 60/11 – ZTP-D, 63/13, 90/14 – ZDU-1I, 60/17 in 72/19)</w:t>
      </w:r>
      <w:r w:rsidRPr="00D34516">
        <w:rPr>
          <w:rFonts w:ascii="Times New Roman" w:hAnsi="Times New Roman"/>
          <w:lang w:eastAsia="en-US"/>
        </w:rPr>
        <w:t>, po postopku in na način kot ga določa zakon.</w:t>
      </w:r>
    </w:p>
    <w:p w:rsidR="00DD7863" w:rsidRDefault="00DD7863" w:rsidP="00A227B6">
      <w:pPr>
        <w:spacing w:line="240" w:lineRule="auto"/>
        <w:rPr>
          <w:rFonts w:ascii="Times New Roman" w:hAnsi="Times New Roman"/>
          <w:lang w:eastAsia="en-US"/>
        </w:rPr>
      </w:pPr>
    </w:p>
    <w:p w:rsidR="00A227B6" w:rsidRPr="00A227B6" w:rsidRDefault="00A227B6" w:rsidP="00A227B6">
      <w:pPr>
        <w:spacing w:line="240" w:lineRule="auto"/>
        <w:rPr>
          <w:rFonts w:ascii="Times New Roman" w:hAnsi="Times New Roman"/>
          <w:lang w:eastAsia="en-US"/>
        </w:rPr>
      </w:pPr>
      <w:r w:rsidRPr="00A227B6">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227B6" w:rsidRPr="00A227B6" w:rsidRDefault="00A227B6" w:rsidP="00A227B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Zahtevek za revizijo mora vsebovati: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1. ime in naslov vlagatelja zahtevka (v nadaljnjem besedilu: vlagatelj) ter kontaktno osebo,</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2. ime naročnika,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3. oznako javnega naročila ali odločitve o oddaji javnega naročila ali priznanju sposobnosti,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4. predmet javnega naročila,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5. pooblastilo za zastopanje v predrevizijskem in revizijskem postopku, če vlagatelj nastopa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s pooblaščencem,</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6. potrdilo o plačilu takse.</w:t>
      </w:r>
    </w:p>
    <w:p w:rsidR="00D34516" w:rsidRPr="00D34516" w:rsidRDefault="00D34516" w:rsidP="00D3451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Vlagatelj mora v zahtevku za revizijo navesti očitane kršitve ter dejstva in dokaze, s katerimi se kršitve dokazujejo.</w:t>
      </w:r>
    </w:p>
    <w:p w:rsidR="00826559" w:rsidRDefault="00826559" w:rsidP="00A227B6">
      <w:pPr>
        <w:spacing w:line="240" w:lineRule="auto"/>
        <w:rPr>
          <w:rFonts w:ascii="Times New Roman" w:hAnsi="Times New Roman"/>
          <w:lang w:eastAsia="en-US"/>
        </w:rPr>
      </w:pPr>
    </w:p>
    <w:p w:rsidR="00826559" w:rsidRDefault="006A1B82" w:rsidP="00A227B6">
      <w:pPr>
        <w:spacing w:line="240" w:lineRule="auto"/>
        <w:rPr>
          <w:rFonts w:ascii="Times New Roman" w:hAnsi="Times New Roman"/>
          <w:lang w:eastAsia="en-US"/>
        </w:rPr>
      </w:pPr>
      <w:r>
        <w:rPr>
          <w:rFonts w:ascii="Times New Roman" w:hAnsi="Times New Roman"/>
          <w:lang w:eastAsia="en-US"/>
        </w:rPr>
        <w:t>Takso v višini 4</w:t>
      </w:r>
      <w:r w:rsidR="00F34888">
        <w:rPr>
          <w:rFonts w:ascii="Times New Roman" w:hAnsi="Times New Roman"/>
          <w:lang w:eastAsia="en-US"/>
        </w:rPr>
        <w:t>.000 EUR</w:t>
      </w:r>
      <w:r w:rsidR="00A227B6" w:rsidRPr="00A227B6">
        <w:rPr>
          <w:rFonts w:ascii="Times New Roman" w:hAnsi="Times New Roman"/>
          <w:lang w:eastAsia="en-US"/>
        </w:rPr>
        <w:t xml:space="preserve"> mora vlagatelj plačati na transakcijski račun Ministrstva za finance, številka SI56 0110 0100 0358 802, odprt pri Banki Slovenije, Slovenska 35, 1505 Ljubljana, Slovenija, SWIFT KODA: BSL</w:t>
      </w:r>
      <w:r w:rsidR="00393DDA">
        <w:rPr>
          <w:rFonts w:ascii="Times New Roman" w:hAnsi="Times New Roman"/>
          <w:lang w:eastAsia="en-US"/>
        </w:rPr>
        <w:t xml:space="preserve">JSI2X; IBAN:SI56011001000358802, sklic: </w:t>
      </w:r>
      <w:r w:rsidR="00393DDA" w:rsidRPr="00393DDA">
        <w:rPr>
          <w:rFonts w:ascii="Times New Roman" w:hAnsi="Times New Roman"/>
          <w:lang w:eastAsia="en-US"/>
        </w:rPr>
        <w:t>SI11 16110-7111290-XXXXXXLL (št. javnega naročila + zadnji dve števki leta).</w:t>
      </w:r>
    </w:p>
    <w:p w:rsidR="00EA581A" w:rsidRPr="00C039AF" w:rsidRDefault="00EA581A" w:rsidP="00A227B6">
      <w:pPr>
        <w:spacing w:line="240" w:lineRule="auto"/>
        <w:rPr>
          <w:rFonts w:ascii="Times New Roman" w:hAnsi="Times New Roman"/>
          <w:lang w:eastAsia="en-US"/>
        </w:rPr>
      </w:pPr>
    </w:p>
    <w:p w:rsidR="00FE4CD1" w:rsidRDefault="00E106DC" w:rsidP="00C448EB">
      <w:pPr>
        <w:spacing w:line="240" w:lineRule="auto"/>
        <w:rPr>
          <w:rFonts w:ascii="Times New Roman" w:hAnsi="Times New Roman"/>
          <w:lang w:eastAsia="en-US"/>
        </w:rPr>
      </w:pPr>
      <w:r w:rsidRPr="00E106DC">
        <w:rPr>
          <w:rFonts w:ascii="Times New Roman" w:hAnsi="Times New Roman"/>
          <w:lang w:eastAsia="en-US"/>
        </w:rPr>
        <w:t xml:space="preserve">Če naročnik ugotovi, da niso izpolnjeni procesni pogoji iz prve, </w:t>
      </w:r>
      <w:r w:rsidR="00E84B4F">
        <w:rPr>
          <w:rFonts w:ascii="Times New Roman" w:hAnsi="Times New Roman"/>
          <w:lang w:eastAsia="en-US"/>
        </w:rPr>
        <w:t xml:space="preserve">tretje, četrte ali pete alineje </w:t>
      </w:r>
      <w:r w:rsidRPr="00E106DC">
        <w:rPr>
          <w:rFonts w:ascii="Times New Roman" w:hAnsi="Times New Roman"/>
          <w:lang w:eastAsia="en-US"/>
        </w:rPr>
        <w:t>pr</w:t>
      </w:r>
      <w:r w:rsidR="00946362">
        <w:rPr>
          <w:rFonts w:ascii="Times New Roman" w:hAnsi="Times New Roman"/>
          <w:lang w:eastAsia="en-US"/>
        </w:rPr>
        <w:t>vega odstavka 26. člena ZPVPJN</w:t>
      </w:r>
      <w:r w:rsidRPr="00E106DC">
        <w:rPr>
          <w:rFonts w:ascii="Times New Roman" w:hAnsi="Times New Roman"/>
          <w:lang w:eastAsia="en-US"/>
        </w:rPr>
        <w:t>, se zahtevek za revi</w:t>
      </w:r>
      <w:r w:rsidR="00E84B4F">
        <w:rPr>
          <w:rFonts w:ascii="Times New Roman" w:hAnsi="Times New Roman"/>
          <w:lang w:eastAsia="en-US"/>
        </w:rPr>
        <w:t xml:space="preserve">zijo najpozneje v treh delovnih </w:t>
      </w:r>
      <w:r w:rsidRPr="00E106DC">
        <w:rPr>
          <w:rFonts w:ascii="Times New Roman" w:hAnsi="Times New Roman"/>
          <w:lang w:eastAsia="en-US"/>
        </w:rPr>
        <w:t>dneh od prejema s sklepom zavrže.</w:t>
      </w:r>
    </w:p>
    <w:p w:rsidR="00EA581A" w:rsidRDefault="00EA581A" w:rsidP="00C448EB">
      <w:pPr>
        <w:spacing w:line="240" w:lineRule="auto"/>
        <w:rPr>
          <w:rFonts w:ascii="Times New Roman" w:hAnsi="Times New Roman"/>
          <w:lang w:eastAsia="en-US"/>
        </w:rPr>
      </w:pPr>
    </w:p>
    <w:p w:rsidR="00A42C45" w:rsidRPr="00A42C45" w:rsidRDefault="00A42C45" w:rsidP="00A42C45">
      <w:pPr>
        <w:spacing w:line="240" w:lineRule="auto"/>
        <w:rPr>
          <w:rFonts w:ascii="Times New Roman" w:hAnsi="Times New Roman"/>
          <w:color w:val="000000" w:themeColor="text1"/>
          <w:sz w:val="18"/>
          <w:szCs w:val="18"/>
        </w:rPr>
      </w:pPr>
      <w:r w:rsidRPr="00A42C45">
        <w:rPr>
          <w:rFonts w:ascii="Times New Roman" w:hAnsi="Times New Roman"/>
          <w:color w:val="000000" w:themeColor="text1"/>
          <w:szCs w:val="22"/>
        </w:rPr>
        <w:t xml:space="preserve">Zahtevek za revizijo se vloži prek portala </w:t>
      </w:r>
      <w:proofErr w:type="spellStart"/>
      <w:r w:rsidRPr="00A42C45">
        <w:rPr>
          <w:rFonts w:ascii="Times New Roman" w:hAnsi="Times New Roman"/>
          <w:color w:val="000000" w:themeColor="text1"/>
          <w:szCs w:val="22"/>
        </w:rPr>
        <w:t>eRevizija</w:t>
      </w:r>
      <w:proofErr w:type="spellEnd"/>
      <w:r w:rsidRPr="00A42C45">
        <w:rPr>
          <w:rFonts w:ascii="Times New Roman" w:hAnsi="Times New Roman"/>
          <w:color w:val="000000" w:themeColor="text1"/>
          <w:sz w:val="18"/>
          <w:szCs w:val="18"/>
        </w:rPr>
        <w:t>.</w:t>
      </w:r>
    </w:p>
    <w:p w:rsidR="005F6A92" w:rsidRDefault="005F6A92" w:rsidP="005A22AD">
      <w:pPr>
        <w:spacing w:line="240" w:lineRule="auto"/>
        <w:rPr>
          <w:rFonts w:ascii="Times New Roman" w:hAnsi="Times New Roman"/>
          <w:b/>
          <w:i/>
          <w:color w:val="FF0000"/>
          <w:lang w:eastAsia="en-US"/>
        </w:rPr>
      </w:pPr>
    </w:p>
    <w:p w:rsidR="00C448EB" w:rsidRPr="00C448EB" w:rsidRDefault="009374CF" w:rsidP="00F34888">
      <w:pPr>
        <w:pStyle w:val="Naslov2"/>
        <w:numPr>
          <w:ilvl w:val="0"/>
          <w:numId w:val="0"/>
        </w:numPr>
      </w:pPr>
      <w:bookmarkStart w:id="43" w:name="_Toc23841195"/>
      <w:r>
        <w:t>8</w:t>
      </w:r>
      <w:r w:rsidR="00F34888">
        <w:t xml:space="preserve">. </w:t>
      </w:r>
      <w:r w:rsidR="00C448EB" w:rsidRPr="00C448EB">
        <w:t>SPLOŠNO</w:t>
      </w:r>
      <w:bookmarkEnd w:id="43"/>
    </w:p>
    <w:p w:rsidR="00C448EB" w:rsidRPr="00C448EB" w:rsidRDefault="00C448EB" w:rsidP="00C448EB">
      <w:pPr>
        <w:spacing w:line="240" w:lineRule="auto"/>
        <w:rPr>
          <w:rFonts w:ascii="Times New Roman" w:hAnsi="Times New Roman"/>
          <w:lang w:eastAsia="en-US"/>
        </w:rPr>
      </w:pPr>
    </w:p>
    <w:p w:rsidR="00E13E39" w:rsidRPr="00E13E39" w:rsidRDefault="00C448EB" w:rsidP="00E13E39">
      <w:pPr>
        <w:spacing w:line="240" w:lineRule="auto"/>
        <w:rPr>
          <w:rFonts w:ascii="Times New Roman" w:hAnsi="Times New Roman"/>
          <w:lang w:eastAsia="en-US"/>
        </w:rPr>
      </w:pPr>
      <w:r w:rsidRPr="00C448EB">
        <w:rPr>
          <w:rFonts w:ascii="Times New Roman" w:hAnsi="Times New Roman"/>
          <w:lang w:eastAsia="en-US"/>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r w:rsidR="00AD78D3">
        <w:rPr>
          <w:rFonts w:ascii="Times New Roman" w:hAnsi="Times New Roman"/>
          <w:lang w:eastAsia="en-US"/>
        </w:rPr>
        <w:t xml:space="preserve"> </w:t>
      </w:r>
      <w:r w:rsidR="00E13E39" w:rsidRPr="00E13E39">
        <w:rPr>
          <w:rFonts w:ascii="Times New Roman" w:hAnsi="Times New Roman"/>
          <w:lang w:eastAsia="en-US"/>
        </w:rPr>
        <w:t>Če je v zakonu in v razpisni dokumentaciji določeno, da je pogoj za izvedbo naročila izdaja soglasja določenega organa, pogodba ne prične veljati, dokler ni veljavno to soglasje.</w:t>
      </w:r>
    </w:p>
    <w:p w:rsidR="00E13E39" w:rsidRDefault="00E13E39"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6B7A82" w:rsidRDefault="00CE43A2" w:rsidP="005A22AD">
      <w:pPr>
        <w:spacing w:line="240" w:lineRule="auto"/>
        <w:jc w:val="right"/>
        <w:rPr>
          <w:rFonts w:ascii="Times New Roman" w:hAnsi="Times New Roman"/>
          <w:lang w:eastAsia="en-US"/>
        </w:rPr>
      </w:pPr>
      <w:r w:rsidRPr="001342DE">
        <w:rPr>
          <w:rFonts w:eastAsia="Calibri"/>
          <w:noProof/>
          <w:szCs w:val="22"/>
        </w:rPr>
        <w:drawing>
          <wp:anchor distT="0" distB="0" distL="114300" distR="114300" simplePos="0" relativeHeight="251658240" behindDoc="0" locked="0" layoutInCell="1" allowOverlap="1">
            <wp:simplePos x="0" y="0"/>
            <wp:positionH relativeFrom="column">
              <wp:posOffset>3472815</wp:posOffset>
            </wp:positionH>
            <wp:positionV relativeFrom="paragraph">
              <wp:posOffset>6295</wp:posOffset>
            </wp:positionV>
            <wp:extent cx="2289175" cy="1648460"/>
            <wp:effectExtent l="0" t="0" r="0" b="8890"/>
            <wp:wrapNone/>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extLst>
                        <a:ext uri="{28A0092B-C50C-407E-A947-70E740481C1C}">
                          <a14:useLocalDpi xmlns:a14="http://schemas.microsoft.com/office/drawing/2010/main" val="0"/>
                        </a:ext>
                      </a:extLst>
                    </a:blip>
                    <a:srcRect l="3243" t="7298" r="10001" b="6351"/>
                    <a:stretch/>
                  </pic:blipFill>
                  <pic:spPr bwMode="auto">
                    <a:xfrm>
                      <a:off x="0" y="0"/>
                      <a:ext cx="2289175" cy="16484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6B7A82">
      <w:pPr>
        <w:spacing w:after="200"/>
        <w:jc w:val="left"/>
        <w:rPr>
          <w:rFonts w:ascii="Times New Roman" w:hAnsi="Times New Roman"/>
          <w:lang w:eastAsia="en-US"/>
        </w:rPr>
      </w:pPr>
      <w:r>
        <w:rPr>
          <w:rFonts w:ascii="Times New Roman" w:hAnsi="Times New Roman"/>
          <w:lang w:eastAsia="en-US"/>
        </w:rPr>
        <w:br w:type="page"/>
      </w:r>
    </w:p>
    <w:p w:rsidR="005F0E78" w:rsidRPr="00C448EB" w:rsidRDefault="005F0E78" w:rsidP="005A22AD">
      <w:pPr>
        <w:spacing w:line="240" w:lineRule="auto"/>
        <w:jc w:val="right"/>
        <w:rPr>
          <w:rFonts w:ascii="Times New Roman" w:hAnsi="Times New Roman"/>
          <w:lang w:eastAsia="en-US"/>
        </w:rPr>
      </w:pPr>
    </w:p>
    <w:p w:rsidR="00F44C0E" w:rsidRPr="00D173EA" w:rsidRDefault="00D173EA" w:rsidP="00D173EA">
      <w:pPr>
        <w:pStyle w:val="Naslov1"/>
        <w:jc w:val="center"/>
        <w:rPr>
          <w:lang w:eastAsia="en-US"/>
        </w:rPr>
      </w:pPr>
      <w:bookmarkStart w:id="44" w:name="_Toc23841196"/>
      <w:r>
        <w:rPr>
          <w:noProof/>
        </w:rPr>
        <mc:AlternateContent>
          <mc:Choice Requires="wps">
            <w:drawing>
              <wp:anchor distT="0" distB="0" distL="114300" distR="114300" simplePos="0" relativeHeight="251655168" behindDoc="1" locked="0" layoutInCell="1" allowOverlap="1" wp14:anchorId="37083D89" wp14:editId="522D77BA">
                <wp:simplePos x="0" y="0"/>
                <wp:positionH relativeFrom="column">
                  <wp:posOffset>1024420</wp:posOffset>
                </wp:positionH>
                <wp:positionV relativeFrom="paragraph">
                  <wp:posOffset>-62230</wp:posOffset>
                </wp:positionV>
                <wp:extent cx="3394800" cy="309600"/>
                <wp:effectExtent l="0" t="0" r="15240" b="14605"/>
                <wp:wrapNone/>
                <wp:docPr id="3" name="Pravokotnik 3"/>
                <wp:cNvGraphicFramePr/>
                <a:graphic xmlns:a="http://schemas.openxmlformats.org/drawingml/2006/main">
                  <a:graphicData uri="http://schemas.microsoft.com/office/word/2010/wordprocessingShape">
                    <wps:wsp>
                      <wps:cNvSpPr/>
                      <wps:spPr>
                        <a:xfrm>
                          <a:off x="0" y="0"/>
                          <a:ext cx="3394800" cy="309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1F886" id="Pravokotnik 3" o:spid="_x0000_s1026" style="position:absolute;margin-left:80.65pt;margin-top:-4.9pt;width:267.3pt;height:2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" fillcolor="white [3201]" strokecolor="#9d90a0 [3209]" strokeweight="2pt"/>
            </w:pict>
          </mc:Fallback>
        </mc:AlternateContent>
      </w:r>
      <w:r w:rsidRPr="00D173EA">
        <w:rPr>
          <w:lang w:eastAsia="en-US"/>
        </w:rPr>
        <w:t>TEHNIČNE ZAHTEVE NAROČNIKA</w:t>
      </w:r>
      <w:bookmarkEnd w:id="44"/>
    </w:p>
    <w:p w:rsidR="00F44C0E" w:rsidRDefault="00F44C0E" w:rsidP="00D22F53">
      <w:pPr>
        <w:spacing w:line="240" w:lineRule="auto"/>
        <w:rPr>
          <w:rFonts w:ascii="Times New Roman" w:hAnsi="Times New Roman"/>
          <w:lang w:eastAsia="en-US"/>
        </w:rPr>
      </w:pPr>
    </w:p>
    <w:p w:rsidR="00302A8E" w:rsidRDefault="00302A8E" w:rsidP="00D22F53">
      <w:pPr>
        <w:spacing w:line="240" w:lineRule="auto"/>
        <w:rPr>
          <w:rFonts w:ascii="Times New Roman" w:hAnsi="Times New Roman"/>
          <w:lang w:eastAsia="en-US"/>
        </w:rPr>
      </w:pPr>
    </w:p>
    <w:p w:rsidR="00302A8E" w:rsidRPr="00887F3E" w:rsidRDefault="00302A8E" w:rsidP="007D51BF">
      <w:pPr>
        <w:pStyle w:val="Odstavekseznama"/>
        <w:keepNext/>
        <w:numPr>
          <w:ilvl w:val="0"/>
          <w:numId w:val="46"/>
        </w:numPr>
        <w:spacing w:line="240" w:lineRule="auto"/>
        <w:jc w:val="left"/>
        <w:outlineLvl w:val="0"/>
        <w:rPr>
          <w:rFonts w:ascii="Times New Roman" w:hAnsi="Times New Roman"/>
          <w:kern w:val="32"/>
        </w:rPr>
      </w:pPr>
      <w:bookmarkStart w:id="45" w:name="_Toc178403849"/>
      <w:bookmarkStart w:id="46" w:name="_Toc23841197"/>
      <w:r w:rsidRPr="00887F3E">
        <w:rPr>
          <w:rFonts w:ascii="Times New Roman" w:hAnsi="Times New Roman"/>
          <w:b/>
          <w:bCs/>
          <w:kern w:val="32"/>
        </w:rPr>
        <w:t>NASTOP DELA</w:t>
      </w:r>
      <w:bookmarkEnd w:id="45"/>
      <w:bookmarkEnd w:id="46"/>
    </w:p>
    <w:p w:rsidR="00302A8E" w:rsidRPr="00887F3E" w:rsidRDefault="00302A8E" w:rsidP="00302A8E">
      <w:pPr>
        <w:spacing w:line="240" w:lineRule="auto"/>
        <w:rPr>
          <w:rFonts w:ascii="Times New Roman" w:hAnsi="Times New Roman"/>
          <w:color w:val="000000"/>
          <w:kern w:val="32"/>
          <w:szCs w:val="22"/>
        </w:rPr>
      </w:pPr>
    </w:p>
    <w:p w:rsidR="00302A8E" w:rsidRPr="00887F3E" w:rsidRDefault="00302A8E" w:rsidP="00302A8E">
      <w:pPr>
        <w:spacing w:line="240" w:lineRule="auto"/>
        <w:rPr>
          <w:rFonts w:ascii="Times New Roman" w:hAnsi="Times New Roman"/>
          <w:szCs w:val="22"/>
        </w:rPr>
      </w:pPr>
      <w:r w:rsidRPr="00302A8E">
        <w:rPr>
          <w:rFonts w:ascii="Times New Roman" w:hAnsi="Times New Roman"/>
          <w:szCs w:val="22"/>
        </w:rPr>
        <w:t xml:space="preserve">Izvajalec storitev čiščenja bo izvajal čiščenje v štirih delovnih enotah Doma Danice Vogrinec Maribor in sicer: </w:t>
      </w:r>
    </w:p>
    <w:p w:rsidR="00302A8E" w:rsidRPr="00887F3E" w:rsidRDefault="00302A8E" w:rsidP="007D51BF">
      <w:pPr>
        <w:pStyle w:val="Odstavekseznama"/>
        <w:numPr>
          <w:ilvl w:val="0"/>
          <w:numId w:val="47"/>
        </w:numPr>
        <w:spacing w:line="240" w:lineRule="auto"/>
        <w:rPr>
          <w:rFonts w:ascii="Times New Roman" w:hAnsi="Times New Roman"/>
        </w:rPr>
      </w:pPr>
      <w:r w:rsidRPr="00887F3E">
        <w:rPr>
          <w:rFonts w:ascii="Times New Roman" w:hAnsi="Times New Roman"/>
        </w:rPr>
        <w:t xml:space="preserve">lokacija Čufarjeva cesta 9, 2000 Maribor, kjer so tri delovne enote (DE Pobrežj1, DE Pobrežje 2 in DE Pobrežje 3) in </w:t>
      </w:r>
    </w:p>
    <w:p w:rsidR="00302A8E" w:rsidRPr="00887F3E" w:rsidRDefault="00302A8E" w:rsidP="007D51BF">
      <w:pPr>
        <w:pStyle w:val="Odstavekseznama"/>
        <w:numPr>
          <w:ilvl w:val="0"/>
          <w:numId w:val="47"/>
        </w:numPr>
        <w:spacing w:line="240" w:lineRule="auto"/>
        <w:rPr>
          <w:rFonts w:ascii="Times New Roman" w:hAnsi="Times New Roman"/>
        </w:rPr>
      </w:pPr>
      <w:r w:rsidRPr="00887F3E">
        <w:rPr>
          <w:rFonts w:ascii="Times New Roman" w:hAnsi="Times New Roman"/>
        </w:rPr>
        <w:t>na lokaciji Veselova 3, 2000 Maribor, kjer je ena delovna enota (DE Tabor).</w:t>
      </w:r>
    </w:p>
    <w:p w:rsidR="00A37CC8" w:rsidRDefault="00A37CC8" w:rsidP="0089113D">
      <w:pPr>
        <w:spacing w:line="240" w:lineRule="auto"/>
        <w:rPr>
          <w:rFonts w:ascii="Times New Roman" w:hAnsi="Times New Roman"/>
          <w:szCs w:val="22"/>
        </w:rPr>
      </w:pPr>
    </w:p>
    <w:p w:rsidR="00CD2C22" w:rsidRPr="00887F3E" w:rsidRDefault="00302A8E" w:rsidP="0089113D">
      <w:pPr>
        <w:spacing w:line="240" w:lineRule="auto"/>
        <w:rPr>
          <w:rFonts w:ascii="Times New Roman" w:hAnsi="Times New Roman"/>
          <w:szCs w:val="22"/>
        </w:rPr>
      </w:pPr>
      <w:r w:rsidRPr="00302A8E">
        <w:rPr>
          <w:rFonts w:ascii="Times New Roman" w:hAnsi="Times New Roman"/>
          <w:szCs w:val="22"/>
        </w:rPr>
        <w:t xml:space="preserve">Ponudnik mora v </w:t>
      </w:r>
      <w:r w:rsidRPr="00302A8E">
        <w:rPr>
          <w:rFonts w:ascii="Times New Roman" w:hAnsi="Times New Roman"/>
          <w:b/>
          <w:szCs w:val="22"/>
          <w:u w:val="single"/>
        </w:rPr>
        <w:t>petnajstih dneh po podpisu pogodbe</w:t>
      </w:r>
      <w:r w:rsidRPr="00302A8E">
        <w:rPr>
          <w:rFonts w:ascii="Times New Roman" w:hAnsi="Times New Roman"/>
          <w:szCs w:val="22"/>
        </w:rPr>
        <w:t xml:space="preserve"> pripraviti mapo objekta za vsako delovno enoto posebej, ki mora vsebovati plan čiščenja z opisano tehnologijo čiščenja (seznam delovnih opravil po zahtevanem osnovnem standardu, vrsto čistil z navedenimi koncentracijami, opis sredstev za čiščenje, frekventnost čiščenja), standard čiščenja, osnovna navodila za delo, navodila za rokovanje s čistili in ostale informacije in navodila za delavce čistilnega servisa. Mapa objekta se nahaja na mestu dogovorjenem med naročnikom in izvajalcem čiščenja.</w:t>
      </w:r>
      <w:r w:rsidR="001E1850" w:rsidRPr="00887F3E">
        <w:rPr>
          <w:rFonts w:ascii="Times New Roman" w:hAnsi="Times New Roman"/>
          <w:szCs w:val="22"/>
        </w:rPr>
        <w:t xml:space="preserve"> </w:t>
      </w:r>
      <w:r w:rsidRPr="00887F3E">
        <w:rPr>
          <w:rFonts w:ascii="Times New Roman" w:hAnsi="Times New Roman"/>
          <w:szCs w:val="22"/>
        </w:rPr>
        <w:t>Ponudnik mora pripraviti plan čiščenja za vsa</w:t>
      </w:r>
      <w:r w:rsidR="00655B3E">
        <w:rPr>
          <w:rFonts w:ascii="Times New Roman" w:hAnsi="Times New Roman"/>
          <w:szCs w:val="22"/>
        </w:rPr>
        <w:t xml:space="preserve">ko delovno enoto posebej in ga </w:t>
      </w:r>
      <w:r w:rsidRPr="00887F3E">
        <w:rPr>
          <w:rFonts w:ascii="Times New Roman" w:hAnsi="Times New Roman"/>
          <w:szCs w:val="22"/>
        </w:rPr>
        <w:t xml:space="preserve">predstaviti naročniku z računalniško podprto predstavitvijo v prostorih naročnika najkasneje v roku petnajstih dni  po podpisu pogodbe in po predhodnem dogovoru z naročnikom </w:t>
      </w:r>
      <w:r w:rsidR="001E1850" w:rsidRPr="00887F3E">
        <w:rPr>
          <w:rFonts w:ascii="Times New Roman" w:hAnsi="Times New Roman"/>
          <w:b/>
          <w:szCs w:val="22"/>
        </w:rPr>
        <w:t>Izjava o predložitvi mape objekta s planom čiščenja in seznamom čistil</w:t>
      </w:r>
      <w:r w:rsidR="001E1850" w:rsidRPr="00887F3E">
        <w:rPr>
          <w:rFonts w:ascii="Times New Roman" w:hAnsi="Times New Roman"/>
          <w:szCs w:val="22"/>
        </w:rPr>
        <w:t xml:space="preserve"> </w:t>
      </w:r>
      <w:r w:rsidR="00157444" w:rsidRPr="00157444">
        <w:rPr>
          <w:rFonts w:ascii="Times New Roman" w:hAnsi="Times New Roman"/>
          <w:b/>
          <w:szCs w:val="22"/>
        </w:rPr>
        <w:t>(OBR-12</w:t>
      </w:r>
      <w:r w:rsidR="001E1850" w:rsidRPr="00157444">
        <w:rPr>
          <w:rFonts w:ascii="Times New Roman" w:hAnsi="Times New Roman"/>
          <w:b/>
          <w:szCs w:val="22"/>
        </w:rPr>
        <w:t>).</w:t>
      </w:r>
    </w:p>
    <w:p w:rsidR="003D3590" w:rsidRPr="00887F3E" w:rsidRDefault="003D3590" w:rsidP="0089113D">
      <w:pPr>
        <w:keepNext/>
        <w:spacing w:line="240" w:lineRule="auto"/>
        <w:jc w:val="left"/>
        <w:outlineLvl w:val="0"/>
        <w:rPr>
          <w:rFonts w:ascii="Times New Roman" w:hAnsi="Times New Roman"/>
          <w:b/>
          <w:bCs/>
          <w:i/>
          <w:kern w:val="32"/>
          <w:szCs w:val="22"/>
        </w:rPr>
      </w:pPr>
      <w:bookmarkStart w:id="47" w:name="_Toc178403850"/>
    </w:p>
    <w:p w:rsidR="003D3590" w:rsidRPr="00887F3E" w:rsidRDefault="003D3590" w:rsidP="007D51BF">
      <w:pPr>
        <w:pStyle w:val="Odstavekseznama"/>
        <w:keepNext/>
        <w:numPr>
          <w:ilvl w:val="0"/>
          <w:numId w:val="46"/>
        </w:numPr>
        <w:spacing w:line="240" w:lineRule="auto"/>
        <w:jc w:val="left"/>
        <w:outlineLvl w:val="0"/>
        <w:rPr>
          <w:rFonts w:ascii="Times New Roman" w:hAnsi="Times New Roman"/>
          <w:kern w:val="32"/>
        </w:rPr>
      </w:pPr>
      <w:bookmarkStart w:id="48" w:name="_Toc23841198"/>
      <w:r w:rsidRPr="00887F3E">
        <w:rPr>
          <w:rFonts w:ascii="Times New Roman" w:hAnsi="Times New Roman"/>
          <w:b/>
          <w:bCs/>
          <w:kern w:val="32"/>
        </w:rPr>
        <w:t>TEHNOLOGIJA ČIŠČENJA</w:t>
      </w:r>
      <w:bookmarkEnd w:id="47"/>
      <w:bookmarkEnd w:id="48"/>
    </w:p>
    <w:p w:rsidR="003D3590" w:rsidRPr="00887F3E" w:rsidRDefault="003D3590" w:rsidP="0089113D">
      <w:pPr>
        <w:pStyle w:val="Odstavekseznama"/>
        <w:keepNext/>
        <w:numPr>
          <w:ilvl w:val="0"/>
          <w:numId w:val="0"/>
        </w:numPr>
        <w:spacing w:line="240" w:lineRule="auto"/>
        <w:ind w:left="360"/>
        <w:jc w:val="left"/>
        <w:outlineLvl w:val="0"/>
        <w:rPr>
          <w:rFonts w:ascii="Times New Roman" w:hAnsi="Times New Roman"/>
          <w:kern w:val="32"/>
        </w:rPr>
      </w:pPr>
    </w:p>
    <w:p w:rsidR="003D3590" w:rsidRPr="003D3590" w:rsidRDefault="003D3590" w:rsidP="00887F3E">
      <w:pPr>
        <w:spacing w:line="240" w:lineRule="auto"/>
        <w:rPr>
          <w:rFonts w:ascii="Times New Roman" w:hAnsi="Times New Roman"/>
          <w:szCs w:val="22"/>
        </w:rPr>
      </w:pPr>
      <w:r w:rsidRPr="003D3590">
        <w:rPr>
          <w:rFonts w:ascii="Times New Roman" w:hAnsi="Times New Roman"/>
          <w:szCs w:val="22"/>
        </w:rPr>
        <w:t>Izvajalec mora pri izvajanju storitev čiščenja uporabljati sodobne tehnološke rešitve in posodabljati delovni proces v skladu z novimi spoznanji in doktrinami na stro</w:t>
      </w:r>
      <w:r w:rsidR="00B466BC" w:rsidRPr="00887F3E">
        <w:rPr>
          <w:rFonts w:ascii="Times New Roman" w:hAnsi="Times New Roman"/>
          <w:szCs w:val="22"/>
        </w:rPr>
        <w:t xml:space="preserve">kovnem področju higiene. </w:t>
      </w:r>
      <w:r w:rsidRPr="003D3590">
        <w:rPr>
          <w:rFonts w:ascii="Times New Roman" w:hAnsi="Times New Roman"/>
          <w:szCs w:val="22"/>
        </w:rPr>
        <w:t>Izvajalec mora imeti vpeljano ustrezno metodologijo čiščenja in priložiti opis metodologije čiščenja in nadzora iz katerega bo razvidno, da:</w:t>
      </w:r>
    </w:p>
    <w:p w:rsidR="00B466BC"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so vozički za čiščenje opremljeni z vsemi pripomočki in opremo za eno delovno izmeno;</w:t>
      </w:r>
    </w:p>
    <w:p w:rsidR="00B466BC"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ima čistilne raztopine v namenskih plastenkah, ki so jasno označene z vsebino;</w:t>
      </w:r>
    </w:p>
    <w:p w:rsidR="00887F3E"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je število raznobarvnih čistilnih krpic dogovorjeno za najmanj 5 področij čiščenja (sanitarni del, kopalnica, zgornje površine, izolacijski prostori…);</w:t>
      </w:r>
    </w:p>
    <w:p w:rsidR="00887F3E"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osebna varovalna sredstva so del opreme vozička (rokavice, predpasnik, maska), kar pomeni, da ima voziček odlagalno površino za varovalna sredstva;</w:t>
      </w:r>
    </w:p>
    <w:p w:rsidR="00887F3E"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ima čistilka na vozičku pisni program dela, ki je sledljiv – iz programa je razvidno, kdaj in kje čistilka opravlja svoje delo; pisni program ji pripravi vodja čiščenja s strani izvajalca;</w:t>
      </w:r>
    </w:p>
    <w:p w:rsidR="003D3590"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je voziček opremljen s pisnim navodilom za uporabo čistil in njihovo koncentracijo.</w:t>
      </w:r>
    </w:p>
    <w:p w:rsidR="003D3590" w:rsidRPr="003D3590" w:rsidRDefault="003D3590" w:rsidP="002A2B67">
      <w:pPr>
        <w:autoSpaceDE w:val="0"/>
        <w:autoSpaceDN w:val="0"/>
        <w:adjustRightInd w:val="0"/>
        <w:spacing w:line="240" w:lineRule="auto"/>
        <w:rPr>
          <w:rFonts w:ascii="Times New Roman" w:hAnsi="Times New Roman"/>
          <w:szCs w:val="22"/>
        </w:rPr>
      </w:pPr>
      <w:r w:rsidRPr="003D3590">
        <w:rPr>
          <w:rFonts w:ascii="Times New Roman" w:hAnsi="Times New Roman"/>
          <w:szCs w:val="22"/>
        </w:rPr>
        <w:t xml:space="preserve">Izvajalec </w:t>
      </w:r>
      <w:r w:rsidR="00887F3E" w:rsidRPr="00887F3E">
        <w:rPr>
          <w:rFonts w:ascii="Times New Roman" w:hAnsi="Times New Roman"/>
          <w:szCs w:val="22"/>
        </w:rPr>
        <w:t>čiščenja</w:t>
      </w:r>
      <w:r w:rsidRPr="003D3590">
        <w:rPr>
          <w:rFonts w:ascii="Times New Roman" w:hAnsi="Times New Roman"/>
          <w:szCs w:val="22"/>
        </w:rPr>
        <w:t xml:space="preserve"> mora, kadar izvaja mokro čiščenje talnih površin poskrbeti, da ne pride do padcev osebja, stanovalcev in obiskovalcev. Pri čiščenju mora uporabljati premično tablo z napisom Pozor - spolzka tla.</w:t>
      </w:r>
      <w:r w:rsidR="002A2B67">
        <w:rPr>
          <w:rFonts w:ascii="Times New Roman" w:hAnsi="Times New Roman"/>
          <w:szCs w:val="22"/>
        </w:rPr>
        <w:t xml:space="preserve"> </w:t>
      </w:r>
      <w:r w:rsidRPr="003D3590">
        <w:rPr>
          <w:rFonts w:ascii="Times New Roman" w:hAnsi="Times New Roman"/>
          <w:szCs w:val="22"/>
        </w:rPr>
        <w:t>Tla se vzdržujejo tudi z ustreznimi premazi za zaščito tal, ki morajo ohraniti kvaliteto in obstojnost 12 mesecev.</w:t>
      </w:r>
      <w:r w:rsidR="002A2B67">
        <w:rPr>
          <w:rFonts w:ascii="Times New Roman" w:hAnsi="Times New Roman"/>
          <w:szCs w:val="22"/>
        </w:rPr>
        <w:t xml:space="preserve"> </w:t>
      </w:r>
      <w:r w:rsidRPr="003D3590">
        <w:rPr>
          <w:rFonts w:ascii="Times New Roman" w:hAnsi="Times New Roman"/>
          <w:szCs w:val="22"/>
        </w:rPr>
        <w:t>Naročnik zahteva, da so vsi čistilni pripomočki, ki jih uporablja izvajalec čiščenja dnevno čisti in redno vzdrževani, za kar poskrbi izvajalec na lastne stroške.</w:t>
      </w:r>
    </w:p>
    <w:p w:rsidR="005F0E78" w:rsidRDefault="005F0E78" w:rsidP="00B723AC">
      <w:pPr>
        <w:pStyle w:val="Odstavekseznama"/>
        <w:numPr>
          <w:ilvl w:val="0"/>
          <w:numId w:val="0"/>
        </w:numPr>
        <w:spacing w:line="240" w:lineRule="auto"/>
        <w:ind w:left="360"/>
        <w:rPr>
          <w:lang w:eastAsia="en-US"/>
        </w:rPr>
      </w:pPr>
    </w:p>
    <w:p w:rsidR="00B723AC" w:rsidRPr="00B723AC" w:rsidRDefault="00B723AC" w:rsidP="007D51BF">
      <w:pPr>
        <w:pStyle w:val="Odstavekseznama"/>
        <w:keepNext/>
        <w:numPr>
          <w:ilvl w:val="0"/>
          <w:numId w:val="46"/>
        </w:numPr>
        <w:spacing w:line="240" w:lineRule="auto"/>
        <w:jc w:val="left"/>
        <w:outlineLvl w:val="0"/>
        <w:rPr>
          <w:rFonts w:ascii="Times New Roman" w:hAnsi="Times New Roman"/>
          <w:kern w:val="32"/>
        </w:rPr>
      </w:pPr>
      <w:bookmarkStart w:id="49" w:name="_Toc178403851"/>
      <w:bookmarkStart w:id="50" w:name="_Toc23841199"/>
      <w:r w:rsidRPr="00B723AC">
        <w:rPr>
          <w:rFonts w:ascii="Times New Roman" w:hAnsi="Times New Roman"/>
          <w:b/>
          <w:bCs/>
          <w:kern w:val="32"/>
        </w:rPr>
        <w:t>ČISTILNA SREDSTVA</w:t>
      </w:r>
      <w:bookmarkEnd w:id="49"/>
      <w:bookmarkEnd w:id="50"/>
    </w:p>
    <w:p w:rsidR="00B723AC" w:rsidRPr="00B723AC" w:rsidRDefault="00B723AC" w:rsidP="00B723AC">
      <w:pPr>
        <w:pStyle w:val="Odstavekseznama"/>
        <w:keepNext/>
        <w:numPr>
          <w:ilvl w:val="0"/>
          <w:numId w:val="0"/>
        </w:numPr>
        <w:spacing w:line="240" w:lineRule="auto"/>
        <w:ind w:left="360"/>
        <w:jc w:val="left"/>
        <w:outlineLvl w:val="0"/>
        <w:rPr>
          <w:rFonts w:ascii="Times New Roman" w:hAnsi="Times New Roman"/>
          <w:kern w:val="32"/>
        </w:rPr>
      </w:pPr>
    </w:p>
    <w:p w:rsidR="00D93D10" w:rsidRPr="0011174D" w:rsidRDefault="00B723AC" w:rsidP="00B723AC">
      <w:pPr>
        <w:spacing w:line="240" w:lineRule="auto"/>
        <w:rPr>
          <w:rFonts w:ascii="Times New Roman" w:hAnsi="Times New Roman"/>
          <w:szCs w:val="22"/>
        </w:rPr>
      </w:pPr>
      <w:r w:rsidRPr="00552270">
        <w:rPr>
          <w:rFonts w:ascii="Times New Roman" w:hAnsi="Times New Roman"/>
          <w:szCs w:val="22"/>
        </w:rPr>
        <w:t>Izvajalec je pri svojem</w:t>
      </w:r>
      <w:r w:rsidRPr="00B723AC">
        <w:rPr>
          <w:rFonts w:ascii="Times New Roman" w:hAnsi="Times New Roman"/>
          <w:szCs w:val="22"/>
        </w:rPr>
        <w:t xml:space="preserve"> delu obvezan </w:t>
      </w:r>
      <w:r w:rsidR="00B356F8" w:rsidRPr="00B356F8">
        <w:rPr>
          <w:rFonts w:ascii="Times New Roman" w:hAnsi="Times New Roman"/>
          <w:szCs w:val="22"/>
        </w:rPr>
        <w:t xml:space="preserve">pri vsakodnevnem čiščenju uporabljati univerzalna čistila, čistila za sanitarne prostore in čistila za okna kot </w:t>
      </w:r>
      <w:r w:rsidRPr="00B723AC">
        <w:rPr>
          <w:rFonts w:ascii="Times New Roman" w:hAnsi="Times New Roman"/>
          <w:szCs w:val="22"/>
        </w:rPr>
        <w:t>ekološko sprejemljiva čistila, ki morajo ustrezati določilom za varovanje zdravja ljudi in okolja pred škodljivimi učinki (v skladu z UR</w:t>
      </w:r>
      <w:r w:rsidR="00D577BE">
        <w:rPr>
          <w:rFonts w:ascii="Times New Roman" w:hAnsi="Times New Roman"/>
          <w:szCs w:val="22"/>
        </w:rPr>
        <w:t>EDBO KOMISIJE (ES) št. 648/2004</w:t>
      </w:r>
      <w:r w:rsidR="006B03A5">
        <w:rPr>
          <w:rFonts w:ascii="Times New Roman" w:hAnsi="Times New Roman"/>
          <w:szCs w:val="22"/>
        </w:rPr>
        <w:t xml:space="preserve"> o detergentih</w:t>
      </w:r>
      <w:r w:rsidRPr="00B723AC">
        <w:rPr>
          <w:rFonts w:ascii="Times New Roman" w:hAnsi="Times New Roman"/>
          <w:szCs w:val="22"/>
        </w:rPr>
        <w:t xml:space="preserve"> in UREDBO KOMISIJE (ES) št. 907/2006 (ES) o spremembi UR</w:t>
      </w:r>
      <w:r w:rsidR="00D93D10">
        <w:rPr>
          <w:rFonts w:ascii="Times New Roman" w:hAnsi="Times New Roman"/>
          <w:szCs w:val="22"/>
        </w:rPr>
        <w:t>EDBE KOMISIJE (ES) št. 648/2004</w:t>
      </w:r>
      <w:r w:rsidRPr="00B723AC">
        <w:rPr>
          <w:rFonts w:ascii="Times New Roman" w:hAnsi="Times New Roman"/>
          <w:szCs w:val="22"/>
        </w:rPr>
        <w:t xml:space="preserve"> o detergentih za prilagoditev njenih prilog III. in VI, Zakonom o kemikalijah</w:t>
      </w:r>
      <w:r w:rsidR="005D415C">
        <w:rPr>
          <w:rFonts w:ascii="Times New Roman" w:hAnsi="Times New Roman"/>
          <w:szCs w:val="22"/>
        </w:rPr>
        <w:t xml:space="preserve"> </w:t>
      </w:r>
      <w:r w:rsidR="005D415C" w:rsidRPr="005D415C">
        <w:rPr>
          <w:rFonts w:ascii="Times New Roman" w:hAnsi="Times New Roman"/>
          <w:szCs w:val="22"/>
        </w:rPr>
        <w:t xml:space="preserve">(Uradni list RS, št. 110/03 – uradno prečiščeno besedilo, 47/04 – </w:t>
      </w:r>
      <w:proofErr w:type="spellStart"/>
      <w:r w:rsidR="005D415C" w:rsidRPr="005D415C">
        <w:rPr>
          <w:rFonts w:ascii="Times New Roman" w:hAnsi="Times New Roman"/>
          <w:szCs w:val="22"/>
        </w:rPr>
        <w:t>ZdZPZ</w:t>
      </w:r>
      <w:proofErr w:type="spellEnd"/>
      <w:r w:rsidR="005D415C" w:rsidRPr="005D415C">
        <w:rPr>
          <w:rFonts w:ascii="Times New Roman" w:hAnsi="Times New Roman"/>
          <w:szCs w:val="22"/>
        </w:rPr>
        <w:t>, 61/06 – ZBioP, 16/08, 9/11 in 83/12 – ZFfS-1)</w:t>
      </w:r>
      <w:r w:rsidRPr="00B723AC">
        <w:rPr>
          <w:rFonts w:ascii="Times New Roman" w:hAnsi="Times New Roman"/>
          <w:szCs w:val="22"/>
        </w:rPr>
        <w:t>;</w:t>
      </w:r>
      <w:r w:rsidRPr="00B723AC">
        <w:rPr>
          <w:rFonts w:ascii="Times New Roman" w:hAnsi="Times New Roman"/>
          <w:color w:val="FF0000"/>
          <w:szCs w:val="22"/>
        </w:rPr>
        <w:t xml:space="preserve"> </w:t>
      </w:r>
      <w:r w:rsidRPr="00B723AC">
        <w:rPr>
          <w:rFonts w:ascii="Times New Roman" w:hAnsi="Times New Roman"/>
          <w:szCs w:val="22"/>
        </w:rPr>
        <w:t>Zakonom o splošni varnosti proizvodov</w:t>
      </w:r>
      <w:r w:rsidR="005D415C">
        <w:rPr>
          <w:rFonts w:ascii="Times New Roman" w:hAnsi="Times New Roman"/>
          <w:szCs w:val="22"/>
        </w:rPr>
        <w:t xml:space="preserve"> </w:t>
      </w:r>
      <w:r w:rsidR="005D415C" w:rsidRPr="005D415C">
        <w:rPr>
          <w:rFonts w:ascii="Times New Roman" w:hAnsi="Times New Roman"/>
          <w:szCs w:val="22"/>
        </w:rPr>
        <w:t>(Uradni list RS, št. 101/03)</w:t>
      </w:r>
      <w:r w:rsidRPr="00B723AC">
        <w:rPr>
          <w:rFonts w:ascii="Times New Roman" w:hAnsi="Times New Roman"/>
          <w:szCs w:val="22"/>
        </w:rPr>
        <w:t>, Zakonom o varst</w:t>
      </w:r>
      <w:r w:rsidR="005D415C">
        <w:rPr>
          <w:rFonts w:ascii="Times New Roman" w:hAnsi="Times New Roman"/>
          <w:szCs w:val="22"/>
        </w:rPr>
        <w:t xml:space="preserve">vu potrošnikov </w:t>
      </w:r>
      <w:r w:rsidR="0011174D" w:rsidRPr="0011174D">
        <w:rPr>
          <w:rFonts w:ascii="Times New Roman" w:hAnsi="Times New Roman"/>
          <w:szCs w:val="22"/>
        </w:rPr>
        <w:t>(Uradni list RS, št. 130/22)</w:t>
      </w:r>
      <w:r w:rsidR="0011174D">
        <w:rPr>
          <w:rFonts w:ascii="Times New Roman" w:hAnsi="Times New Roman"/>
          <w:szCs w:val="22"/>
        </w:rPr>
        <w:t xml:space="preserve"> </w:t>
      </w:r>
      <w:r w:rsidRPr="00B723AC">
        <w:rPr>
          <w:rFonts w:ascii="Times New Roman" w:hAnsi="Times New Roman"/>
          <w:szCs w:val="22"/>
        </w:rPr>
        <w:t>in</w:t>
      </w:r>
      <w:r w:rsidRPr="00B723AC">
        <w:rPr>
          <w:rFonts w:ascii="Times New Roman" w:hAnsi="Times New Roman"/>
          <w:bCs/>
          <w:color w:val="FF0000"/>
          <w:szCs w:val="22"/>
        </w:rPr>
        <w:t xml:space="preserve"> </w:t>
      </w:r>
      <w:r w:rsidRPr="00B723AC">
        <w:rPr>
          <w:rFonts w:ascii="Times New Roman" w:hAnsi="Times New Roman"/>
          <w:bCs/>
          <w:szCs w:val="22"/>
        </w:rPr>
        <w:t>Uredbo o zelenem javnem naročanju</w:t>
      </w:r>
      <w:r w:rsidR="0053017B">
        <w:rPr>
          <w:rFonts w:ascii="Times New Roman" w:hAnsi="Times New Roman"/>
          <w:bCs/>
          <w:szCs w:val="22"/>
        </w:rPr>
        <w:t xml:space="preserve"> </w:t>
      </w:r>
      <w:r w:rsidR="0053017B" w:rsidRPr="0053017B">
        <w:rPr>
          <w:rFonts w:ascii="Times New Roman" w:hAnsi="Times New Roman"/>
          <w:bCs/>
          <w:szCs w:val="22"/>
        </w:rPr>
        <w:lastRenderedPageBreak/>
        <w:t>(Uradni list RS, št. 51/17, 64/19 in 121/21)</w:t>
      </w:r>
      <w:r w:rsidR="00D93D10">
        <w:rPr>
          <w:rFonts w:ascii="Times New Roman" w:hAnsi="Times New Roman"/>
          <w:bCs/>
          <w:szCs w:val="22"/>
        </w:rPr>
        <w:t>, razen za čistila pri g</w:t>
      </w:r>
      <w:r w:rsidR="00F45EE0">
        <w:rPr>
          <w:rFonts w:ascii="Times New Roman" w:hAnsi="Times New Roman"/>
          <w:bCs/>
          <w:szCs w:val="22"/>
        </w:rPr>
        <w:t xml:space="preserve">eneralnem čiščenju, ki ne ustrezajo določilom </w:t>
      </w:r>
      <w:r w:rsidR="00F45EE0" w:rsidRPr="00F45EE0">
        <w:rPr>
          <w:rFonts w:ascii="Times New Roman" w:hAnsi="Times New Roman"/>
          <w:bCs/>
          <w:szCs w:val="22"/>
        </w:rPr>
        <w:t xml:space="preserve">Uredbo o zelenem javnem naročanju </w:t>
      </w:r>
      <w:r w:rsidR="0053017B" w:rsidRPr="0053017B">
        <w:rPr>
          <w:rFonts w:ascii="Times New Roman" w:hAnsi="Times New Roman"/>
          <w:bCs/>
          <w:szCs w:val="22"/>
        </w:rPr>
        <w:t>(Uradni list RS, št. 51/17, 64/19 in 121/21)</w:t>
      </w:r>
      <w:r w:rsidR="0053017B">
        <w:rPr>
          <w:rFonts w:ascii="Times New Roman" w:hAnsi="Times New Roman"/>
          <w:bCs/>
          <w:szCs w:val="22"/>
        </w:rPr>
        <w:t>.</w:t>
      </w:r>
    </w:p>
    <w:p w:rsidR="00D93D10" w:rsidRPr="00D93D10" w:rsidRDefault="00D93D10" w:rsidP="00B723AC">
      <w:pPr>
        <w:spacing w:line="240" w:lineRule="auto"/>
        <w:rPr>
          <w:rFonts w:ascii="Times New Roman" w:hAnsi="Times New Roman"/>
          <w:bCs/>
          <w:szCs w:val="22"/>
        </w:rPr>
      </w:pPr>
    </w:p>
    <w:p w:rsidR="00B723AC" w:rsidRPr="00B723AC" w:rsidRDefault="00B723AC" w:rsidP="00B723AC">
      <w:pPr>
        <w:spacing w:line="240" w:lineRule="auto"/>
        <w:ind w:left="360"/>
        <w:rPr>
          <w:rFonts w:ascii="Times New Roman" w:hAnsi="Times New Roman"/>
          <w:szCs w:val="22"/>
        </w:rPr>
      </w:pPr>
      <w:r w:rsidRPr="00B723AC">
        <w:rPr>
          <w:rFonts w:ascii="Times New Roman" w:hAnsi="Times New Roman"/>
          <w:szCs w:val="22"/>
        </w:rPr>
        <w:t>Izvajalec mora upoštevati kriterije za čistila kot sledi:</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morajo imeti dovoljenje Urada za kemikalije za proizvodnjo in promet s čistili in razkužili;</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 xml:space="preserve">čistila morajo biti mikrobiološko testirana, </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ekološko primerna in okolju prijazna čistila,</w:t>
      </w:r>
      <w:r w:rsidR="00AE5AD6">
        <w:rPr>
          <w:rFonts w:ascii="Times New Roman" w:hAnsi="Times New Roman"/>
        </w:rPr>
        <w:t xml:space="preserve"> v skladu z zahtevami naročnika</w:t>
      </w:r>
      <w:r w:rsidRPr="00AE5AD6">
        <w:rPr>
          <w:rFonts w:ascii="Times New Roman" w:hAnsi="Times New Roman"/>
        </w:rPr>
        <w:t xml:space="preserve">, </w:t>
      </w:r>
      <w:r w:rsidR="00D93D10" w:rsidRPr="00D93D10">
        <w:rPr>
          <w:rFonts w:ascii="Times New Roman" w:hAnsi="Times New Roman"/>
        </w:rPr>
        <w:t>kar velja za univerzalna čistila, čistila za sanitarne prostore in čistila za okna,</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 xml:space="preserve">ne smejo razgrajevati zaščitnih premazov tal, </w:t>
      </w:r>
    </w:p>
    <w:p w:rsidR="00DB2876" w:rsidRDefault="00D93D10" w:rsidP="007D51BF">
      <w:pPr>
        <w:pStyle w:val="Odstavekseznama"/>
        <w:widowControl w:val="0"/>
        <w:numPr>
          <w:ilvl w:val="0"/>
          <w:numId w:val="49"/>
        </w:numPr>
        <w:tabs>
          <w:tab w:val="left" w:pos="1440"/>
        </w:tabs>
        <w:suppressAutoHyphens/>
        <w:spacing w:line="240" w:lineRule="auto"/>
        <w:rPr>
          <w:rFonts w:ascii="Times New Roman" w:hAnsi="Times New Roman"/>
        </w:rPr>
      </w:pPr>
      <w:r>
        <w:rPr>
          <w:rFonts w:ascii="Times New Roman" w:hAnsi="Times New Roman"/>
        </w:rPr>
        <w:t>ne smejo biti aler</w:t>
      </w:r>
      <w:r w:rsidR="00B723AC" w:rsidRPr="00AE5AD6">
        <w:rPr>
          <w:rFonts w:ascii="Times New Roman" w:hAnsi="Times New Roman"/>
        </w:rPr>
        <w:t>gena, ne smejo imeti vsiljivega vonja in ne smejo delovati dražilno na sluznico in kožo;</w:t>
      </w:r>
    </w:p>
    <w:p w:rsidR="00DB287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DB2876">
        <w:rPr>
          <w:rFonts w:ascii="Times New Roman" w:hAnsi="Times New Roman"/>
        </w:rPr>
        <w:t xml:space="preserve">čistila morajo biti v originalni embalaži, kadar pa se pripravlja delovna raztopina, mora biti na vsaki embalaži navedeno ime čistila, datum priprave in koncentracija pripravljene delovne raztopine, </w:t>
      </w:r>
    </w:p>
    <w:p w:rsidR="00DB287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DB2876">
        <w:rPr>
          <w:rFonts w:ascii="Times New Roman" w:hAnsi="Times New Roman"/>
        </w:rPr>
        <w:t xml:space="preserve">embalaža mora biti opremljena z dozatorji, </w:t>
      </w:r>
    </w:p>
    <w:p w:rsidR="00DB287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DB2876">
        <w:rPr>
          <w:rFonts w:ascii="Times New Roman" w:hAnsi="Times New Roman"/>
        </w:rPr>
        <w:t>embalaža za delovne raztopine čistil in razkužil mora biti higiensko neoporečna;</w:t>
      </w:r>
    </w:p>
    <w:p w:rsidR="00B723AC" w:rsidRPr="00DB2876" w:rsidRDefault="00DB2876" w:rsidP="007D51BF">
      <w:pPr>
        <w:pStyle w:val="Odstavekseznama"/>
        <w:widowControl w:val="0"/>
        <w:numPr>
          <w:ilvl w:val="0"/>
          <w:numId w:val="49"/>
        </w:numPr>
        <w:tabs>
          <w:tab w:val="left" w:pos="1440"/>
        </w:tabs>
        <w:suppressAutoHyphens/>
        <w:spacing w:line="240" w:lineRule="auto"/>
        <w:rPr>
          <w:rFonts w:ascii="Times New Roman" w:hAnsi="Times New Roman"/>
        </w:rPr>
      </w:pPr>
      <w:r>
        <w:rPr>
          <w:rFonts w:ascii="Times New Roman" w:hAnsi="Times New Roman"/>
        </w:rPr>
        <w:t>ne smejo biti toksična.</w:t>
      </w:r>
    </w:p>
    <w:p w:rsidR="00B723AC" w:rsidRPr="00B723AC" w:rsidRDefault="00B723AC" w:rsidP="00B723AC">
      <w:pPr>
        <w:spacing w:line="240" w:lineRule="auto"/>
        <w:rPr>
          <w:szCs w:val="22"/>
        </w:rPr>
      </w:pPr>
    </w:p>
    <w:p w:rsidR="00B723AC" w:rsidRPr="00B723AC" w:rsidRDefault="00B723AC" w:rsidP="005924AC">
      <w:pPr>
        <w:spacing w:line="240" w:lineRule="auto"/>
        <w:rPr>
          <w:rFonts w:ascii="Times New Roman" w:hAnsi="Times New Roman"/>
          <w:szCs w:val="22"/>
        </w:rPr>
      </w:pPr>
      <w:r w:rsidRPr="00B723AC">
        <w:rPr>
          <w:rFonts w:ascii="Times New Roman" w:hAnsi="Times New Roman"/>
          <w:szCs w:val="22"/>
        </w:rPr>
        <w:t>Izvajalec mora skupaj s planom čiščenja predložiti naročniku seznam čistil, ki jih bo uporabljal in vsa dokazila o izpolnjevanju temeljnih okoljs</w:t>
      </w:r>
      <w:r w:rsidR="00ED0FA4">
        <w:rPr>
          <w:rFonts w:ascii="Times New Roman" w:hAnsi="Times New Roman"/>
          <w:szCs w:val="22"/>
        </w:rPr>
        <w:t>kih zahtev za storitev čiščenja</w:t>
      </w:r>
      <w:r w:rsidRPr="00B723AC">
        <w:rPr>
          <w:rFonts w:ascii="Times New Roman" w:hAnsi="Times New Roman"/>
          <w:szCs w:val="22"/>
        </w:rPr>
        <w:t xml:space="preserve"> Uredbe o zelenem naročanju</w:t>
      </w:r>
      <w:r w:rsidR="00B60159">
        <w:rPr>
          <w:rFonts w:ascii="Times New Roman" w:hAnsi="Times New Roman"/>
          <w:szCs w:val="22"/>
        </w:rPr>
        <w:t xml:space="preserve"> </w:t>
      </w:r>
      <w:r w:rsidR="00B60159" w:rsidRPr="00B60159">
        <w:rPr>
          <w:rFonts w:ascii="Times New Roman" w:hAnsi="Times New Roman"/>
          <w:szCs w:val="22"/>
        </w:rPr>
        <w:t>(Uradni list RS, št. 51/17, 64/19 in 121/21)</w:t>
      </w:r>
      <w:r w:rsidRPr="00B723AC">
        <w:rPr>
          <w:rFonts w:ascii="Times New Roman" w:hAnsi="Times New Roman"/>
          <w:szCs w:val="22"/>
        </w:rPr>
        <w:t>. Naročnik si pridržuje pravico zahtevati zamenjavo čistila, če se med uporabo izkaže, da le ta ne ustrezajo enemu od naštetih kriterijev. V primeru zamenjave čistila z drugim čisti</w:t>
      </w:r>
      <w:r w:rsidR="00A927BE">
        <w:rPr>
          <w:rFonts w:ascii="Times New Roman" w:hAnsi="Times New Roman"/>
          <w:szCs w:val="22"/>
        </w:rPr>
        <w:t>lom, si mora izvajalec čiščenja</w:t>
      </w:r>
      <w:r w:rsidRPr="00B723AC">
        <w:rPr>
          <w:rFonts w:ascii="Times New Roman" w:hAnsi="Times New Roman"/>
          <w:szCs w:val="22"/>
        </w:rPr>
        <w:t xml:space="preserve"> pridobiti predhodno soglasje naročnika. Novo čistilo ne sme odstopati od zahtev razpisne dokumentacije.</w:t>
      </w:r>
    </w:p>
    <w:p w:rsidR="00B723AC" w:rsidRPr="00B723AC" w:rsidRDefault="00B723AC" w:rsidP="005924AC">
      <w:pPr>
        <w:spacing w:line="240" w:lineRule="auto"/>
        <w:rPr>
          <w:rFonts w:ascii="Times New Roman" w:hAnsi="Times New Roman"/>
          <w:szCs w:val="22"/>
        </w:rPr>
      </w:pPr>
    </w:p>
    <w:p w:rsidR="00B723AC" w:rsidRPr="00B723AC" w:rsidRDefault="00B723AC" w:rsidP="005924AC">
      <w:pPr>
        <w:spacing w:line="240" w:lineRule="auto"/>
        <w:rPr>
          <w:rFonts w:ascii="Times New Roman" w:hAnsi="Times New Roman"/>
          <w:szCs w:val="22"/>
        </w:rPr>
      </w:pPr>
      <w:r w:rsidRPr="00B723AC">
        <w:rPr>
          <w:rFonts w:ascii="Times New Roman" w:hAnsi="Times New Roman"/>
          <w:szCs w:val="22"/>
        </w:rPr>
        <w:t xml:space="preserve">Izvajalec mora o tem podati </w:t>
      </w:r>
      <w:r w:rsidR="00DB2876" w:rsidRPr="007C784D">
        <w:rPr>
          <w:rFonts w:ascii="Times New Roman" w:hAnsi="Times New Roman"/>
          <w:b/>
          <w:szCs w:val="22"/>
        </w:rPr>
        <w:t>Izjavo o čistilih</w:t>
      </w:r>
      <w:r w:rsidR="00DB2876" w:rsidRPr="007C784D">
        <w:rPr>
          <w:rFonts w:ascii="Times New Roman" w:hAnsi="Times New Roman"/>
          <w:szCs w:val="22"/>
        </w:rPr>
        <w:t xml:space="preserve"> </w:t>
      </w:r>
      <w:r w:rsidR="007C784D" w:rsidRPr="007C784D">
        <w:rPr>
          <w:rFonts w:ascii="Times New Roman" w:hAnsi="Times New Roman"/>
          <w:b/>
          <w:szCs w:val="22"/>
        </w:rPr>
        <w:t>(OBR-15</w:t>
      </w:r>
      <w:r w:rsidRPr="007C784D">
        <w:rPr>
          <w:rFonts w:ascii="Times New Roman" w:hAnsi="Times New Roman"/>
          <w:b/>
          <w:szCs w:val="22"/>
        </w:rPr>
        <w:t>).</w:t>
      </w:r>
    </w:p>
    <w:p w:rsidR="00B723AC" w:rsidRPr="00887F3E" w:rsidRDefault="00B723AC" w:rsidP="005924AC">
      <w:pPr>
        <w:pStyle w:val="Odstavekseznama"/>
        <w:numPr>
          <w:ilvl w:val="0"/>
          <w:numId w:val="0"/>
        </w:numPr>
        <w:spacing w:line="240" w:lineRule="auto"/>
        <w:ind w:left="360"/>
        <w:rPr>
          <w:lang w:eastAsia="en-US"/>
        </w:rPr>
      </w:pPr>
    </w:p>
    <w:p w:rsidR="005924AC" w:rsidRPr="005924AC" w:rsidRDefault="005924AC" w:rsidP="007D51BF">
      <w:pPr>
        <w:pStyle w:val="Odstavekseznama"/>
        <w:numPr>
          <w:ilvl w:val="0"/>
          <w:numId w:val="46"/>
        </w:numPr>
        <w:spacing w:line="240" w:lineRule="auto"/>
        <w:rPr>
          <w:rFonts w:ascii="Times New Roman" w:hAnsi="Times New Roman"/>
          <w:b/>
          <w:lang w:eastAsia="en-US"/>
        </w:rPr>
      </w:pPr>
      <w:r w:rsidRPr="005924AC">
        <w:rPr>
          <w:rFonts w:ascii="Times New Roman" w:hAnsi="Times New Roman"/>
          <w:b/>
          <w:lang w:eastAsia="en-US"/>
        </w:rPr>
        <w:t>EMBALAŽA, ZALOGA</w:t>
      </w:r>
    </w:p>
    <w:p w:rsidR="005924AC" w:rsidRPr="005924AC" w:rsidRDefault="005924AC" w:rsidP="005924AC">
      <w:pPr>
        <w:pStyle w:val="Odstavekseznama"/>
        <w:numPr>
          <w:ilvl w:val="0"/>
          <w:numId w:val="0"/>
        </w:numPr>
        <w:spacing w:line="240" w:lineRule="auto"/>
        <w:ind w:left="360"/>
        <w:rPr>
          <w:rFonts w:ascii="Times New Roman" w:hAnsi="Times New Roman"/>
          <w:lang w:eastAsia="en-US"/>
        </w:rPr>
      </w:pPr>
    </w:p>
    <w:p w:rsidR="005F0E78" w:rsidRPr="005924AC" w:rsidRDefault="005924AC" w:rsidP="00947DA5">
      <w:pPr>
        <w:spacing w:line="240" w:lineRule="auto"/>
        <w:rPr>
          <w:rFonts w:ascii="Times New Roman" w:hAnsi="Times New Roman"/>
          <w:lang w:eastAsia="en-US"/>
        </w:rPr>
      </w:pPr>
      <w:r w:rsidRPr="005924AC">
        <w:rPr>
          <w:rFonts w:ascii="Times New Roman" w:hAnsi="Times New Roman"/>
          <w:lang w:eastAsia="en-US"/>
        </w:rPr>
        <w:t xml:space="preserve">Ponudnik mora poskrbeti za brezplačen odvoz odpadne oziroma prazne embalaže </w:t>
      </w:r>
      <w:r w:rsidR="00985B7B" w:rsidRPr="00985B7B">
        <w:rPr>
          <w:rFonts w:ascii="Times New Roman" w:hAnsi="Times New Roman"/>
          <w:b/>
          <w:lang w:eastAsia="en-US"/>
        </w:rPr>
        <w:t xml:space="preserve">Izjava o brezplačnem odvozu embalaže </w:t>
      </w:r>
      <w:r w:rsidR="00B3493D" w:rsidRPr="00B3493D">
        <w:rPr>
          <w:rFonts w:ascii="Times New Roman" w:hAnsi="Times New Roman"/>
          <w:b/>
          <w:lang w:eastAsia="en-US"/>
        </w:rPr>
        <w:t>(OBR-14</w:t>
      </w:r>
      <w:r w:rsidRPr="00B3493D">
        <w:rPr>
          <w:rFonts w:ascii="Times New Roman" w:hAnsi="Times New Roman"/>
          <w:b/>
          <w:lang w:eastAsia="en-US"/>
        </w:rPr>
        <w:t>)</w:t>
      </w:r>
      <w:r w:rsidR="00651D64">
        <w:rPr>
          <w:rFonts w:ascii="Times New Roman" w:hAnsi="Times New Roman"/>
          <w:lang w:eastAsia="en-US"/>
        </w:rPr>
        <w:t xml:space="preserve">, kar pomeni, da </w:t>
      </w:r>
      <w:r w:rsidR="00651D64" w:rsidRPr="00651D64">
        <w:rPr>
          <w:rFonts w:ascii="Times New Roman" w:hAnsi="Times New Roman"/>
          <w:lang w:eastAsia="en-US"/>
        </w:rPr>
        <w:t>odpelje le prazno embalažo, ki nastane kot posledica izvedbe storitve čiščenja (prazna embalaža čistil).</w:t>
      </w:r>
      <w:r w:rsidR="00651D64">
        <w:rPr>
          <w:rFonts w:ascii="Times New Roman" w:hAnsi="Times New Roman"/>
          <w:lang w:eastAsia="en-US"/>
        </w:rPr>
        <w:t xml:space="preserve"> </w:t>
      </w:r>
      <w:r w:rsidRPr="005924AC">
        <w:rPr>
          <w:rFonts w:ascii="Times New Roman" w:hAnsi="Times New Roman"/>
          <w:lang w:eastAsia="en-US"/>
        </w:rPr>
        <w:t>Ponudnik mora zagotavljati dobavo čistil po principu ''Just in time'' in ima lahko oblikovano rezervno zalogo čistil največ za tedensko čiščenje.</w:t>
      </w:r>
    </w:p>
    <w:p w:rsidR="00947DA5" w:rsidRDefault="00947DA5" w:rsidP="00947DA5">
      <w:pPr>
        <w:spacing w:line="240" w:lineRule="auto"/>
        <w:rPr>
          <w:b/>
          <w:i/>
          <w:lang w:eastAsia="en-US"/>
        </w:rPr>
      </w:pPr>
    </w:p>
    <w:p w:rsidR="00947DA5" w:rsidRPr="00947DA5" w:rsidRDefault="00947DA5" w:rsidP="007D51BF">
      <w:pPr>
        <w:pStyle w:val="Odstavekseznama"/>
        <w:numPr>
          <w:ilvl w:val="0"/>
          <w:numId w:val="46"/>
        </w:numPr>
        <w:spacing w:line="240" w:lineRule="auto"/>
        <w:rPr>
          <w:rFonts w:ascii="Times New Roman" w:hAnsi="Times New Roman"/>
          <w:b/>
          <w:lang w:eastAsia="en-US"/>
        </w:rPr>
      </w:pPr>
      <w:r w:rsidRPr="00947DA5">
        <w:rPr>
          <w:rFonts w:ascii="Times New Roman" w:hAnsi="Times New Roman"/>
          <w:b/>
          <w:lang w:eastAsia="en-US"/>
        </w:rPr>
        <w:t>KADROVSKE ZAHTEVE</w:t>
      </w:r>
    </w:p>
    <w:p w:rsidR="00947DA5" w:rsidRPr="00947DA5" w:rsidRDefault="00947DA5" w:rsidP="00947DA5">
      <w:pPr>
        <w:pStyle w:val="Odstavekseznama"/>
        <w:numPr>
          <w:ilvl w:val="0"/>
          <w:numId w:val="0"/>
        </w:numPr>
        <w:spacing w:line="240" w:lineRule="auto"/>
        <w:ind w:left="360"/>
        <w:rPr>
          <w:rFonts w:ascii="Times New Roman" w:hAnsi="Times New Roman"/>
          <w:b/>
          <w:lang w:eastAsia="en-US"/>
        </w:rPr>
      </w:pPr>
    </w:p>
    <w:p w:rsidR="00947DA5" w:rsidRPr="00947DA5" w:rsidRDefault="00947DA5" w:rsidP="00F8793F">
      <w:pPr>
        <w:spacing w:line="240" w:lineRule="auto"/>
        <w:rPr>
          <w:rFonts w:ascii="Times New Roman" w:hAnsi="Times New Roman"/>
          <w:lang w:eastAsia="en-US"/>
        </w:rPr>
      </w:pPr>
      <w:r w:rsidRPr="00947DA5">
        <w:rPr>
          <w:rFonts w:ascii="Times New Roman" w:hAnsi="Times New Roman"/>
          <w:bCs/>
          <w:lang w:eastAsia="en-US"/>
        </w:rPr>
        <w:t xml:space="preserve">Izvajalec </w:t>
      </w:r>
      <w:r w:rsidRPr="00947DA5">
        <w:rPr>
          <w:rFonts w:ascii="Times New Roman" w:hAnsi="Times New Roman"/>
          <w:lang w:eastAsia="en-US"/>
        </w:rPr>
        <w:t>č</w:t>
      </w:r>
      <w:r w:rsidRPr="00947DA5">
        <w:rPr>
          <w:rFonts w:ascii="Times New Roman" w:hAnsi="Times New Roman"/>
          <w:bCs/>
          <w:lang w:eastAsia="en-US"/>
        </w:rPr>
        <w:t>iš</w:t>
      </w:r>
      <w:r w:rsidRPr="00947DA5">
        <w:rPr>
          <w:rFonts w:ascii="Times New Roman" w:hAnsi="Times New Roman"/>
          <w:lang w:eastAsia="en-US"/>
        </w:rPr>
        <w:t>č</w:t>
      </w:r>
      <w:r w:rsidRPr="00947DA5">
        <w:rPr>
          <w:rFonts w:ascii="Times New Roman" w:hAnsi="Times New Roman"/>
          <w:bCs/>
          <w:lang w:eastAsia="en-US"/>
        </w:rPr>
        <w:t xml:space="preserve">enja mora zagotoviti, </w:t>
      </w:r>
      <w:r w:rsidRPr="00947DA5">
        <w:rPr>
          <w:rFonts w:ascii="Times New Roman" w:hAnsi="Times New Roman"/>
          <w:lang w:eastAsia="en-US"/>
        </w:rPr>
        <w:t xml:space="preserve">da bo delovno osebje tekoče obvladalo slovenski jezik (razumevanje, govorjenje, pisanje). </w:t>
      </w:r>
      <w:r w:rsidRPr="00A97091">
        <w:rPr>
          <w:rFonts w:ascii="Times New Roman" w:hAnsi="Times New Roman"/>
          <w:color w:val="000000" w:themeColor="text1"/>
          <w:lang w:eastAsia="en-US"/>
        </w:rPr>
        <w:t>Osebje izvajalca čiščenja mora ime</w:t>
      </w:r>
      <w:r w:rsidR="00A97091" w:rsidRPr="00A97091">
        <w:rPr>
          <w:rFonts w:ascii="Times New Roman" w:hAnsi="Times New Roman"/>
          <w:color w:val="000000" w:themeColor="text1"/>
          <w:lang w:eastAsia="en-US"/>
        </w:rPr>
        <w:t xml:space="preserve">ti opravljen zdravniški pregled, kar na zahtevo naročnika izvajalec dokaže z ustreznimi dokazili </w:t>
      </w:r>
      <w:r w:rsidR="00A97091" w:rsidRPr="00A97091">
        <w:rPr>
          <w:rFonts w:ascii="Times New Roman" w:hAnsi="Times New Roman"/>
          <w:b/>
          <w:color w:val="000000" w:themeColor="text1"/>
          <w:lang w:eastAsia="en-US"/>
        </w:rPr>
        <w:t xml:space="preserve">Izjava o usposobljenosti kadra </w:t>
      </w:r>
      <w:r w:rsidR="00A97091" w:rsidRPr="00A97091">
        <w:rPr>
          <w:rFonts w:ascii="Times New Roman" w:hAnsi="Times New Roman"/>
          <w:b/>
          <w:color w:val="000000" w:themeColor="text1"/>
          <w:lang w:eastAsia="en-US"/>
        </w:rPr>
        <w:br/>
        <w:t>(OBR-16).</w:t>
      </w:r>
    </w:p>
    <w:p w:rsidR="005F0E78" w:rsidRDefault="005F0E78" w:rsidP="00F8793F">
      <w:pPr>
        <w:spacing w:line="240" w:lineRule="auto"/>
        <w:rPr>
          <w:lang w:eastAsia="en-US"/>
        </w:rPr>
      </w:pPr>
    </w:p>
    <w:p w:rsidR="00F8793F" w:rsidRPr="00F8793F" w:rsidRDefault="00F8793F" w:rsidP="00F8793F">
      <w:pPr>
        <w:spacing w:line="240" w:lineRule="auto"/>
        <w:rPr>
          <w:rFonts w:ascii="Times New Roman" w:hAnsi="Times New Roman"/>
          <w:b/>
          <w:lang w:eastAsia="en-US"/>
        </w:rPr>
      </w:pPr>
      <w:r w:rsidRPr="00F8793F">
        <w:rPr>
          <w:rFonts w:ascii="Times New Roman" w:hAnsi="Times New Roman"/>
          <w:b/>
          <w:lang w:eastAsia="en-US"/>
        </w:rPr>
        <w:t>5.1 VARSTVO PRI DELU</w:t>
      </w:r>
    </w:p>
    <w:p w:rsidR="00F8793F" w:rsidRPr="00F8793F" w:rsidRDefault="00F8793F" w:rsidP="00F8793F">
      <w:pPr>
        <w:spacing w:line="240" w:lineRule="auto"/>
        <w:rPr>
          <w:rFonts w:ascii="Times New Roman" w:hAnsi="Times New Roman"/>
          <w:lang w:eastAsia="en-US"/>
        </w:rPr>
      </w:pPr>
    </w:p>
    <w:p w:rsidR="00F8793F" w:rsidRPr="00F8793F" w:rsidRDefault="00F8793F" w:rsidP="00F8793F">
      <w:pPr>
        <w:spacing w:line="240" w:lineRule="auto"/>
        <w:rPr>
          <w:rFonts w:ascii="Times New Roman" w:hAnsi="Times New Roman"/>
          <w:b/>
          <w:lang w:eastAsia="en-US"/>
        </w:rPr>
      </w:pPr>
      <w:r w:rsidRPr="00F8793F">
        <w:rPr>
          <w:rFonts w:ascii="Times New Roman" w:hAnsi="Times New Roman"/>
          <w:b/>
          <w:lang w:eastAsia="en-US"/>
        </w:rPr>
        <w:t>5.1.1. SPLOŠNO</w:t>
      </w:r>
    </w:p>
    <w:p w:rsidR="00F8793F" w:rsidRDefault="00F8793F" w:rsidP="00F8793F">
      <w:pPr>
        <w:spacing w:line="240" w:lineRule="auto"/>
        <w:rPr>
          <w:lang w:eastAsia="en-US"/>
        </w:rPr>
      </w:pPr>
    </w:p>
    <w:p w:rsidR="00F8793F" w:rsidRDefault="00F8793F" w:rsidP="00F8793F">
      <w:pPr>
        <w:spacing w:line="240" w:lineRule="auto"/>
        <w:rPr>
          <w:rFonts w:ascii="Times New Roman" w:hAnsi="Times New Roman"/>
          <w:lang w:eastAsia="en-US"/>
        </w:rPr>
      </w:pPr>
      <w:r w:rsidRPr="00F8793F">
        <w:rPr>
          <w:rFonts w:ascii="Times New Roman" w:hAnsi="Times New Roman"/>
          <w:lang w:eastAsia="en-US"/>
        </w:rPr>
        <w:t xml:space="preserve">Delavci pri izvajalcu čiščenja morajo </w:t>
      </w:r>
      <w:r w:rsidRPr="00A97091">
        <w:rPr>
          <w:rFonts w:ascii="Times New Roman" w:hAnsi="Times New Roman"/>
          <w:color w:val="000000" w:themeColor="text1"/>
          <w:lang w:eastAsia="en-US"/>
        </w:rPr>
        <w:t xml:space="preserve">imeti veljaven preizkus znanja iz varstva pri delu </w:t>
      </w:r>
      <w:r w:rsidRPr="00F8793F">
        <w:rPr>
          <w:rFonts w:ascii="Times New Roman" w:hAnsi="Times New Roman"/>
          <w:lang w:eastAsia="en-US"/>
        </w:rPr>
        <w:t xml:space="preserve">in požarne varnosti </w:t>
      </w:r>
      <w:r w:rsidRPr="00F8793F">
        <w:rPr>
          <w:rFonts w:ascii="Times New Roman" w:hAnsi="Times New Roman"/>
          <w:b/>
          <w:lang w:eastAsia="en-US"/>
        </w:rPr>
        <w:t>Izjava o usposobljenosti kadra</w:t>
      </w:r>
      <w:r w:rsidRPr="00F8793F">
        <w:rPr>
          <w:rFonts w:ascii="Times New Roman" w:hAnsi="Times New Roman"/>
          <w:lang w:eastAsia="en-US"/>
        </w:rPr>
        <w:t xml:space="preserve"> </w:t>
      </w:r>
      <w:r w:rsidR="00B3493D" w:rsidRPr="00B3493D">
        <w:rPr>
          <w:rFonts w:ascii="Times New Roman" w:hAnsi="Times New Roman"/>
          <w:b/>
          <w:lang w:eastAsia="en-US"/>
        </w:rPr>
        <w:t>(OBR-16</w:t>
      </w:r>
      <w:r w:rsidRPr="00B3493D">
        <w:rPr>
          <w:rFonts w:ascii="Times New Roman" w:hAnsi="Times New Roman"/>
          <w:b/>
          <w:lang w:eastAsia="en-US"/>
        </w:rPr>
        <w:t>)</w:t>
      </w:r>
      <w:r w:rsidRPr="00F8793F">
        <w:rPr>
          <w:rFonts w:ascii="Times New Roman" w:hAnsi="Times New Roman"/>
          <w:lang w:eastAsia="en-US"/>
        </w:rPr>
        <w:t>, kar na zahtevo naročnika izvajalec dokaže z ustreznimi dokazili. Delavci morajo pri čiščenju uporabljati predpisana zaščitna sredstva, ki jih mora zagotoviti izvajalec čiščenja (zaščitne rokavice, zaščitni predpasnik, razkužilo za roke in ostalo), kot to določaj</w:t>
      </w:r>
      <w:r w:rsidR="00DA4F73">
        <w:rPr>
          <w:rFonts w:ascii="Times New Roman" w:hAnsi="Times New Roman"/>
          <w:lang w:eastAsia="en-US"/>
        </w:rPr>
        <w:t>o predpisi iz varstva pri delu.</w:t>
      </w:r>
    </w:p>
    <w:p w:rsidR="00F8793F" w:rsidRPr="00F8793F" w:rsidRDefault="00061E0F" w:rsidP="00061E0F">
      <w:pPr>
        <w:spacing w:after="200"/>
        <w:jc w:val="left"/>
        <w:rPr>
          <w:rFonts w:ascii="Times New Roman" w:hAnsi="Times New Roman"/>
          <w:lang w:eastAsia="en-US"/>
        </w:rPr>
      </w:pPr>
      <w:r>
        <w:rPr>
          <w:rFonts w:ascii="Times New Roman" w:hAnsi="Times New Roman"/>
          <w:lang w:eastAsia="en-US"/>
        </w:rPr>
        <w:br w:type="page"/>
      </w:r>
    </w:p>
    <w:p w:rsidR="00F8793F" w:rsidRPr="00F8793F" w:rsidRDefault="00F8793F" w:rsidP="00F8793F">
      <w:pPr>
        <w:spacing w:line="240" w:lineRule="auto"/>
        <w:rPr>
          <w:rFonts w:ascii="Times New Roman" w:hAnsi="Times New Roman"/>
          <w:b/>
          <w:lang w:eastAsia="en-US"/>
        </w:rPr>
      </w:pPr>
      <w:r w:rsidRPr="00F8793F">
        <w:rPr>
          <w:rFonts w:ascii="Times New Roman" w:hAnsi="Times New Roman"/>
          <w:b/>
          <w:lang w:eastAsia="en-US"/>
        </w:rPr>
        <w:lastRenderedPageBreak/>
        <w:t xml:space="preserve">5.1.2 </w:t>
      </w:r>
      <w:r w:rsidRPr="000C488F">
        <w:rPr>
          <w:rFonts w:ascii="Times New Roman" w:hAnsi="Times New Roman"/>
          <w:b/>
          <w:lang w:eastAsia="en-US"/>
        </w:rPr>
        <w:t>CEPLJENJA</w:t>
      </w:r>
    </w:p>
    <w:p w:rsidR="00F8793F" w:rsidRPr="00F8793F" w:rsidRDefault="00F8793F" w:rsidP="00F8793F">
      <w:pPr>
        <w:spacing w:line="240" w:lineRule="auto"/>
        <w:rPr>
          <w:rFonts w:ascii="Times New Roman" w:hAnsi="Times New Roman"/>
          <w:b/>
          <w:lang w:eastAsia="en-US"/>
        </w:rPr>
      </w:pPr>
    </w:p>
    <w:p w:rsidR="00947DA5" w:rsidRDefault="00F8793F" w:rsidP="00287E6F">
      <w:pPr>
        <w:spacing w:line="240" w:lineRule="auto"/>
        <w:rPr>
          <w:rFonts w:ascii="Times New Roman" w:hAnsi="Times New Roman"/>
          <w:lang w:eastAsia="en-US"/>
        </w:rPr>
      </w:pPr>
      <w:r w:rsidRPr="00F8793F">
        <w:rPr>
          <w:rFonts w:ascii="Times New Roman" w:hAnsi="Times New Roman"/>
          <w:lang w:eastAsia="en-US"/>
        </w:rPr>
        <w:t>Naročnik seznanja ponudnika, da je pri izvajanju čiščenja lahko prisotno tveganje za okužbo s hepatitisom B. Naročnik iz tega razloga priporoča, da so vsi delavci izvajalca cepljeni proti hepatitisu B. V primeru, da delavci izvajalca ne upoštevajo omenjenega priporočila, je izvajalec v celoti odgovoren za vse posledice, ki izhajajo iz morebitne okužbe s hepatitisom B. Izvajalec je dolžan izvajati čiščenje v skladu s predpisi iz varstva pri delu in higi</w:t>
      </w:r>
      <w:r>
        <w:rPr>
          <w:rFonts w:ascii="Times New Roman" w:hAnsi="Times New Roman"/>
          <w:lang w:eastAsia="en-US"/>
        </w:rPr>
        <w:t>ene, ob neupoštevanju predpisov</w:t>
      </w:r>
      <w:r w:rsidRPr="00F8793F">
        <w:rPr>
          <w:rFonts w:ascii="Times New Roman" w:hAnsi="Times New Roman"/>
          <w:lang w:eastAsia="en-US"/>
        </w:rPr>
        <w:t xml:space="preserve"> vse morebitne posledice nosi izvajalec storitve.</w:t>
      </w:r>
    </w:p>
    <w:p w:rsidR="00E72AA7" w:rsidRDefault="00E72AA7" w:rsidP="00287E6F">
      <w:pPr>
        <w:spacing w:line="240" w:lineRule="auto"/>
        <w:rPr>
          <w:rFonts w:ascii="Times New Roman" w:hAnsi="Times New Roman"/>
          <w:lang w:eastAsia="en-US"/>
        </w:rPr>
      </w:pPr>
    </w:p>
    <w:p w:rsidR="00287E6F" w:rsidRPr="00287E6F" w:rsidRDefault="00287E6F" w:rsidP="00287E6F">
      <w:pPr>
        <w:pStyle w:val="Odstavekseznama"/>
        <w:keepNext/>
        <w:numPr>
          <w:ilvl w:val="1"/>
          <w:numId w:val="18"/>
        </w:numPr>
        <w:spacing w:line="240" w:lineRule="auto"/>
        <w:jc w:val="left"/>
        <w:outlineLvl w:val="0"/>
        <w:rPr>
          <w:rFonts w:ascii="Times New Roman" w:hAnsi="Times New Roman"/>
          <w:kern w:val="32"/>
        </w:rPr>
      </w:pPr>
      <w:bookmarkStart w:id="51" w:name="_Toc178403859"/>
      <w:bookmarkStart w:id="52" w:name="_Toc23841200"/>
      <w:r w:rsidRPr="00287E6F">
        <w:rPr>
          <w:rFonts w:ascii="Times New Roman" w:hAnsi="Times New Roman"/>
          <w:b/>
          <w:bCs/>
          <w:kern w:val="32"/>
        </w:rPr>
        <w:t>IZOBRAŽEVANJE</w:t>
      </w:r>
      <w:bookmarkEnd w:id="51"/>
      <w:bookmarkEnd w:id="52"/>
    </w:p>
    <w:p w:rsidR="00287E6F" w:rsidRPr="00287E6F" w:rsidRDefault="00287E6F" w:rsidP="00287E6F">
      <w:pPr>
        <w:pStyle w:val="Odstavekseznama"/>
        <w:keepNext/>
        <w:numPr>
          <w:ilvl w:val="0"/>
          <w:numId w:val="0"/>
        </w:numPr>
        <w:spacing w:line="240" w:lineRule="auto"/>
        <w:ind w:left="360"/>
        <w:jc w:val="left"/>
        <w:outlineLvl w:val="0"/>
        <w:rPr>
          <w:rFonts w:ascii="Times New Roman" w:hAnsi="Times New Roman"/>
          <w:kern w:val="32"/>
        </w:rPr>
      </w:pPr>
    </w:p>
    <w:p w:rsidR="00287E6F" w:rsidRPr="00287E6F" w:rsidRDefault="00287E6F" w:rsidP="00287E6F">
      <w:pPr>
        <w:widowControl w:val="0"/>
        <w:tabs>
          <w:tab w:val="left" w:pos="720"/>
          <w:tab w:val="left" w:pos="1440"/>
        </w:tabs>
        <w:suppressAutoHyphens/>
        <w:spacing w:line="240" w:lineRule="auto"/>
        <w:rPr>
          <w:rFonts w:ascii="Times New Roman" w:hAnsi="Times New Roman"/>
          <w:szCs w:val="22"/>
        </w:rPr>
      </w:pPr>
      <w:r w:rsidRPr="00287E6F">
        <w:rPr>
          <w:rFonts w:ascii="Times New Roman" w:hAnsi="Times New Roman"/>
          <w:szCs w:val="22"/>
        </w:rPr>
        <w:t>Izvajalec mora za zaposlene izvajati program usposabljanja, ki vključuje osnove higienskega minimuma, higiene rok in uporabe rokavic ter osebne zaščitne opreme in vsa ostala zakonsko določena usposabljanja.</w:t>
      </w:r>
    </w:p>
    <w:p w:rsidR="00287E6F" w:rsidRPr="00287E6F" w:rsidRDefault="00287E6F" w:rsidP="00287E6F">
      <w:pPr>
        <w:widowControl w:val="0"/>
        <w:tabs>
          <w:tab w:val="left" w:pos="720"/>
          <w:tab w:val="left" w:pos="1440"/>
        </w:tabs>
        <w:suppressAutoHyphens/>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rPr>
      </w:pPr>
      <w:r w:rsidRPr="00287E6F">
        <w:rPr>
          <w:rFonts w:ascii="Times New Roman" w:hAnsi="Times New Roman"/>
          <w:szCs w:val="22"/>
        </w:rPr>
        <w:t>Izvajalec mora zagotoviti, da vsi delavci izvajalca v praksi uporabljajo in izkazujejo znanja, pridobljena na izobraževanjih in praktičnem delu na področju higiene.</w:t>
      </w:r>
    </w:p>
    <w:p w:rsidR="00287E6F" w:rsidRPr="00287E6F" w:rsidRDefault="00287E6F" w:rsidP="00287E6F">
      <w:pPr>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rPr>
      </w:pPr>
      <w:r w:rsidRPr="00287E6F">
        <w:rPr>
          <w:rFonts w:ascii="Times New Roman" w:hAnsi="Times New Roman"/>
          <w:szCs w:val="22"/>
        </w:rPr>
        <w:t xml:space="preserve">Izvajalec mora v sestavnem delu razpisne dokumentacije tudi podpisati izjavo s katero zagotavlja, da izvaja zahtevano usposabljanje in da imajo vsi delavci izvajalca pridobljena znanja (izobraževanje) iz področja higiene in bodo le ta v praksi tudi izkazovali </w:t>
      </w:r>
      <w:r w:rsidR="00452132" w:rsidRPr="00452132">
        <w:rPr>
          <w:rFonts w:ascii="Times New Roman" w:hAnsi="Times New Roman"/>
          <w:b/>
          <w:szCs w:val="22"/>
        </w:rPr>
        <w:t xml:space="preserve">Izjava o usposobljenosti kadra </w:t>
      </w:r>
      <w:r w:rsidR="00C572FC" w:rsidRPr="00C572FC">
        <w:rPr>
          <w:rFonts w:ascii="Times New Roman" w:hAnsi="Times New Roman"/>
          <w:b/>
          <w:szCs w:val="22"/>
        </w:rPr>
        <w:t>(OBR-16</w:t>
      </w:r>
      <w:r w:rsidRPr="00C572FC">
        <w:rPr>
          <w:rFonts w:ascii="Times New Roman" w:hAnsi="Times New Roman"/>
          <w:b/>
          <w:szCs w:val="22"/>
        </w:rPr>
        <w:t>)</w:t>
      </w:r>
      <w:r w:rsidRPr="00C572FC">
        <w:rPr>
          <w:rFonts w:ascii="Times New Roman" w:hAnsi="Times New Roman"/>
          <w:szCs w:val="22"/>
        </w:rPr>
        <w:t>.</w:t>
      </w:r>
    </w:p>
    <w:p w:rsidR="00287E6F" w:rsidRPr="00287E6F" w:rsidRDefault="00287E6F" w:rsidP="00287E6F">
      <w:pPr>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rPr>
      </w:pPr>
      <w:r w:rsidRPr="00287E6F">
        <w:rPr>
          <w:rFonts w:ascii="Times New Roman" w:hAnsi="Times New Roman"/>
          <w:szCs w:val="22"/>
        </w:rPr>
        <w:t>Glede na dodatne zahteve in navodila Komisije za preprečevanje in obvladovanje</w:t>
      </w:r>
      <w:r w:rsidR="006B1855">
        <w:rPr>
          <w:rFonts w:ascii="Times New Roman" w:hAnsi="Times New Roman"/>
          <w:szCs w:val="22"/>
        </w:rPr>
        <w:t xml:space="preserve"> okužb povezanih z zdravstvom (</w:t>
      </w:r>
      <w:r w:rsidRPr="00287E6F">
        <w:rPr>
          <w:rFonts w:ascii="Times New Roman" w:hAnsi="Times New Roman"/>
          <w:szCs w:val="22"/>
        </w:rPr>
        <w:t>v nadaljevanju KOBO) naročnik zahteva, da so ob osnovnem izobraževanju delavci izvajalca še posebej (dodatno) izobraženi za</w:t>
      </w:r>
      <w:r w:rsidRPr="00287E6F">
        <w:rPr>
          <w:rFonts w:ascii="Times New Roman" w:hAnsi="Times New Roman"/>
          <w:color w:val="FF0000"/>
          <w:szCs w:val="22"/>
        </w:rPr>
        <w:t xml:space="preserve"> </w:t>
      </w:r>
      <w:r w:rsidRPr="00287E6F">
        <w:rPr>
          <w:rFonts w:ascii="Times New Roman" w:hAnsi="Times New Roman"/>
          <w:szCs w:val="22"/>
        </w:rPr>
        <w:t xml:space="preserve">preprečevanje in obvladovanje bolnišničnih okužb, ki se nanaša na področje higiene in čiščenja izolacijskih prostorov in čiščenja sob, kjer se izvajajo poostreni standardni ukrepi ter priprave in uporabe razkužil. </w:t>
      </w:r>
    </w:p>
    <w:p w:rsidR="00287E6F" w:rsidRPr="00287E6F" w:rsidRDefault="00287E6F" w:rsidP="00287E6F">
      <w:pPr>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lang w:eastAsia="en-US"/>
        </w:rPr>
      </w:pPr>
      <w:r w:rsidRPr="00287E6F">
        <w:rPr>
          <w:rFonts w:ascii="Times New Roman" w:hAnsi="Times New Roman"/>
          <w:szCs w:val="22"/>
        </w:rPr>
        <w:t>Izobraževanje iz tega področja bo brezplačno organiziral naročnik za izvajalca najmanj 1x letno, udeležba je obvezna za vse zaposlene izvajalca čiščenja</w:t>
      </w:r>
      <w:r w:rsidR="006B1855">
        <w:rPr>
          <w:rFonts w:ascii="Times New Roman" w:hAnsi="Times New Roman"/>
          <w:szCs w:val="22"/>
        </w:rPr>
        <w:t>.</w:t>
      </w:r>
    </w:p>
    <w:p w:rsidR="005F0E78" w:rsidRPr="00F8793F" w:rsidRDefault="005F0E78" w:rsidP="005325C8">
      <w:pPr>
        <w:rPr>
          <w:rFonts w:ascii="Times New Roman" w:hAnsi="Times New Roman"/>
          <w:lang w:eastAsia="en-US"/>
        </w:rPr>
      </w:pPr>
    </w:p>
    <w:p w:rsidR="00502285" w:rsidRDefault="007515FD" w:rsidP="00502285">
      <w:pPr>
        <w:spacing w:line="240" w:lineRule="auto"/>
        <w:rPr>
          <w:rFonts w:ascii="Times New Roman" w:hAnsi="Times New Roman"/>
          <w:b/>
          <w:lang w:eastAsia="en-US"/>
        </w:rPr>
      </w:pPr>
      <w:r>
        <w:rPr>
          <w:rFonts w:ascii="Times New Roman" w:hAnsi="Times New Roman"/>
          <w:b/>
          <w:lang w:eastAsia="en-US"/>
        </w:rPr>
        <w:t>6. POGOSTOST</w:t>
      </w:r>
      <w:r w:rsidR="00502285" w:rsidRPr="00502285">
        <w:rPr>
          <w:rFonts w:ascii="Times New Roman" w:hAnsi="Times New Roman"/>
          <w:b/>
          <w:lang w:eastAsia="en-US"/>
        </w:rPr>
        <w:t xml:space="preserve"> IZVA</w:t>
      </w:r>
      <w:r>
        <w:rPr>
          <w:rFonts w:ascii="Times New Roman" w:hAnsi="Times New Roman"/>
          <w:b/>
          <w:lang w:eastAsia="en-US"/>
        </w:rPr>
        <w:t>JANJA</w:t>
      </w:r>
      <w:r w:rsidR="00502285" w:rsidRPr="00502285">
        <w:rPr>
          <w:rFonts w:ascii="Times New Roman" w:hAnsi="Times New Roman"/>
          <w:b/>
          <w:lang w:eastAsia="en-US"/>
        </w:rPr>
        <w:t xml:space="preserve"> ČIŠČENJA</w:t>
      </w:r>
    </w:p>
    <w:p w:rsidR="00502285" w:rsidRPr="00502285" w:rsidRDefault="00502285" w:rsidP="00502285">
      <w:pPr>
        <w:spacing w:line="240" w:lineRule="auto"/>
        <w:rPr>
          <w:rFonts w:ascii="Times New Roman" w:hAnsi="Times New Roman"/>
          <w:b/>
          <w:lang w:eastAsia="en-US"/>
        </w:rPr>
      </w:pPr>
    </w:p>
    <w:p w:rsidR="00502285" w:rsidRPr="00502285" w:rsidRDefault="00502285" w:rsidP="00502285">
      <w:pPr>
        <w:spacing w:line="240" w:lineRule="auto"/>
        <w:rPr>
          <w:rFonts w:ascii="Times New Roman" w:hAnsi="Times New Roman"/>
          <w:lang w:eastAsia="en-US"/>
        </w:rPr>
      </w:pPr>
      <w:r w:rsidRPr="00502285">
        <w:rPr>
          <w:rFonts w:ascii="Times New Roman" w:hAnsi="Times New Roman"/>
          <w:lang w:eastAsia="en-US"/>
        </w:rPr>
        <w:t>Redno čiščenje prostorov poteka vse dni v tednu v dopoldanskem in popoldanskem času, natančen čas in frekvenca čiščenja sta opredeljeni v dokumentu Osnovni standard čiščenja (Priloga št. 1).</w:t>
      </w:r>
    </w:p>
    <w:p w:rsidR="00502285" w:rsidRPr="00502285" w:rsidRDefault="00502285" w:rsidP="00502285">
      <w:pPr>
        <w:spacing w:line="240" w:lineRule="auto"/>
        <w:rPr>
          <w:rFonts w:ascii="Times New Roman" w:hAnsi="Times New Roman"/>
          <w:lang w:eastAsia="en-US"/>
        </w:rPr>
      </w:pPr>
    </w:p>
    <w:p w:rsidR="00D6416F" w:rsidRDefault="00502285" w:rsidP="00502285">
      <w:pPr>
        <w:spacing w:line="240" w:lineRule="auto"/>
        <w:rPr>
          <w:rFonts w:ascii="Times New Roman" w:hAnsi="Times New Roman"/>
          <w:lang w:eastAsia="en-US"/>
        </w:rPr>
      </w:pPr>
      <w:r w:rsidRPr="00502285">
        <w:rPr>
          <w:rFonts w:ascii="Times New Roman" w:hAnsi="Times New Roman"/>
          <w:lang w:eastAsia="en-US"/>
        </w:rPr>
        <w:t>Izvajalec mora zagotoviti standardno ekipo delavcev, ne glede na čas rednih letnih</w:t>
      </w:r>
      <w:r w:rsidR="00832A7F">
        <w:rPr>
          <w:rFonts w:ascii="Times New Roman" w:hAnsi="Times New Roman"/>
          <w:lang w:eastAsia="en-US"/>
        </w:rPr>
        <w:t xml:space="preserve"> dopustov in drugih odsotnosti. </w:t>
      </w:r>
    </w:p>
    <w:p w:rsidR="00D6416F" w:rsidRDefault="00D6416F" w:rsidP="00502285">
      <w:pPr>
        <w:spacing w:line="240" w:lineRule="auto"/>
        <w:rPr>
          <w:rFonts w:ascii="Times New Roman" w:hAnsi="Times New Roman"/>
          <w:lang w:eastAsia="en-US"/>
        </w:rPr>
      </w:pPr>
    </w:p>
    <w:p w:rsidR="00450EA4" w:rsidRDefault="00D6416F" w:rsidP="00502285">
      <w:pPr>
        <w:spacing w:line="240" w:lineRule="auto"/>
        <w:rPr>
          <w:rFonts w:ascii="Times New Roman" w:hAnsi="Times New Roman"/>
          <w:lang w:eastAsia="en-US"/>
        </w:rPr>
      </w:pPr>
      <w:r>
        <w:rPr>
          <w:rFonts w:ascii="Times New Roman" w:hAnsi="Times New Roman"/>
          <w:lang w:eastAsia="en-US"/>
        </w:rPr>
        <w:t xml:space="preserve">Naročnik zahteva od ponudnika, da </w:t>
      </w:r>
      <w:r w:rsidRPr="00D6416F">
        <w:rPr>
          <w:rFonts w:ascii="Times New Roman" w:hAnsi="Times New Roman"/>
          <w:lang w:eastAsia="en-US"/>
        </w:rPr>
        <w:t>bodo</w:t>
      </w:r>
      <w:r w:rsidR="00450EA4">
        <w:rPr>
          <w:rFonts w:ascii="Times New Roman" w:hAnsi="Times New Roman"/>
          <w:lang w:eastAsia="en-US"/>
        </w:rPr>
        <w:t xml:space="preserve"> </w:t>
      </w:r>
      <w:r w:rsidR="00450EA4" w:rsidRPr="00450EA4">
        <w:rPr>
          <w:rFonts w:ascii="Times New Roman" w:hAnsi="Times New Roman"/>
          <w:b/>
          <w:lang w:eastAsia="en-US"/>
        </w:rPr>
        <w:t>(Izjava o izvajanju čiščenja (OBR-11)</w:t>
      </w:r>
      <w:r w:rsidR="00450EA4">
        <w:rPr>
          <w:rFonts w:ascii="Times New Roman" w:hAnsi="Times New Roman"/>
          <w:lang w:eastAsia="en-US"/>
        </w:rPr>
        <w:t>:</w:t>
      </w:r>
    </w:p>
    <w:tbl>
      <w:tblPr>
        <w:tblStyle w:val="Tabelamrea"/>
        <w:tblW w:w="0" w:type="auto"/>
        <w:tblLook w:val="04A0" w:firstRow="1" w:lastRow="0" w:firstColumn="1" w:lastColumn="0" w:noHBand="0" w:noVBand="1"/>
      </w:tblPr>
      <w:tblGrid>
        <w:gridCol w:w="2235"/>
        <w:gridCol w:w="6977"/>
      </w:tblGrid>
      <w:tr w:rsidR="00450EA4" w:rsidTr="00450EA4">
        <w:tc>
          <w:tcPr>
            <w:tcW w:w="2235" w:type="dxa"/>
            <w:shd w:val="clear" w:color="auto" w:fill="A8CBEE" w:themeFill="accent3" w:themeFillTint="66"/>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 xml:space="preserve">DELOVNA ENOTA </w:t>
            </w:r>
          </w:p>
        </w:tc>
        <w:tc>
          <w:tcPr>
            <w:tcW w:w="6977" w:type="dxa"/>
            <w:shd w:val="clear" w:color="auto" w:fill="A8CBEE" w:themeFill="accent3" w:themeFillTint="66"/>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ZAHTEVE NAROČNIKA</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DE Pobrežje 1</w:t>
            </w:r>
          </w:p>
        </w:tc>
        <w:tc>
          <w:tcPr>
            <w:tcW w:w="6977" w:type="dxa"/>
            <w:vAlign w:val="center"/>
          </w:tcPr>
          <w:p w:rsidR="00450EA4" w:rsidRDefault="00450EA4" w:rsidP="00450EA4">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4 delavci,</w:t>
            </w:r>
          </w:p>
          <w:p w:rsidR="00450EA4" w:rsidRDefault="00450EA4" w:rsidP="00450EA4">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450EA4" w:rsidRPr="00450EA4" w:rsidRDefault="00450EA4" w:rsidP="00450EA4">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DE Pobrežje 2</w:t>
            </w:r>
          </w:p>
        </w:tc>
        <w:tc>
          <w:tcPr>
            <w:tcW w:w="6977" w:type="dxa"/>
            <w:vAlign w:val="center"/>
          </w:tcPr>
          <w:p w:rsidR="00450EA4" w:rsidRDefault="00450EA4" w:rsidP="00450EA4">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 en delavec prične z delom že ob 6.30 uri,</w:t>
            </w:r>
          </w:p>
          <w:p w:rsidR="00450EA4" w:rsidRDefault="00450EA4" w:rsidP="00450EA4">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 en delavec prične z delom že ob 6.30 uri,</w:t>
            </w:r>
          </w:p>
          <w:p w:rsidR="00450EA4" w:rsidRPr="00450EA4" w:rsidRDefault="00450EA4" w:rsidP="00450EA4">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DE Pobrežje 3</w:t>
            </w:r>
          </w:p>
        </w:tc>
        <w:tc>
          <w:tcPr>
            <w:tcW w:w="6977" w:type="dxa"/>
            <w:vAlign w:val="center"/>
          </w:tcPr>
          <w:p w:rsidR="00450EA4" w:rsidRDefault="00450EA4" w:rsidP="00450EA4">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 xml:space="preserve">v dopoldanskem času (od 7.00 do 14:00 ure) od ponedeljka do petka </w:t>
            </w:r>
            <w:r w:rsidRPr="00450EA4">
              <w:rPr>
                <w:rFonts w:ascii="Times New Roman" w:hAnsi="Times New Roman"/>
                <w:lang w:eastAsia="en-US"/>
              </w:rPr>
              <w:lastRenderedPageBreak/>
              <w:t>prisotni najmanj 4 delavci,</w:t>
            </w:r>
          </w:p>
          <w:p w:rsidR="00450EA4" w:rsidRDefault="00450EA4" w:rsidP="00450EA4">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450EA4" w:rsidRPr="00450EA4" w:rsidRDefault="00450EA4" w:rsidP="00450EA4">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lastRenderedPageBreak/>
              <w:t>DE Tabor</w:t>
            </w:r>
          </w:p>
        </w:tc>
        <w:tc>
          <w:tcPr>
            <w:tcW w:w="6977" w:type="dxa"/>
            <w:vAlign w:val="center"/>
          </w:tcPr>
          <w:p w:rsidR="00450EA4" w:rsidRDefault="00450EA4" w:rsidP="00450EA4">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w:t>
            </w:r>
          </w:p>
          <w:p w:rsidR="00450EA4" w:rsidRDefault="00450EA4" w:rsidP="00450EA4">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w:t>
            </w:r>
          </w:p>
          <w:p w:rsidR="00450EA4" w:rsidRPr="00450EA4" w:rsidRDefault="00450EA4" w:rsidP="00450EA4">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popoldanskem času od ponedeljka do sobote prisoten 1 delavec od 14.00 do 20.00 ure in nedelje ter praznike pa od 14.00 do 19.00 ure</w:t>
            </w:r>
            <w:r>
              <w:rPr>
                <w:rFonts w:ascii="Times New Roman" w:hAnsi="Times New Roman"/>
                <w:lang w:eastAsia="en-US"/>
              </w:rPr>
              <w:t>.</w:t>
            </w:r>
          </w:p>
        </w:tc>
      </w:tr>
    </w:tbl>
    <w:p w:rsidR="00450EA4" w:rsidRDefault="00450EA4" w:rsidP="00502285">
      <w:pPr>
        <w:spacing w:line="240" w:lineRule="auto"/>
        <w:rPr>
          <w:rFonts w:ascii="Times New Roman" w:hAnsi="Times New Roman"/>
          <w:lang w:eastAsia="en-US"/>
        </w:rPr>
      </w:pPr>
    </w:p>
    <w:p w:rsidR="005F0E78" w:rsidRPr="00122750" w:rsidRDefault="00502285" w:rsidP="00D93A55">
      <w:pPr>
        <w:spacing w:line="240" w:lineRule="auto"/>
        <w:rPr>
          <w:rFonts w:ascii="Times New Roman" w:hAnsi="Times New Roman"/>
          <w:color w:val="000000" w:themeColor="text1"/>
          <w:lang w:eastAsia="en-US"/>
        </w:rPr>
      </w:pPr>
      <w:r w:rsidRPr="00122750">
        <w:rPr>
          <w:rFonts w:ascii="Times New Roman" w:hAnsi="Times New Roman"/>
          <w:color w:val="000000" w:themeColor="text1"/>
          <w:lang w:eastAsia="en-US"/>
        </w:rPr>
        <w:t>Zaposleni izvajalca čiščenja dokazujejo svojo prisotnost z evide</w:t>
      </w:r>
      <w:r w:rsidR="006569FB" w:rsidRPr="00122750">
        <w:rPr>
          <w:rFonts w:ascii="Times New Roman" w:hAnsi="Times New Roman"/>
          <w:color w:val="000000" w:themeColor="text1"/>
          <w:lang w:eastAsia="en-US"/>
        </w:rPr>
        <w:t xml:space="preserve">ntiranjem na evidenčni uri Doma naročnika. Izvajalec pri naročniku naroči </w:t>
      </w:r>
      <w:r w:rsidR="00122750" w:rsidRPr="00122750">
        <w:rPr>
          <w:rFonts w:ascii="Times New Roman" w:hAnsi="Times New Roman"/>
          <w:color w:val="000000" w:themeColor="text1"/>
          <w:lang w:eastAsia="en-US"/>
        </w:rPr>
        <w:t>žigosane</w:t>
      </w:r>
      <w:r w:rsidR="006569FB" w:rsidRPr="00122750">
        <w:rPr>
          <w:rFonts w:ascii="Times New Roman" w:hAnsi="Times New Roman"/>
          <w:color w:val="000000" w:themeColor="text1"/>
          <w:lang w:eastAsia="en-US"/>
        </w:rPr>
        <w:t xml:space="preserve"> kartice za posamezne zaposlene. Zaposl</w:t>
      </w:r>
      <w:r w:rsidR="00AD6D18" w:rsidRPr="00122750">
        <w:rPr>
          <w:rFonts w:ascii="Times New Roman" w:hAnsi="Times New Roman"/>
          <w:color w:val="000000" w:themeColor="text1"/>
          <w:lang w:eastAsia="en-US"/>
        </w:rPr>
        <w:t>eni se žigosajo ob prihodu in od</w:t>
      </w:r>
      <w:r w:rsidR="006569FB" w:rsidRPr="00122750">
        <w:rPr>
          <w:rFonts w:ascii="Times New Roman" w:hAnsi="Times New Roman"/>
          <w:color w:val="000000" w:themeColor="text1"/>
          <w:lang w:eastAsia="en-US"/>
        </w:rPr>
        <w:t>hodu. Evidence se mesečno posredujejo</w:t>
      </w:r>
      <w:r w:rsidR="00122750" w:rsidRPr="00122750">
        <w:rPr>
          <w:rFonts w:ascii="Times New Roman" w:hAnsi="Times New Roman"/>
          <w:color w:val="000000" w:themeColor="text1"/>
          <w:lang w:eastAsia="en-US"/>
        </w:rPr>
        <w:t xml:space="preserve"> izvajalcu čiščenja.</w:t>
      </w:r>
    </w:p>
    <w:p w:rsidR="00450EA4" w:rsidRPr="00122750" w:rsidRDefault="00450EA4" w:rsidP="00D93A55">
      <w:pPr>
        <w:spacing w:line="240" w:lineRule="auto"/>
        <w:jc w:val="left"/>
        <w:rPr>
          <w:rFonts w:ascii="Times New Roman" w:hAnsi="Times New Roman"/>
          <w:b/>
          <w:bCs/>
          <w:color w:val="000000" w:themeColor="text1"/>
          <w:szCs w:val="22"/>
        </w:rPr>
      </w:pPr>
    </w:p>
    <w:p w:rsidR="00D93A55" w:rsidRPr="00D93A55" w:rsidRDefault="00D93A55" w:rsidP="00D93A55">
      <w:pPr>
        <w:spacing w:line="240" w:lineRule="auto"/>
        <w:jc w:val="left"/>
        <w:rPr>
          <w:rFonts w:ascii="Times New Roman" w:hAnsi="Times New Roman"/>
          <w:b/>
          <w:bCs/>
          <w:szCs w:val="22"/>
        </w:rPr>
      </w:pPr>
      <w:r>
        <w:rPr>
          <w:rFonts w:ascii="Times New Roman" w:hAnsi="Times New Roman"/>
          <w:b/>
          <w:bCs/>
          <w:szCs w:val="22"/>
        </w:rPr>
        <w:t xml:space="preserve">7. </w:t>
      </w:r>
      <w:r w:rsidRPr="00BF1694">
        <w:rPr>
          <w:rFonts w:ascii="Times New Roman" w:hAnsi="Times New Roman"/>
          <w:b/>
          <w:bCs/>
          <w:szCs w:val="22"/>
        </w:rPr>
        <w:t>ODSTRANJEVANJE SMETI / ODPADKOV</w:t>
      </w:r>
      <w:bookmarkStart w:id="53" w:name="_Toc178403854"/>
    </w:p>
    <w:p w:rsidR="00D93A55" w:rsidRPr="00D93A55" w:rsidRDefault="00D93A55" w:rsidP="00D93A55">
      <w:pPr>
        <w:spacing w:line="240" w:lineRule="auto"/>
        <w:jc w:val="left"/>
        <w:rPr>
          <w:rFonts w:ascii="Times New Roman" w:hAnsi="Times New Roman"/>
          <w:i/>
          <w:szCs w:val="22"/>
        </w:rPr>
      </w:pPr>
    </w:p>
    <w:bookmarkEnd w:id="53"/>
    <w:p w:rsidR="00D93A55" w:rsidRPr="00D93A55" w:rsidRDefault="00D93A55" w:rsidP="00D93A55">
      <w:pPr>
        <w:spacing w:line="240" w:lineRule="auto"/>
        <w:rPr>
          <w:rFonts w:ascii="Times New Roman" w:hAnsi="Times New Roman"/>
          <w:color w:val="FF0000"/>
          <w:szCs w:val="22"/>
        </w:rPr>
      </w:pPr>
      <w:r w:rsidRPr="00D93A55">
        <w:rPr>
          <w:rFonts w:ascii="Times New Roman" w:hAnsi="Times New Roman"/>
          <w:szCs w:val="22"/>
        </w:rPr>
        <w:t>Naloga izvajalca čiščenja</w:t>
      </w:r>
      <w:r>
        <w:rPr>
          <w:rFonts w:ascii="Times New Roman" w:hAnsi="Times New Roman"/>
          <w:szCs w:val="22"/>
        </w:rPr>
        <w:t xml:space="preserve"> osebja je odstranjevanje smeti/o</w:t>
      </w:r>
      <w:r w:rsidR="0026063C">
        <w:rPr>
          <w:rFonts w:ascii="Times New Roman" w:hAnsi="Times New Roman"/>
          <w:szCs w:val="22"/>
        </w:rPr>
        <w:t>dpadkov</w:t>
      </w:r>
      <w:r w:rsidRPr="00D93A55">
        <w:rPr>
          <w:rFonts w:ascii="Times New Roman" w:hAnsi="Times New Roman"/>
          <w:szCs w:val="22"/>
        </w:rPr>
        <w:t xml:space="preserve"> iz prostorov naročnika in odvoz do zbiralnih kontejnerjev v skladu s standardom čiščenja in po dogovorjenem urniku z naročnikom.  Zadnje odstranjevanje je skladno s standardom čiščenja. </w:t>
      </w:r>
    </w:p>
    <w:p w:rsidR="00D93A55" w:rsidRPr="00D93A55" w:rsidRDefault="00D93A55" w:rsidP="00D93A55">
      <w:pPr>
        <w:autoSpaceDE w:val="0"/>
        <w:autoSpaceDN w:val="0"/>
        <w:adjustRightInd w:val="0"/>
        <w:spacing w:line="240" w:lineRule="auto"/>
        <w:jc w:val="left"/>
        <w:rPr>
          <w:rFonts w:ascii="Times New Roman" w:hAnsi="Times New Roman"/>
          <w:szCs w:val="22"/>
        </w:rPr>
      </w:pPr>
    </w:p>
    <w:p w:rsidR="00D93A55" w:rsidRPr="00D93A55" w:rsidRDefault="00D93A55" w:rsidP="00182FF5">
      <w:pPr>
        <w:spacing w:line="240" w:lineRule="auto"/>
        <w:rPr>
          <w:rFonts w:ascii="Times New Roman" w:hAnsi="Times New Roman"/>
          <w:szCs w:val="22"/>
        </w:rPr>
      </w:pPr>
      <w:r w:rsidRPr="00D93A55">
        <w:rPr>
          <w:rFonts w:ascii="Times New Roman" w:hAnsi="Times New Roman"/>
          <w:szCs w:val="22"/>
        </w:rPr>
        <w:t>Izvajalec čiščenja je odgovoren tudi za sortiranje odpadkov na mestu kj</w:t>
      </w:r>
      <w:r w:rsidR="00953627">
        <w:rPr>
          <w:rFonts w:ascii="Times New Roman" w:hAnsi="Times New Roman"/>
          <w:szCs w:val="22"/>
        </w:rPr>
        <w:t>er stojijo zbiralni kontejnerji, kar pomeni, da i</w:t>
      </w:r>
      <w:r w:rsidR="00953627" w:rsidRPr="00953627">
        <w:rPr>
          <w:rFonts w:ascii="Times New Roman" w:hAnsi="Times New Roman"/>
          <w:szCs w:val="22"/>
        </w:rPr>
        <w:t>zvajalec čiščenja že ločeno zbrane odpadke le odloži v namenske kontejnerje.</w:t>
      </w:r>
      <w:r w:rsidRPr="00D93A55">
        <w:rPr>
          <w:rFonts w:ascii="Times New Roman" w:hAnsi="Times New Roman"/>
          <w:szCs w:val="22"/>
        </w:rPr>
        <w:t xml:space="preserve"> Transport smeti/odpadkov se mora izvajati izključno v namenskih zaprtih vozičkih ali drugih transportnih sredstvih, ki preprečujejo kontakte med nečistim in čistim. Izvajalec čiš</w:t>
      </w:r>
      <w:r w:rsidR="00182FF5">
        <w:rPr>
          <w:rFonts w:ascii="Times New Roman" w:hAnsi="Times New Roman"/>
          <w:szCs w:val="22"/>
        </w:rPr>
        <w:t xml:space="preserve">čenja mora zagotoviti ustrezne vozičke. </w:t>
      </w:r>
      <w:r w:rsidRPr="00D93A55">
        <w:rPr>
          <w:rFonts w:ascii="Times New Roman" w:hAnsi="Times New Roman"/>
          <w:szCs w:val="22"/>
        </w:rPr>
        <w:t>Izvajalec čiščenja je odgovoren tudi za odvoz odpadkov iz zdravstva (skupina 180103) na zbirno mesto, namenjeno začasnemu shranjevanju teh odpadkov. Izvajalec čiščenja je dolžan ob vsakokratni izpraznitvi prostora za začasno shranjevanje odpadkov iz zdravstva tega tudi očistiti. Izvajalec čiščenja skrbi tudi za označevanje zabojnikov odpadk</w:t>
      </w:r>
      <w:r w:rsidR="00182FF5">
        <w:rPr>
          <w:rFonts w:ascii="Times New Roman" w:hAnsi="Times New Roman"/>
          <w:szCs w:val="22"/>
        </w:rPr>
        <w:t>ov iz zdravstva</w:t>
      </w:r>
      <w:r w:rsidR="006876DE">
        <w:rPr>
          <w:rFonts w:ascii="Times New Roman" w:hAnsi="Times New Roman"/>
          <w:szCs w:val="22"/>
        </w:rPr>
        <w:t xml:space="preserve"> z nalepko, na katero napiše</w:t>
      </w:r>
      <w:r w:rsidRPr="00D93A55">
        <w:rPr>
          <w:rFonts w:ascii="Times New Roman" w:hAnsi="Times New Roman"/>
          <w:szCs w:val="22"/>
        </w:rPr>
        <w:t xml:space="preserve"> izvor/mesto nastanka odpadka in datum nastanka odpadka. Kontejnerji se označijo pred odvozom odpadkov iz oddelka v zbiralnico odpadkov. Nalepko zagotovi naročnik. </w:t>
      </w:r>
    </w:p>
    <w:p w:rsidR="00D93A55" w:rsidRPr="00D93A55" w:rsidRDefault="00D93A55" w:rsidP="00D93A55">
      <w:pPr>
        <w:spacing w:line="240" w:lineRule="auto"/>
        <w:ind w:left="574"/>
        <w:rPr>
          <w:rFonts w:ascii="Times New Roman" w:hAnsi="Times New Roman"/>
          <w:color w:val="FF0000"/>
          <w:szCs w:val="22"/>
        </w:rPr>
      </w:pPr>
    </w:p>
    <w:p w:rsidR="00D93A55" w:rsidRDefault="00D93A55" w:rsidP="00182FF5">
      <w:pPr>
        <w:spacing w:line="240" w:lineRule="auto"/>
        <w:rPr>
          <w:rFonts w:ascii="Times New Roman" w:hAnsi="Times New Roman"/>
          <w:szCs w:val="22"/>
        </w:rPr>
      </w:pPr>
      <w:r w:rsidRPr="00D93A55">
        <w:rPr>
          <w:rFonts w:ascii="Times New Roman" w:hAnsi="Times New Roman"/>
          <w:szCs w:val="22"/>
        </w:rPr>
        <w:t>Izvajalec čiščenja je dolžan redno čistiti koše za odpadke (najmanj 1 x tedensko mokro čiščenje košev).</w:t>
      </w:r>
    </w:p>
    <w:p w:rsidR="005F0E78" w:rsidRDefault="005F0E78" w:rsidP="00182FF5">
      <w:pPr>
        <w:spacing w:line="240" w:lineRule="auto"/>
        <w:rPr>
          <w:lang w:eastAsia="en-US"/>
        </w:rPr>
      </w:pPr>
    </w:p>
    <w:p w:rsidR="00182FF5" w:rsidRPr="00182FF5" w:rsidRDefault="00182FF5" w:rsidP="00182FF5">
      <w:pPr>
        <w:spacing w:line="240" w:lineRule="auto"/>
        <w:rPr>
          <w:rFonts w:ascii="Times New Roman" w:hAnsi="Times New Roman"/>
          <w:b/>
          <w:lang w:eastAsia="en-US"/>
        </w:rPr>
      </w:pPr>
      <w:r w:rsidRPr="00182FF5">
        <w:rPr>
          <w:rFonts w:ascii="Times New Roman" w:hAnsi="Times New Roman"/>
          <w:b/>
          <w:lang w:eastAsia="en-US"/>
        </w:rPr>
        <w:t xml:space="preserve">8. </w:t>
      </w:r>
      <w:r w:rsidRPr="00C87AEE">
        <w:rPr>
          <w:rFonts w:ascii="Times New Roman" w:hAnsi="Times New Roman"/>
          <w:b/>
          <w:color w:val="000000" w:themeColor="text1"/>
          <w:lang w:eastAsia="en-US"/>
        </w:rPr>
        <w:t>ČIŠČENJE OB NEPREDVIDLJIVIH VIDNIH ONESNAŽENJIH - PO POTREBI</w:t>
      </w:r>
    </w:p>
    <w:p w:rsidR="00182FF5" w:rsidRPr="00182FF5" w:rsidRDefault="00182FF5" w:rsidP="00182FF5">
      <w:pPr>
        <w:spacing w:line="240" w:lineRule="auto"/>
        <w:rPr>
          <w:rFonts w:ascii="Times New Roman" w:hAnsi="Times New Roman"/>
          <w:b/>
          <w:lang w:eastAsia="en-US"/>
        </w:rPr>
      </w:pPr>
    </w:p>
    <w:p w:rsidR="00182FF5" w:rsidRPr="00182FF5" w:rsidRDefault="00182FF5" w:rsidP="00182FF5">
      <w:pPr>
        <w:spacing w:line="240" w:lineRule="auto"/>
        <w:rPr>
          <w:rFonts w:ascii="Times New Roman" w:hAnsi="Times New Roman"/>
          <w:lang w:eastAsia="en-US"/>
        </w:rPr>
      </w:pPr>
      <w:r w:rsidRPr="00182FF5">
        <w:rPr>
          <w:rFonts w:ascii="Times New Roman" w:hAnsi="Times New Roman"/>
          <w:lang w:eastAsia="en-US"/>
        </w:rPr>
        <w:t>Ponudnik mora v ponudbeni ceni predvideti tudi občasna čiščenja ob nepredvidljivih vidnih onesnaženjih</w:t>
      </w:r>
      <w:r w:rsidR="00C87AEE">
        <w:rPr>
          <w:rFonts w:ascii="Times New Roman" w:hAnsi="Times New Roman"/>
          <w:lang w:eastAsia="en-US"/>
        </w:rPr>
        <w:t xml:space="preserve"> in izrednih dogodkih</w:t>
      </w:r>
      <w:r w:rsidRPr="00182FF5">
        <w:rPr>
          <w:rFonts w:ascii="Times New Roman" w:hAnsi="Times New Roman"/>
          <w:lang w:eastAsia="en-US"/>
        </w:rPr>
        <w:t>, kar pomeni čiščenje ob dogodkih kot so razlitje tekočin, razsutje hrane, onesnaženje površin s telesnimi izločki, v primeru poplav</w:t>
      </w:r>
      <w:r w:rsidR="0022146C">
        <w:rPr>
          <w:rFonts w:ascii="Times New Roman" w:hAnsi="Times New Roman"/>
          <w:lang w:eastAsia="en-US"/>
        </w:rPr>
        <w:t>, izliva vode</w:t>
      </w:r>
      <w:r w:rsidRPr="00182FF5">
        <w:rPr>
          <w:rFonts w:ascii="Times New Roman" w:hAnsi="Times New Roman"/>
          <w:lang w:eastAsia="en-US"/>
        </w:rPr>
        <w:t xml:space="preserve"> in podobno. Čiščenje po potrebi ni zajeto v standardu osnovnega čiščenja. Ponudnik za občasno čiščenje v skladu z razlogi in njim podobnim iz tega odstavka ni upravičen do zaračunavanja omenjenih občasnih storitev čiščenja.</w:t>
      </w:r>
    </w:p>
    <w:p w:rsidR="00182FF5" w:rsidRPr="00182FF5" w:rsidRDefault="00182FF5" w:rsidP="00182FF5">
      <w:pPr>
        <w:spacing w:line="240" w:lineRule="auto"/>
        <w:rPr>
          <w:rFonts w:ascii="Times New Roman" w:hAnsi="Times New Roman"/>
          <w:lang w:eastAsia="en-US"/>
        </w:rPr>
      </w:pPr>
    </w:p>
    <w:p w:rsidR="00182FF5" w:rsidRDefault="00182FF5" w:rsidP="00182FF5">
      <w:pPr>
        <w:spacing w:line="240" w:lineRule="auto"/>
        <w:rPr>
          <w:rFonts w:ascii="Times New Roman" w:hAnsi="Times New Roman"/>
          <w:lang w:eastAsia="en-US"/>
        </w:rPr>
      </w:pPr>
      <w:r w:rsidRPr="00182FF5">
        <w:rPr>
          <w:rFonts w:ascii="Times New Roman" w:hAnsi="Times New Roman"/>
          <w:lang w:eastAsia="en-US"/>
        </w:rPr>
        <w:t xml:space="preserve">Izvajalec mora za sprejem naročil čiščenj ob nepredvidljivih vidnih onesnaženjih </w:t>
      </w:r>
      <w:r w:rsidR="00B9302F">
        <w:rPr>
          <w:rFonts w:ascii="Times New Roman" w:hAnsi="Times New Roman"/>
          <w:lang w:eastAsia="en-US"/>
        </w:rPr>
        <w:t xml:space="preserve">in dogodkih </w:t>
      </w:r>
      <w:r w:rsidRPr="00182FF5">
        <w:rPr>
          <w:rFonts w:ascii="Times New Roman" w:hAnsi="Times New Roman"/>
          <w:lang w:eastAsia="en-US"/>
        </w:rPr>
        <w:t>zagotoviti stalno dosegljivost odgovorne osebe v posamezni delovni enoti</w:t>
      </w:r>
      <w:r w:rsidR="00524B7F">
        <w:rPr>
          <w:rFonts w:ascii="Times New Roman" w:hAnsi="Times New Roman"/>
          <w:lang w:eastAsia="en-US"/>
        </w:rPr>
        <w:t xml:space="preserve"> posebej (</w:t>
      </w:r>
      <w:r w:rsidR="00524B7F" w:rsidRPr="00524B7F">
        <w:rPr>
          <w:rFonts w:ascii="Times New Roman" w:hAnsi="Times New Roman"/>
          <w:lang w:eastAsia="en-US"/>
        </w:rPr>
        <w:t>DE Pobrežje 1, DE Pobrežje 2, DE Pobrežje 3 in DE Tabor)</w:t>
      </w:r>
      <w:r w:rsidRPr="00182FF5">
        <w:rPr>
          <w:rFonts w:ascii="Times New Roman" w:hAnsi="Times New Roman"/>
          <w:lang w:eastAsia="en-US"/>
        </w:rPr>
        <w:t>, ki mora k čiščenju pristopiti nemudoma</w:t>
      </w:r>
      <w:r w:rsidR="00B710BF">
        <w:rPr>
          <w:rFonts w:ascii="Times New Roman" w:hAnsi="Times New Roman"/>
          <w:lang w:eastAsia="en-US"/>
        </w:rPr>
        <w:t>.</w:t>
      </w:r>
      <w:r w:rsidRPr="00182FF5">
        <w:rPr>
          <w:rFonts w:ascii="Times New Roman" w:hAnsi="Times New Roman"/>
          <w:lang w:eastAsia="en-US"/>
        </w:rPr>
        <w:t xml:space="preserve"> Stalna dosegljivost delavca mora biti zagotovljena vsak dan v vseh delovnih enotah v času kot je opredelje</w:t>
      </w:r>
      <w:r w:rsidR="00B710BF">
        <w:rPr>
          <w:rFonts w:ascii="Times New Roman" w:hAnsi="Times New Roman"/>
          <w:lang w:eastAsia="en-US"/>
        </w:rPr>
        <w:t>no v</w:t>
      </w:r>
      <w:r w:rsidRPr="00182FF5">
        <w:rPr>
          <w:rFonts w:ascii="Times New Roman" w:hAnsi="Times New Roman"/>
          <w:lang w:eastAsia="en-US"/>
        </w:rPr>
        <w:t xml:space="preserve"> </w:t>
      </w:r>
      <w:r w:rsidR="00B710BF" w:rsidRPr="00B710BF">
        <w:rPr>
          <w:rFonts w:ascii="Times New Roman" w:hAnsi="Times New Roman"/>
          <w:b/>
          <w:lang w:eastAsia="en-US"/>
        </w:rPr>
        <w:t>Izjava o izvajanju čiščenja</w:t>
      </w:r>
      <w:r w:rsidR="00B710BF" w:rsidRPr="00B710BF">
        <w:rPr>
          <w:rFonts w:ascii="Times New Roman" w:hAnsi="Times New Roman"/>
          <w:lang w:eastAsia="en-US"/>
        </w:rPr>
        <w:t xml:space="preserve"> </w:t>
      </w:r>
      <w:r w:rsidR="00B710BF" w:rsidRPr="00217031">
        <w:rPr>
          <w:rFonts w:ascii="Times New Roman" w:hAnsi="Times New Roman"/>
          <w:b/>
          <w:lang w:eastAsia="en-US"/>
        </w:rPr>
        <w:t>(</w:t>
      </w:r>
      <w:r w:rsidR="00217031" w:rsidRPr="00217031">
        <w:rPr>
          <w:rFonts w:ascii="Times New Roman" w:hAnsi="Times New Roman"/>
          <w:b/>
          <w:lang w:eastAsia="en-US"/>
        </w:rPr>
        <w:t>OBR-11</w:t>
      </w:r>
      <w:r w:rsidR="00B710BF" w:rsidRPr="00217031">
        <w:rPr>
          <w:rFonts w:ascii="Times New Roman" w:hAnsi="Times New Roman"/>
          <w:b/>
          <w:lang w:eastAsia="en-US"/>
        </w:rPr>
        <w:t>)</w:t>
      </w:r>
      <w:r w:rsidRPr="00217031">
        <w:rPr>
          <w:rFonts w:ascii="Times New Roman" w:hAnsi="Times New Roman"/>
          <w:lang w:eastAsia="en-US"/>
        </w:rPr>
        <w:t>.</w:t>
      </w:r>
      <w:r w:rsidRPr="00B710BF">
        <w:rPr>
          <w:rFonts w:ascii="Times New Roman" w:hAnsi="Times New Roman"/>
          <w:lang w:eastAsia="en-US"/>
        </w:rPr>
        <w:t xml:space="preserve"> </w:t>
      </w:r>
    </w:p>
    <w:p w:rsidR="00B710BF" w:rsidRDefault="00B710BF" w:rsidP="00182FF5">
      <w:pPr>
        <w:spacing w:line="240" w:lineRule="auto"/>
        <w:rPr>
          <w:rFonts w:ascii="Times New Roman" w:hAnsi="Times New Roman"/>
          <w:lang w:eastAsia="en-US"/>
        </w:rPr>
      </w:pPr>
    </w:p>
    <w:p w:rsidR="00531FCE" w:rsidRDefault="00182FF5" w:rsidP="00A16350">
      <w:pPr>
        <w:spacing w:line="240" w:lineRule="auto"/>
        <w:rPr>
          <w:rFonts w:ascii="Times New Roman" w:hAnsi="Times New Roman"/>
          <w:lang w:eastAsia="en-US"/>
        </w:rPr>
      </w:pPr>
      <w:r w:rsidRPr="00182FF5">
        <w:rPr>
          <w:rFonts w:ascii="Times New Roman" w:hAnsi="Times New Roman"/>
          <w:lang w:eastAsia="en-US"/>
        </w:rPr>
        <w:t>Sem sodi tudi čiščenje ob vzdrževalnih in</w:t>
      </w:r>
      <w:r w:rsidR="00B710BF">
        <w:rPr>
          <w:rFonts w:ascii="Times New Roman" w:hAnsi="Times New Roman"/>
          <w:lang w:eastAsia="en-US"/>
        </w:rPr>
        <w:t xml:space="preserve"> gradbenih delih pri naročniku. </w:t>
      </w:r>
    </w:p>
    <w:p w:rsidR="00531FCE" w:rsidRDefault="00531FCE" w:rsidP="00A16350">
      <w:pPr>
        <w:spacing w:line="240" w:lineRule="auto"/>
        <w:rPr>
          <w:rFonts w:ascii="Times New Roman" w:hAnsi="Times New Roman"/>
          <w:lang w:eastAsia="en-US"/>
        </w:rPr>
      </w:pPr>
    </w:p>
    <w:p w:rsidR="00531FCE" w:rsidRDefault="00531FCE" w:rsidP="00A16350">
      <w:pPr>
        <w:spacing w:line="240" w:lineRule="auto"/>
        <w:rPr>
          <w:rFonts w:ascii="Times New Roman" w:hAnsi="Times New Roman"/>
          <w:lang w:eastAsia="en-US"/>
        </w:rPr>
      </w:pPr>
    </w:p>
    <w:p w:rsidR="00531FCE" w:rsidRDefault="00531FCE" w:rsidP="00A16350">
      <w:pPr>
        <w:spacing w:line="240" w:lineRule="auto"/>
        <w:rPr>
          <w:rFonts w:ascii="Times New Roman" w:hAnsi="Times New Roman"/>
          <w:lang w:eastAsia="en-US"/>
        </w:rPr>
      </w:pPr>
    </w:p>
    <w:p w:rsidR="00531FCE" w:rsidRPr="00531FCE" w:rsidRDefault="00531FCE" w:rsidP="00A16350">
      <w:pPr>
        <w:spacing w:line="240" w:lineRule="auto"/>
        <w:rPr>
          <w:rFonts w:ascii="Times New Roman" w:hAnsi="Times New Roman"/>
          <w:b/>
          <w:lang w:eastAsia="en-US"/>
        </w:rPr>
      </w:pPr>
      <w:r>
        <w:rPr>
          <w:rFonts w:ascii="Times New Roman" w:hAnsi="Times New Roman"/>
          <w:b/>
          <w:lang w:eastAsia="en-US"/>
        </w:rPr>
        <w:lastRenderedPageBreak/>
        <w:t>8.1</w:t>
      </w:r>
      <w:r w:rsidRPr="00531FCE">
        <w:rPr>
          <w:rFonts w:ascii="Times New Roman" w:hAnsi="Times New Roman"/>
          <w:b/>
          <w:lang w:eastAsia="en-US"/>
        </w:rPr>
        <w:t xml:space="preserve">. ČIŠČENJE </w:t>
      </w:r>
      <w:r w:rsidR="00326150">
        <w:rPr>
          <w:rFonts w:ascii="Times New Roman" w:hAnsi="Times New Roman"/>
          <w:b/>
          <w:lang w:eastAsia="en-US"/>
        </w:rPr>
        <w:t>JEDILNICE</w:t>
      </w:r>
    </w:p>
    <w:p w:rsidR="00531FCE" w:rsidRDefault="00531FCE" w:rsidP="00A16350">
      <w:pPr>
        <w:spacing w:line="240" w:lineRule="auto"/>
        <w:rPr>
          <w:rFonts w:ascii="Times New Roman" w:hAnsi="Times New Roman"/>
          <w:lang w:eastAsia="en-US"/>
        </w:rPr>
      </w:pPr>
    </w:p>
    <w:p w:rsidR="002014B8" w:rsidRDefault="00182FF5" w:rsidP="00A16350">
      <w:pPr>
        <w:spacing w:line="240" w:lineRule="auto"/>
        <w:rPr>
          <w:rFonts w:ascii="Times New Roman" w:hAnsi="Times New Roman"/>
          <w:lang w:eastAsia="en-US"/>
        </w:rPr>
      </w:pPr>
      <w:r w:rsidRPr="00182FF5">
        <w:rPr>
          <w:rFonts w:ascii="Times New Roman" w:hAnsi="Times New Roman"/>
          <w:lang w:eastAsia="en-US"/>
        </w:rPr>
        <w:t xml:space="preserve">Čistilni servis </w:t>
      </w:r>
      <w:r w:rsidR="002014B8">
        <w:rPr>
          <w:rFonts w:ascii="Times New Roman" w:hAnsi="Times New Roman"/>
          <w:lang w:eastAsia="en-US"/>
        </w:rPr>
        <w:t xml:space="preserve">1 x tedensko </w:t>
      </w:r>
      <w:r w:rsidR="00AD0007">
        <w:rPr>
          <w:rFonts w:ascii="Times New Roman" w:hAnsi="Times New Roman"/>
          <w:lang w:eastAsia="en-US"/>
        </w:rPr>
        <w:t xml:space="preserve">izvede strojno čiščenje tal v pritličju skupne jedilnice v DE Pobrežje 1 in </w:t>
      </w:r>
      <w:r w:rsidR="0006426A">
        <w:rPr>
          <w:rFonts w:ascii="Times New Roman" w:hAnsi="Times New Roman"/>
          <w:lang w:eastAsia="en-US"/>
        </w:rPr>
        <w:t>DE</w:t>
      </w:r>
      <w:r w:rsidR="00AD0007">
        <w:rPr>
          <w:rFonts w:ascii="Times New Roman" w:hAnsi="Times New Roman"/>
          <w:lang w:eastAsia="en-US"/>
        </w:rPr>
        <w:t xml:space="preserve"> Tabor</w:t>
      </w:r>
      <w:r w:rsidR="004C6CA9">
        <w:rPr>
          <w:rFonts w:ascii="Times New Roman" w:hAnsi="Times New Roman"/>
          <w:lang w:eastAsia="en-US"/>
        </w:rPr>
        <w:t xml:space="preserve"> v skladu z osnovnim standardom čiščenja.</w:t>
      </w:r>
    </w:p>
    <w:p w:rsidR="004E3C6E" w:rsidRDefault="004E3C6E" w:rsidP="00A16350">
      <w:pPr>
        <w:spacing w:line="240" w:lineRule="auto"/>
        <w:rPr>
          <w:rFonts w:ascii="Times New Roman" w:hAnsi="Times New Roman"/>
          <w:lang w:eastAsia="en-US"/>
        </w:rPr>
      </w:pPr>
    </w:p>
    <w:p w:rsidR="00694567" w:rsidRDefault="00694567" w:rsidP="00A16350">
      <w:pPr>
        <w:spacing w:line="240" w:lineRule="auto"/>
        <w:rPr>
          <w:rFonts w:ascii="Times New Roman" w:hAnsi="Times New Roman"/>
          <w:b/>
          <w:lang w:eastAsia="en-US"/>
        </w:rPr>
      </w:pPr>
      <w:r w:rsidRPr="00694567">
        <w:rPr>
          <w:rFonts w:ascii="Times New Roman" w:hAnsi="Times New Roman"/>
          <w:b/>
          <w:lang w:eastAsia="en-US"/>
        </w:rPr>
        <w:t>9. NADZOR ČIŠČENJA</w:t>
      </w:r>
    </w:p>
    <w:p w:rsidR="00694567" w:rsidRPr="00694567" w:rsidRDefault="00694567" w:rsidP="00A16350">
      <w:pPr>
        <w:spacing w:line="240" w:lineRule="auto"/>
        <w:rPr>
          <w:rFonts w:ascii="Times New Roman" w:hAnsi="Times New Roman"/>
          <w:b/>
          <w:lang w:eastAsia="en-US"/>
        </w:rPr>
      </w:pPr>
    </w:p>
    <w:p w:rsidR="00694567" w:rsidRDefault="00694567" w:rsidP="00A16350">
      <w:pPr>
        <w:spacing w:line="240" w:lineRule="auto"/>
        <w:rPr>
          <w:rFonts w:ascii="Times New Roman" w:hAnsi="Times New Roman"/>
          <w:b/>
          <w:lang w:eastAsia="en-US"/>
        </w:rPr>
      </w:pPr>
      <w:r w:rsidRPr="00694567">
        <w:rPr>
          <w:rFonts w:ascii="Times New Roman" w:hAnsi="Times New Roman"/>
          <w:b/>
          <w:lang w:eastAsia="en-US"/>
        </w:rPr>
        <w:t>9.1. REDNI NADZOR ČIŠČENJA S STRANI IZVAJALCA</w:t>
      </w:r>
    </w:p>
    <w:p w:rsidR="00694567" w:rsidRPr="00694567" w:rsidRDefault="00694567" w:rsidP="00A16350">
      <w:pPr>
        <w:spacing w:line="240" w:lineRule="auto"/>
        <w:rPr>
          <w:rFonts w:ascii="Times New Roman" w:hAnsi="Times New Roman"/>
          <w:b/>
          <w:lang w:eastAsia="en-US"/>
        </w:rPr>
      </w:pPr>
    </w:p>
    <w:p w:rsidR="00694567" w:rsidRPr="00694567" w:rsidRDefault="00694567" w:rsidP="00A16350">
      <w:pPr>
        <w:spacing w:line="240" w:lineRule="auto"/>
        <w:rPr>
          <w:rFonts w:ascii="Times New Roman" w:hAnsi="Times New Roman"/>
          <w:lang w:eastAsia="en-US"/>
        </w:rPr>
      </w:pPr>
      <w:r w:rsidRPr="00694567">
        <w:rPr>
          <w:rFonts w:ascii="Times New Roman" w:hAnsi="Times New Roman"/>
          <w:lang w:eastAsia="en-US"/>
        </w:rPr>
        <w:t>Redni nadzor čiščenja s strani izvajalca se izvaja v obliki samokontrole z izpolnjevanjem (podpisovanjem) evidenčnih listov po opravljenem delu na mestih, ki jih je predvidel naročnik in so razvidna iz standardov čiščenja (stolpec 'KONTROLA IZVAJALCA'). Izvajalec čiščenja  s podpisom  potrdi opravljeno storitev (OBR C,D,</w:t>
      </w:r>
      <w:r w:rsidRPr="00ED7C48">
        <w:rPr>
          <w:rFonts w:ascii="Times New Roman" w:hAnsi="Times New Roman"/>
          <w:lang w:eastAsia="en-US"/>
        </w:rPr>
        <w:t>E</w:t>
      </w:r>
      <w:r w:rsidR="00ED7C48">
        <w:rPr>
          <w:rFonts w:ascii="Times New Roman" w:hAnsi="Times New Roman"/>
          <w:lang w:eastAsia="en-US"/>
        </w:rPr>
        <w:t>,F</w:t>
      </w:r>
      <w:r w:rsidRPr="00694567">
        <w:rPr>
          <w:rFonts w:ascii="Times New Roman" w:hAnsi="Times New Roman"/>
          <w:lang w:eastAsia="en-US"/>
        </w:rPr>
        <w:t>). Na mestih, kjer se izvaja samokontrola, se le ta opravlja tolikokrat, kolikokrat je opravljeno delo v s</w:t>
      </w:r>
      <w:r w:rsidR="00C07B37">
        <w:rPr>
          <w:rFonts w:ascii="Times New Roman" w:hAnsi="Times New Roman"/>
          <w:lang w:eastAsia="en-US"/>
        </w:rPr>
        <w:t>kladu z opredeljeno frekvenco v</w:t>
      </w:r>
      <w:r w:rsidRPr="00694567">
        <w:rPr>
          <w:rFonts w:ascii="Times New Roman" w:hAnsi="Times New Roman"/>
          <w:lang w:eastAsia="en-US"/>
        </w:rPr>
        <w:t xml:space="preserve"> dokume</w:t>
      </w:r>
      <w:r>
        <w:rPr>
          <w:rFonts w:ascii="Times New Roman" w:hAnsi="Times New Roman"/>
          <w:lang w:eastAsia="en-US"/>
        </w:rPr>
        <w:t xml:space="preserve">ntu Osnovni standardi čiščenja. </w:t>
      </w:r>
      <w:r w:rsidRPr="00694567">
        <w:rPr>
          <w:rFonts w:ascii="Times New Roman" w:hAnsi="Times New Roman"/>
          <w:lang w:eastAsia="en-US"/>
        </w:rPr>
        <w:t>Na zahtevo naročnika bo izvajalec čiščenja tudi v ostalih prostorih s podpisom na evidenčni list potrdil opravljeno čiščenje.</w:t>
      </w:r>
      <w:r w:rsidR="004360B7">
        <w:rPr>
          <w:rFonts w:ascii="Times New Roman" w:hAnsi="Times New Roman"/>
          <w:lang w:eastAsia="en-US"/>
        </w:rPr>
        <w:t xml:space="preserve"> </w:t>
      </w:r>
      <w:r w:rsidR="004360B7" w:rsidRPr="004360B7">
        <w:rPr>
          <w:rFonts w:ascii="Times New Roman" w:hAnsi="Times New Roman"/>
          <w:lang w:eastAsia="en-US"/>
        </w:rPr>
        <w:t>Na zahtevo naročnika bo izvajalec čiščenja po predhodnem dogovoru z naročnikom opravljene storitve evidentiral tudi v elektronski obliki.</w:t>
      </w:r>
    </w:p>
    <w:p w:rsidR="00694567" w:rsidRPr="00694567" w:rsidRDefault="00694567" w:rsidP="00A16350">
      <w:pPr>
        <w:spacing w:line="240" w:lineRule="auto"/>
        <w:rPr>
          <w:rFonts w:ascii="Times New Roman" w:hAnsi="Times New Roman"/>
          <w:lang w:eastAsia="en-US"/>
        </w:rPr>
      </w:pPr>
    </w:p>
    <w:p w:rsidR="00694567" w:rsidRDefault="00694567" w:rsidP="00A16350">
      <w:pPr>
        <w:spacing w:line="240" w:lineRule="auto"/>
        <w:rPr>
          <w:rFonts w:ascii="Times New Roman" w:hAnsi="Times New Roman"/>
          <w:b/>
          <w:lang w:eastAsia="en-US"/>
        </w:rPr>
      </w:pPr>
      <w:r w:rsidRPr="00C51F8E">
        <w:rPr>
          <w:rFonts w:ascii="Times New Roman" w:hAnsi="Times New Roman"/>
          <w:b/>
          <w:lang w:eastAsia="en-US"/>
        </w:rPr>
        <w:t>9.2. IZVID NADZORA KAKOVOSTI STORITEV ČIŠČENJA</w:t>
      </w:r>
    </w:p>
    <w:p w:rsidR="00C51F8E" w:rsidRPr="00C51F8E" w:rsidRDefault="00C51F8E" w:rsidP="00A16350">
      <w:pPr>
        <w:spacing w:line="240" w:lineRule="auto"/>
        <w:rPr>
          <w:rFonts w:ascii="Times New Roman" w:hAnsi="Times New Roman"/>
          <w:b/>
          <w:lang w:eastAsia="en-US"/>
        </w:rPr>
      </w:pPr>
    </w:p>
    <w:p w:rsidR="00694567" w:rsidRPr="00694567" w:rsidRDefault="00694567" w:rsidP="00A16350">
      <w:pPr>
        <w:spacing w:line="240" w:lineRule="auto"/>
        <w:rPr>
          <w:rFonts w:ascii="Times New Roman" w:hAnsi="Times New Roman"/>
          <w:lang w:eastAsia="en-US"/>
        </w:rPr>
      </w:pPr>
      <w:r w:rsidRPr="00694567">
        <w:rPr>
          <w:rFonts w:ascii="Times New Roman" w:hAnsi="Times New Roman"/>
          <w:lang w:eastAsia="en-US"/>
        </w:rPr>
        <w:t xml:space="preserve">Izvajalec mora na zahtevo naročnika na svoje stroške poskrbeti za predložitev izvida nadzora kakovosti storitev čiščenja (bris na snažnost) največ 2x letno za vsak objekt naročnika posebej </w:t>
      </w:r>
      <w:r w:rsidR="009D1272">
        <w:rPr>
          <w:rFonts w:ascii="Times New Roman" w:hAnsi="Times New Roman"/>
          <w:lang w:eastAsia="en-US"/>
        </w:rPr>
        <w:br/>
      </w:r>
      <w:r w:rsidRPr="00694567">
        <w:rPr>
          <w:rFonts w:ascii="Times New Roman" w:hAnsi="Times New Roman"/>
          <w:lang w:eastAsia="en-US"/>
        </w:rPr>
        <w:t xml:space="preserve">(4 delovne enote). V vsaki delovni enoti se največ 2x letno odvzame 4 brise na snažnost. Nadzor opravi pristojna strokovna inštitucija na </w:t>
      </w:r>
      <w:r w:rsidR="00C51F8E">
        <w:rPr>
          <w:rFonts w:ascii="Times New Roman" w:hAnsi="Times New Roman"/>
          <w:lang w:eastAsia="en-US"/>
        </w:rPr>
        <w:t>račun izvajalca in se izvede na</w:t>
      </w:r>
      <w:r w:rsidRPr="00694567">
        <w:rPr>
          <w:rFonts w:ascii="Times New Roman" w:hAnsi="Times New Roman"/>
          <w:lang w:eastAsia="en-US"/>
        </w:rPr>
        <w:t xml:space="preserve"> kontrolnih mestih in v terminih dogovorjenih z naročnikom </w:t>
      </w:r>
      <w:r w:rsidR="00C51F8E" w:rsidRPr="00C51F8E">
        <w:rPr>
          <w:rFonts w:ascii="Times New Roman" w:hAnsi="Times New Roman"/>
          <w:b/>
          <w:lang w:eastAsia="en-US"/>
        </w:rPr>
        <w:t xml:space="preserve">Izjava o predložitvi izvida nadzora kakovosti storitev čiščenja </w:t>
      </w:r>
      <w:r w:rsidR="00C51F8E">
        <w:rPr>
          <w:rFonts w:ascii="Times New Roman" w:hAnsi="Times New Roman"/>
          <w:b/>
          <w:lang w:eastAsia="en-US"/>
        </w:rPr>
        <w:br/>
      </w:r>
      <w:r w:rsidR="007D21AB" w:rsidRPr="007D21AB">
        <w:rPr>
          <w:rFonts w:ascii="Times New Roman" w:hAnsi="Times New Roman"/>
          <w:b/>
          <w:lang w:eastAsia="en-US"/>
        </w:rPr>
        <w:t>(OBR-17</w:t>
      </w:r>
      <w:r w:rsidRPr="007D21AB">
        <w:rPr>
          <w:rFonts w:ascii="Times New Roman" w:hAnsi="Times New Roman"/>
          <w:b/>
          <w:lang w:eastAsia="en-US"/>
        </w:rPr>
        <w:t>).</w:t>
      </w:r>
      <w:r w:rsidRPr="00694567">
        <w:rPr>
          <w:rFonts w:ascii="Times New Roman" w:hAnsi="Times New Roman"/>
          <w:lang w:eastAsia="en-US"/>
        </w:rPr>
        <w:t xml:space="preserve"> </w:t>
      </w:r>
    </w:p>
    <w:p w:rsidR="00694567" w:rsidRDefault="00694567" w:rsidP="00A16350">
      <w:pPr>
        <w:spacing w:line="240" w:lineRule="auto"/>
        <w:rPr>
          <w:rFonts w:ascii="Times New Roman" w:hAnsi="Times New Roman"/>
          <w:lang w:eastAsia="en-US"/>
        </w:rPr>
      </w:pPr>
    </w:p>
    <w:p w:rsidR="00834634" w:rsidRDefault="00834634" w:rsidP="00A16350">
      <w:pPr>
        <w:spacing w:line="240" w:lineRule="auto"/>
        <w:rPr>
          <w:rFonts w:ascii="Times New Roman" w:hAnsi="Times New Roman"/>
          <w:b/>
          <w:i/>
          <w:color w:val="FF0000"/>
          <w:u w:val="single"/>
          <w:lang w:eastAsia="en-US"/>
        </w:rPr>
      </w:pPr>
      <w:r w:rsidRPr="00834634">
        <w:rPr>
          <w:rFonts w:ascii="Times New Roman" w:hAnsi="Times New Roman"/>
          <w:b/>
          <w:i/>
          <w:color w:val="FF0000"/>
          <w:u w:val="single"/>
          <w:lang w:eastAsia="en-US"/>
        </w:rPr>
        <w:t>Odvzem brisov opravi pristojna strokovna inštitucija na račun izvajalca in ne izvajalec čiščenja z lastnimi usposobljenimi kadri.</w:t>
      </w:r>
    </w:p>
    <w:p w:rsidR="0010590A" w:rsidRDefault="0010590A" w:rsidP="00A16350">
      <w:pPr>
        <w:spacing w:line="240" w:lineRule="auto"/>
        <w:rPr>
          <w:rFonts w:ascii="Times New Roman" w:hAnsi="Times New Roman"/>
          <w:b/>
          <w:i/>
          <w:color w:val="FF0000"/>
          <w:u w:val="single"/>
          <w:lang w:eastAsia="en-US"/>
        </w:rPr>
      </w:pPr>
    </w:p>
    <w:p w:rsidR="0010590A" w:rsidRPr="00BC3DAE" w:rsidRDefault="0010590A" w:rsidP="0010590A">
      <w:pPr>
        <w:spacing w:line="240" w:lineRule="auto"/>
        <w:rPr>
          <w:rFonts w:ascii="Times New Roman" w:hAnsi="Times New Roman"/>
          <w:szCs w:val="22"/>
          <w:u w:val="single"/>
        </w:rPr>
      </w:pPr>
      <w:r w:rsidRPr="00BC3DAE">
        <w:rPr>
          <w:rFonts w:ascii="Times New Roman" w:hAnsi="Times New Roman"/>
          <w:szCs w:val="22"/>
        </w:rPr>
        <w:t xml:space="preserve">V kolikor je po čiščenju in /ali razkuževanju več kot 30 % brisov mikrobiološko neustreznih zara-di presežnega števila aerobnih </w:t>
      </w:r>
      <w:proofErr w:type="spellStart"/>
      <w:r w:rsidRPr="00BC3DAE">
        <w:rPr>
          <w:rFonts w:ascii="Times New Roman" w:hAnsi="Times New Roman"/>
          <w:szCs w:val="22"/>
        </w:rPr>
        <w:t>mezofilnih</w:t>
      </w:r>
      <w:proofErr w:type="spellEnd"/>
      <w:r w:rsidRPr="00BC3DAE">
        <w:rPr>
          <w:rFonts w:ascii="Times New Roman" w:hAnsi="Times New Roman"/>
          <w:szCs w:val="22"/>
        </w:rPr>
        <w:t xml:space="preserve"> </w:t>
      </w:r>
      <w:proofErr w:type="spellStart"/>
      <w:r w:rsidRPr="00BC3DAE">
        <w:rPr>
          <w:rFonts w:ascii="Times New Roman" w:hAnsi="Times New Roman"/>
          <w:szCs w:val="22"/>
        </w:rPr>
        <w:t>bak-terij</w:t>
      </w:r>
      <w:proofErr w:type="spellEnd"/>
      <w:r w:rsidRPr="00BC3DAE">
        <w:rPr>
          <w:rFonts w:ascii="Times New Roman" w:hAnsi="Times New Roman"/>
          <w:szCs w:val="22"/>
        </w:rPr>
        <w:t xml:space="preserve">, ali je bila ugotovljena prisotnost mikroorganizmov: E. coli/ </w:t>
      </w:r>
      <w:proofErr w:type="spellStart"/>
      <w:r w:rsidRPr="00BC3DAE">
        <w:rPr>
          <w:rFonts w:ascii="Times New Roman" w:hAnsi="Times New Roman"/>
          <w:szCs w:val="22"/>
        </w:rPr>
        <w:t>Enterobacteriaceae</w:t>
      </w:r>
      <w:proofErr w:type="spellEnd"/>
      <w:r w:rsidRPr="00BC3DAE">
        <w:rPr>
          <w:rFonts w:ascii="Times New Roman" w:hAnsi="Times New Roman"/>
          <w:szCs w:val="22"/>
        </w:rPr>
        <w:t xml:space="preserve">, S. </w:t>
      </w:r>
      <w:proofErr w:type="spellStart"/>
      <w:r w:rsidRPr="00BC3DAE">
        <w:rPr>
          <w:rFonts w:ascii="Times New Roman" w:hAnsi="Times New Roman"/>
          <w:szCs w:val="22"/>
        </w:rPr>
        <w:t>aureus</w:t>
      </w:r>
      <w:proofErr w:type="spellEnd"/>
      <w:r w:rsidRPr="00BC3DAE">
        <w:rPr>
          <w:rFonts w:ascii="Times New Roman" w:hAnsi="Times New Roman"/>
          <w:szCs w:val="22"/>
        </w:rPr>
        <w:t xml:space="preserve">, </w:t>
      </w:r>
      <w:proofErr w:type="spellStart"/>
      <w:r w:rsidRPr="00BC3DAE">
        <w:rPr>
          <w:rFonts w:ascii="Times New Roman" w:hAnsi="Times New Roman"/>
          <w:szCs w:val="22"/>
        </w:rPr>
        <w:t>Enterococcusspp</w:t>
      </w:r>
      <w:proofErr w:type="spellEnd"/>
      <w:r w:rsidRPr="00BC3DAE">
        <w:rPr>
          <w:rFonts w:ascii="Times New Roman" w:hAnsi="Times New Roman"/>
          <w:szCs w:val="22"/>
        </w:rPr>
        <w:t>., čiščenje in/ali razkuževanje ocenimo kot neustrezno (v skladu s Smernicami za mikrobiološko varnost živil, ki so namenjena končnemu potrošniku, različica 2019). V primeru ugotovljenega neustreznega čiščenja in/ali razkuževanja, mora izvajalec čiščenja ustrezno ukrepati, opraviti temeljito čiščenje. V najkrajšem možnem času s</w:t>
      </w:r>
      <w:r w:rsidR="004B4394">
        <w:rPr>
          <w:rFonts w:ascii="Times New Roman" w:hAnsi="Times New Roman"/>
          <w:szCs w:val="22"/>
        </w:rPr>
        <w:t>e opravi ponoven odvzem brisov.</w:t>
      </w:r>
      <w:r w:rsidRPr="00BC3DAE">
        <w:rPr>
          <w:rFonts w:ascii="Times New Roman" w:hAnsi="Times New Roman"/>
          <w:szCs w:val="22"/>
        </w:rPr>
        <w:t xml:space="preserve"> </w:t>
      </w:r>
      <w:r w:rsidRPr="00BC3DAE">
        <w:rPr>
          <w:rFonts w:ascii="Times New Roman" w:hAnsi="Times New Roman"/>
          <w:szCs w:val="22"/>
          <w:u w:val="single"/>
        </w:rPr>
        <w:t>Plačilo storitve se zadrži do predložitve ustreznih izvidov.</w:t>
      </w:r>
    </w:p>
    <w:p w:rsidR="00061E0F" w:rsidRPr="00B56C89" w:rsidRDefault="00061E0F" w:rsidP="00A16350">
      <w:pPr>
        <w:spacing w:line="240" w:lineRule="auto"/>
        <w:rPr>
          <w:rFonts w:ascii="Times New Roman" w:hAnsi="Times New Roman"/>
          <w:b/>
          <w:i/>
          <w:color w:val="FF0000"/>
          <w:u w:val="single"/>
          <w:lang w:eastAsia="en-US"/>
        </w:rPr>
      </w:pPr>
    </w:p>
    <w:p w:rsidR="00694567" w:rsidRDefault="001A24EA" w:rsidP="00A61828">
      <w:pPr>
        <w:tabs>
          <w:tab w:val="left" w:pos="1302"/>
        </w:tabs>
        <w:spacing w:line="240" w:lineRule="auto"/>
        <w:rPr>
          <w:rFonts w:ascii="Times New Roman" w:hAnsi="Times New Roman"/>
          <w:b/>
          <w:lang w:eastAsia="en-US"/>
        </w:rPr>
      </w:pPr>
      <w:r w:rsidRPr="001A24EA">
        <w:rPr>
          <w:rFonts w:ascii="Times New Roman" w:hAnsi="Times New Roman"/>
          <w:b/>
          <w:lang w:eastAsia="en-US"/>
        </w:rPr>
        <w:t xml:space="preserve">9.3 </w:t>
      </w:r>
      <w:r w:rsidR="00694567" w:rsidRPr="001A24EA">
        <w:rPr>
          <w:rFonts w:ascii="Times New Roman" w:hAnsi="Times New Roman"/>
          <w:b/>
          <w:lang w:eastAsia="en-US"/>
        </w:rPr>
        <w:t>TEAMSKI MESEČNI NADZOR</w:t>
      </w:r>
    </w:p>
    <w:p w:rsidR="001A24EA" w:rsidRPr="001A24EA" w:rsidRDefault="001A24EA" w:rsidP="00A16350">
      <w:pPr>
        <w:spacing w:line="240" w:lineRule="auto"/>
        <w:rPr>
          <w:rFonts w:ascii="Times New Roman" w:hAnsi="Times New Roman"/>
          <w:b/>
          <w:lang w:eastAsia="en-US"/>
        </w:rPr>
      </w:pPr>
    </w:p>
    <w:p w:rsidR="00D173EA" w:rsidRDefault="00694567" w:rsidP="001A2D87">
      <w:pPr>
        <w:spacing w:line="240" w:lineRule="auto"/>
        <w:rPr>
          <w:rFonts w:ascii="Times New Roman" w:hAnsi="Times New Roman"/>
          <w:lang w:eastAsia="en-US"/>
        </w:rPr>
      </w:pPr>
      <w:r w:rsidRPr="00694567">
        <w:rPr>
          <w:rFonts w:ascii="Times New Roman" w:hAnsi="Times New Roman"/>
          <w:lang w:eastAsia="en-US"/>
        </w:rPr>
        <w:t xml:space="preserve">Nadzor čiščenja s strani naročnika se izvaja v obliki </w:t>
      </w:r>
      <w:proofErr w:type="spellStart"/>
      <w:r w:rsidRPr="00694567">
        <w:rPr>
          <w:rFonts w:ascii="Times New Roman" w:hAnsi="Times New Roman"/>
          <w:lang w:eastAsia="en-US"/>
        </w:rPr>
        <w:t>teamskega</w:t>
      </w:r>
      <w:proofErr w:type="spellEnd"/>
      <w:r w:rsidRPr="00694567">
        <w:rPr>
          <w:rFonts w:ascii="Times New Roman" w:hAnsi="Times New Roman"/>
          <w:lang w:eastAsia="en-US"/>
        </w:rPr>
        <w:t xml:space="preserve"> mesečnega nadzora (nadzorni team je sestavljen iz pooblaščene osebe izvajalca in </w:t>
      </w:r>
      <w:r w:rsidR="0091174A">
        <w:rPr>
          <w:rFonts w:ascii="Times New Roman" w:hAnsi="Times New Roman"/>
          <w:lang w:eastAsia="en-US"/>
        </w:rPr>
        <w:t>vodij delovnih enot</w:t>
      </w:r>
      <w:r w:rsidRPr="00694567">
        <w:rPr>
          <w:rFonts w:ascii="Times New Roman" w:hAnsi="Times New Roman"/>
          <w:lang w:eastAsia="en-US"/>
        </w:rPr>
        <w:t xml:space="preserve"> naročnika). O terminu nadzora odloča vodja posamezne delovne enote</w:t>
      </w:r>
      <w:r w:rsidR="003D67A7">
        <w:rPr>
          <w:rFonts w:ascii="Times New Roman" w:hAnsi="Times New Roman"/>
          <w:lang w:eastAsia="en-US"/>
        </w:rPr>
        <w:t xml:space="preserve"> naročnika</w:t>
      </w:r>
      <w:r w:rsidRPr="00694567">
        <w:rPr>
          <w:rFonts w:ascii="Times New Roman" w:hAnsi="Times New Roman"/>
          <w:lang w:eastAsia="en-US"/>
        </w:rPr>
        <w:t xml:space="preserve">, nadzor se lahko opravi tudi večkrat mesečno. O opravljenem </w:t>
      </w:r>
      <w:proofErr w:type="spellStart"/>
      <w:r w:rsidRPr="00694567">
        <w:rPr>
          <w:rFonts w:ascii="Times New Roman" w:hAnsi="Times New Roman"/>
          <w:lang w:eastAsia="en-US"/>
        </w:rPr>
        <w:t>teamskem</w:t>
      </w:r>
      <w:proofErr w:type="spellEnd"/>
      <w:r w:rsidRPr="00694567">
        <w:rPr>
          <w:rFonts w:ascii="Times New Roman" w:hAnsi="Times New Roman"/>
          <w:lang w:eastAsia="en-US"/>
        </w:rPr>
        <w:t xml:space="preserve"> mesečnem nadzoru se vodi zapisnik (OBR B). Izvajalcu se pošlje dopis s kopijo zapisnika (OBR B), original zapisnika (OBR B) dobi vodja delovne enote</w:t>
      </w:r>
      <w:r w:rsidR="00125FA1">
        <w:rPr>
          <w:rFonts w:ascii="Times New Roman" w:hAnsi="Times New Roman"/>
          <w:lang w:eastAsia="en-US"/>
        </w:rPr>
        <w:t xml:space="preserve"> naročnika</w:t>
      </w:r>
      <w:r w:rsidRPr="00694567">
        <w:rPr>
          <w:rFonts w:ascii="Times New Roman" w:hAnsi="Times New Roman"/>
          <w:lang w:eastAsia="en-US"/>
        </w:rPr>
        <w:t>. V primeru ugotovljenih nepravilnosti in nedosežene kvalitete čiščenja (ocena kvalitete z 1 ali 2) se od  izvajalca zahteva odpravo ugotovljenih nepravilnosti v dogovorjenem roku, ki ga opredeli naročnik. V primeru, da izvajalec ne odpravi ugotovljenih nepravilnosti ima naročnik pravico do ukrepov navedenih v poglavju kriteriji kakovosti.</w:t>
      </w:r>
      <w:r w:rsidR="001A24EA">
        <w:rPr>
          <w:rFonts w:ascii="Times New Roman" w:hAnsi="Times New Roman"/>
          <w:lang w:eastAsia="en-US"/>
        </w:rPr>
        <w:t xml:space="preserve"> </w:t>
      </w:r>
      <w:r w:rsidRPr="00694567">
        <w:rPr>
          <w:rFonts w:ascii="Times New Roman" w:hAnsi="Times New Roman"/>
          <w:lang w:eastAsia="en-US"/>
        </w:rPr>
        <w:t>Ob nadzoru se posebna pozornost nameni pregledu čistoče tal, sten, okenskih polic, kljuk in stikal, vrat, grelnih teles, lestencev, omar, stolov, miz, dozirne tehnike in podajalnikov v sanitarnih prostorih, sanitarne opreme (</w:t>
      </w:r>
      <w:proofErr w:type="spellStart"/>
      <w:r w:rsidRPr="00694567">
        <w:rPr>
          <w:rFonts w:ascii="Times New Roman" w:hAnsi="Times New Roman"/>
          <w:lang w:eastAsia="en-US"/>
        </w:rPr>
        <w:t>wc</w:t>
      </w:r>
      <w:proofErr w:type="spellEnd"/>
      <w:r w:rsidRPr="00694567">
        <w:rPr>
          <w:rFonts w:ascii="Times New Roman" w:hAnsi="Times New Roman"/>
          <w:lang w:eastAsia="en-US"/>
        </w:rPr>
        <w:t xml:space="preserve"> školjka, kotliček, umivalni</w:t>
      </w:r>
      <w:r w:rsidR="001A24EA">
        <w:rPr>
          <w:rFonts w:ascii="Times New Roman" w:hAnsi="Times New Roman"/>
          <w:lang w:eastAsia="en-US"/>
        </w:rPr>
        <w:t xml:space="preserve">k, tuširne kadi in podobno). </w:t>
      </w:r>
      <w:r w:rsidRPr="00694567">
        <w:rPr>
          <w:rFonts w:ascii="Times New Roman" w:hAnsi="Times New Roman"/>
          <w:lang w:eastAsia="en-US"/>
        </w:rPr>
        <w:t>Nadzor skupaj z vodjo ZNO opravlja tudi pooblaščena oseba naročnika čiščenja z nanosom gel markerja. Nadzor se vodi na obrazcu Nadzor čiščenja v Domu Danice Vogrinec Maribor, obrazci so arhivirani pr</w:t>
      </w:r>
      <w:r w:rsidR="001A24EA">
        <w:rPr>
          <w:rFonts w:ascii="Times New Roman" w:hAnsi="Times New Roman"/>
          <w:lang w:eastAsia="en-US"/>
        </w:rPr>
        <w:t xml:space="preserve">i pooblaščeni osebi. </w:t>
      </w:r>
      <w:r w:rsidRPr="00694567">
        <w:rPr>
          <w:rFonts w:ascii="Times New Roman" w:hAnsi="Times New Roman"/>
          <w:lang w:eastAsia="en-US"/>
        </w:rPr>
        <w:t xml:space="preserve">V primeru neopravljenega ali nezadostno opravljenega čiščenja, pri katerem je bilo ugotovljeno, da je čiščenje opravljeno v manj kot 70 % kontroliranih površin </w:t>
      </w:r>
      <w:r w:rsidRPr="00694567">
        <w:rPr>
          <w:rFonts w:ascii="Times New Roman" w:hAnsi="Times New Roman"/>
          <w:lang w:eastAsia="en-US"/>
        </w:rPr>
        <w:lastRenderedPageBreak/>
        <w:t>pooblaščena oseba naročnika izpolnjen obrazec preda pooblaščeni osebi izvajalca in vodji delovne enote</w:t>
      </w:r>
      <w:r w:rsidR="00771C05">
        <w:rPr>
          <w:rFonts w:ascii="Times New Roman" w:hAnsi="Times New Roman"/>
          <w:lang w:eastAsia="en-US"/>
        </w:rPr>
        <w:t xml:space="preserve"> naročnika</w:t>
      </w:r>
      <w:r w:rsidRPr="00694567">
        <w:rPr>
          <w:rFonts w:ascii="Times New Roman" w:hAnsi="Times New Roman"/>
          <w:lang w:eastAsia="en-US"/>
        </w:rPr>
        <w:t>, na podlagi katerega ima naročnik pravico do ukrepov navedenih v poglavju kriteriji kakovosti.</w:t>
      </w:r>
    </w:p>
    <w:p w:rsidR="00914089" w:rsidRPr="0025597C" w:rsidRDefault="00914089" w:rsidP="001A2D87">
      <w:pPr>
        <w:spacing w:line="240" w:lineRule="auto"/>
        <w:rPr>
          <w:rFonts w:ascii="Times New Roman" w:hAnsi="Times New Roman"/>
          <w:lang w:eastAsia="en-US"/>
        </w:rPr>
      </w:pPr>
    </w:p>
    <w:p w:rsidR="00A16350" w:rsidRDefault="00A16350" w:rsidP="001A2D87">
      <w:pPr>
        <w:keepNext/>
        <w:spacing w:line="240" w:lineRule="auto"/>
        <w:jc w:val="left"/>
        <w:outlineLvl w:val="0"/>
        <w:rPr>
          <w:rFonts w:ascii="Times New Roman" w:hAnsi="Times New Roman"/>
          <w:b/>
          <w:bCs/>
          <w:kern w:val="32"/>
          <w:szCs w:val="22"/>
        </w:rPr>
      </w:pPr>
      <w:bookmarkStart w:id="54" w:name="_Toc178403863"/>
      <w:bookmarkStart w:id="55" w:name="_Toc23841201"/>
      <w:r>
        <w:rPr>
          <w:rFonts w:ascii="Times New Roman" w:hAnsi="Times New Roman"/>
          <w:b/>
          <w:bCs/>
          <w:kern w:val="32"/>
          <w:szCs w:val="22"/>
        </w:rPr>
        <w:t xml:space="preserve">10. </w:t>
      </w:r>
      <w:r w:rsidRPr="00A16350">
        <w:rPr>
          <w:rFonts w:ascii="Times New Roman" w:hAnsi="Times New Roman"/>
          <w:b/>
          <w:bCs/>
          <w:kern w:val="32"/>
          <w:szCs w:val="22"/>
        </w:rPr>
        <w:t>KRITERIJI K</w:t>
      </w:r>
      <w:r w:rsidRPr="009B55F8">
        <w:rPr>
          <w:rFonts w:ascii="Times New Roman" w:hAnsi="Times New Roman"/>
          <w:b/>
          <w:bCs/>
          <w:kern w:val="32"/>
          <w:szCs w:val="22"/>
        </w:rPr>
        <w:t>AKOVOSTI</w:t>
      </w:r>
      <w:bookmarkEnd w:id="54"/>
      <w:bookmarkEnd w:id="55"/>
    </w:p>
    <w:p w:rsidR="00A16350" w:rsidRPr="00A16350" w:rsidRDefault="00A16350" w:rsidP="001A2D87">
      <w:pPr>
        <w:keepNext/>
        <w:spacing w:line="240" w:lineRule="auto"/>
        <w:jc w:val="left"/>
        <w:outlineLvl w:val="0"/>
        <w:rPr>
          <w:rFonts w:ascii="Times New Roman" w:hAnsi="Times New Roman"/>
          <w:b/>
          <w:bCs/>
          <w:kern w:val="32"/>
          <w:szCs w:val="22"/>
        </w:rPr>
      </w:pPr>
    </w:p>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Kvaliteta in ustreznost čiščenja se na teamskih mesečnih nadzorih ocenjuje z ocenami 1,2,3. Kakovost opravljenih storitev čiščenja se redno preverja na teamskih mesečnih nadzorih. Iz tabel spodaj je razviden kriterij ocenjevanja in vrsta ukrepov.</w:t>
      </w:r>
    </w:p>
    <w:p w:rsidR="00A16350" w:rsidRPr="00A16350" w:rsidRDefault="00A16350" w:rsidP="001A2D87">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403"/>
      </w:tblGrid>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b/>
                <w:szCs w:val="22"/>
              </w:rPr>
            </w:pPr>
            <w:r w:rsidRPr="00A16350">
              <w:rPr>
                <w:rFonts w:ascii="Times New Roman" w:hAnsi="Times New Roman"/>
                <w:b/>
                <w:szCs w:val="22"/>
              </w:rPr>
              <w:t xml:space="preserve">Ocena </w:t>
            </w:r>
            <w:r w:rsidRPr="006375EC">
              <w:rPr>
                <w:rFonts w:ascii="Times New Roman" w:hAnsi="Times New Roman"/>
                <w:b/>
                <w:szCs w:val="22"/>
              </w:rPr>
              <w:t>3</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Kvalitetno / ustrezno čiščenje:</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c>
          <w:tcPr>
            <w:tcW w:w="7403"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1</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Informacija delavcem izvajalca z dopisom</w:t>
            </w:r>
            <w:r w:rsidR="001A70FE">
              <w:rPr>
                <w:rFonts w:ascii="Times New Roman" w:hAnsi="Times New Roman"/>
                <w:szCs w:val="22"/>
              </w:rPr>
              <w:t>.</w:t>
            </w:r>
          </w:p>
        </w:tc>
      </w:tr>
    </w:tbl>
    <w:p w:rsidR="00A16350" w:rsidRPr="00A16350" w:rsidRDefault="00A16350" w:rsidP="001A2D87">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403"/>
      </w:tblGrid>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b/>
                <w:szCs w:val="22"/>
              </w:rPr>
            </w:pPr>
            <w:r w:rsidRPr="00A16350">
              <w:rPr>
                <w:rFonts w:ascii="Times New Roman" w:hAnsi="Times New Roman"/>
                <w:b/>
                <w:szCs w:val="22"/>
              </w:rPr>
              <w:t xml:space="preserve">Ocena </w:t>
            </w:r>
            <w:r w:rsidRPr="006375EC">
              <w:rPr>
                <w:rFonts w:ascii="Times New Roman" w:hAnsi="Times New Roman"/>
                <w:b/>
                <w:szCs w:val="22"/>
              </w:rPr>
              <w:t>2</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Manj kvalitetno / delno ustrezno čiščenje:</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c>
          <w:tcPr>
            <w:tcW w:w="7403"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1</w:t>
            </w:r>
          </w:p>
        </w:tc>
        <w:tc>
          <w:tcPr>
            <w:tcW w:w="7403" w:type="dxa"/>
            <w:tcBorders>
              <w:top w:val="single" w:sz="4" w:space="0" w:color="auto"/>
              <w:left w:val="single" w:sz="4" w:space="0" w:color="auto"/>
              <w:bottom w:val="single" w:sz="4" w:space="0" w:color="auto"/>
              <w:right w:val="single" w:sz="4" w:space="0" w:color="auto"/>
            </w:tcBorders>
            <w:hideMark/>
          </w:tcPr>
          <w:p w:rsidR="00A16350" w:rsidRPr="001A70FE" w:rsidRDefault="00A16350" w:rsidP="001A2D87">
            <w:pPr>
              <w:spacing w:line="240" w:lineRule="auto"/>
              <w:rPr>
                <w:rFonts w:ascii="Times New Roman" w:hAnsi="Times New Roman"/>
                <w:szCs w:val="22"/>
              </w:rPr>
            </w:pPr>
            <w:r w:rsidRPr="001A70FE">
              <w:rPr>
                <w:rFonts w:ascii="Times New Roman" w:hAnsi="Times New Roman"/>
                <w:szCs w:val="22"/>
              </w:rPr>
              <w:t>Dopis z zahtevo za odpravo ugotovljenih nepravilnosti v določenem roku, ki ga opredeli naročnik.</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2</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Finančna sankcija (</w:t>
            </w:r>
            <w:proofErr w:type="spellStart"/>
            <w:r w:rsidRPr="00A16350">
              <w:rPr>
                <w:rFonts w:ascii="Times New Roman" w:hAnsi="Times New Roman"/>
                <w:szCs w:val="22"/>
              </w:rPr>
              <w:t>vnovčitev</w:t>
            </w:r>
            <w:proofErr w:type="spellEnd"/>
            <w:r w:rsidRPr="00A16350">
              <w:rPr>
                <w:rFonts w:ascii="Times New Roman" w:hAnsi="Times New Roman"/>
                <w:szCs w:val="22"/>
              </w:rPr>
              <w:t xml:space="preserve"> bančne garancije za dobro izvedbo pogodbenih obveznosti)</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3</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Pisni opomin pred odpovedjo pogodbe</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4</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Odpoved pogodbe</w:t>
            </w:r>
            <w:r w:rsidR="001A70FE">
              <w:rPr>
                <w:rFonts w:ascii="Times New Roman" w:hAnsi="Times New Roman"/>
                <w:szCs w:val="22"/>
              </w:rPr>
              <w:t>.</w:t>
            </w:r>
          </w:p>
        </w:tc>
      </w:tr>
      <w:tr w:rsidR="00A16350" w:rsidRPr="00A16350" w:rsidTr="003B537A">
        <w:tc>
          <w:tcPr>
            <w:tcW w:w="1809" w:type="dxa"/>
            <w:tcBorders>
              <w:top w:val="single" w:sz="4" w:space="0" w:color="auto"/>
              <w:left w:val="nil"/>
              <w:bottom w:val="single" w:sz="4" w:space="0" w:color="auto"/>
              <w:right w:val="nil"/>
            </w:tcBorders>
          </w:tcPr>
          <w:p w:rsidR="00A16350" w:rsidRPr="00A16350" w:rsidRDefault="00A16350" w:rsidP="001A2D87">
            <w:pPr>
              <w:spacing w:line="240" w:lineRule="auto"/>
              <w:rPr>
                <w:rFonts w:ascii="Times New Roman" w:hAnsi="Times New Roman"/>
                <w:b/>
                <w:szCs w:val="22"/>
              </w:rPr>
            </w:pPr>
          </w:p>
        </w:tc>
        <w:tc>
          <w:tcPr>
            <w:tcW w:w="7403" w:type="dxa"/>
            <w:tcBorders>
              <w:top w:val="single" w:sz="4" w:space="0" w:color="auto"/>
              <w:left w:val="nil"/>
              <w:bottom w:val="single" w:sz="4" w:space="0" w:color="auto"/>
              <w:right w:val="nil"/>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b/>
                <w:szCs w:val="22"/>
              </w:rPr>
            </w:pPr>
            <w:r w:rsidRPr="00A16350">
              <w:rPr>
                <w:rFonts w:ascii="Times New Roman" w:hAnsi="Times New Roman"/>
                <w:b/>
                <w:szCs w:val="22"/>
              </w:rPr>
              <w:t xml:space="preserve">Ocena </w:t>
            </w:r>
            <w:r w:rsidRPr="006375EC">
              <w:rPr>
                <w:rFonts w:ascii="Times New Roman" w:hAnsi="Times New Roman"/>
                <w:b/>
                <w:szCs w:val="22"/>
              </w:rPr>
              <w:t>1</w:t>
            </w:r>
            <w:r w:rsidRPr="00A16350">
              <w:rPr>
                <w:rFonts w:ascii="Times New Roman" w:hAnsi="Times New Roman"/>
                <w:b/>
                <w:szCs w:val="22"/>
              </w:rPr>
              <w:t xml:space="preserve">   </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Nekvalitetno / neustrezno čiščenje:</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c>
          <w:tcPr>
            <w:tcW w:w="7403"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1</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Dopis z zahtevo za odpravo ugotovljenih nepravilnosti v določenem roku, ki ga opredeli naročnik.</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2</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Finančna sankcija (</w:t>
            </w:r>
            <w:proofErr w:type="spellStart"/>
            <w:r w:rsidRPr="00A16350">
              <w:rPr>
                <w:rFonts w:ascii="Times New Roman" w:hAnsi="Times New Roman"/>
                <w:szCs w:val="22"/>
              </w:rPr>
              <w:t>vnovčitev</w:t>
            </w:r>
            <w:proofErr w:type="spellEnd"/>
            <w:r w:rsidRPr="00A16350">
              <w:rPr>
                <w:rFonts w:ascii="Times New Roman" w:hAnsi="Times New Roman"/>
                <w:szCs w:val="22"/>
              </w:rPr>
              <w:t xml:space="preserve"> bančne garancije za dobro izvedbo pogodbenih obveznosti)</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3</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Pisni opomin pred odpovedjo pogodbe</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4</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Odpoved pogodbe</w:t>
            </w:r>
            <w:r w:rsidR="001A70FE">
              <w:rPr>
                <w:rFonts w:ascii="Times New Roman" w:hAnsi="Times New Roman"/>
                <w:szCs w:val="22"/>
              </w:rPr>
              <w:t>.</w:t>
            </w:r>
          </w:p>
        </w:tc>
      </w:tr>
    </w:tbl>
    <w:p w:rsidR="00061E0F" w:rsidRDefault="00061E0F" w:rsidP="00665AC5">
      <w:pPr>
        <w:spacing w:line="240" w:lineRule="auto"/>
        <w:rPr>
          <w:rFonts w:ascii="Times New Roman" w:hAnsi="Times New Roman"/>
          <w:b/>
        </w:rPr>
      </w:pPr>
      <w:bookmarkStart w:id="56" w:name="_Toc178403864"/>
    </w:p>
    <w:p w:rsidR="001A2D87" w:rsidRDefault="001A2D87" w:rsidP="00665AC5">
      <w:pPr>
        <w:spacing w:line="240" w:lineRule="auto"/>
        <w:rPr>
          <w:rFonts w:ascii="Times New Roman" w:hAnsi="Times New Roman"/>
          <w:b/>
        </w:rPr>
      </w:pPr>
      <w:r>
        <w:rPr>
          <w:rFonts w:ascii="Times New Roman" w:hAnsi="Times New Roman"/>
          <w:b/>
        </w:rPr>
        <w:t xml:space="preserve">11. </w:t>
      </w:r>
      <w:r w:rsidRPr="001A2D87">
        <w:rPr>
          <w:rFonts w:ascii="Times New Roman" w:hAnsi="Times New Roman"/>
          <w:b/>
        </w:rPr>
        <w:t>KONTAKTNE OSEBE</w:t>
      </w:r>
      <w:bookmarkEnd w:id="56"/>
    </w:p>
    <w:p w:rsidR="00665AC5" w:rsidRPr="001A2D87" w:rsidRDefault="00665AC5" w:rsidP="00665AC5">
      <w:pPr>
        <w:spacing w:line="240" w:lineRule="auto"/>
        <w:rPr>
          <w:rFonts w:ascii="Times New Roman" w:hAnsi="Times New Roman"/>
          <w:b/>
        </w:rPr>
      </w:pPr>
    </w:p>
    <w:p w:rsidR="001A2D87" w:rsidRDefault="00665AC5" w:rsidP="00665AC5">
      <w:pPr>
        <w:spacing w:line="240" w:lineRule="auto"/>
        <w:rPr>
          <w:rFonts w:ascii="Times New Roman" w:hAnsi="Times New Roman"/>
          <w:b/>
          <w:iCs/>
        </w:rPr>
      </w:pPr>
      <w:bookmarkStart w:id="57" w:name="_Toc178403865"/>
      <w:r w:rsidRPr="00665AC5">
        <w:rPr>
          <w:rFonts w:ascii="Times New Roman" w:hAnsi="Times New Roman"/>
          <w:b/>
          <w:iCs/>
        </w:rPr>
        <w:t xml:space="preserve">11.1 </w:t>
      </w:r>
      <w:r w:rsidR="001A2D87" w:rsidRPr="00665AC5">
        <w:rPr>
          <w:rFonts w:ascii="Times New Roman" w:hAnsi="Times New Roman"/>
          <w:b/>
          <w:iCs/>
        </w:rPr>
        <w:t>POOBLAŠČENA OSEBA IZVAJALCA</w:t>
      </w:r>
      <w:bookmarkEnd w:id="57"/>
    </w:p>
    <w:p w:rsidR="00665AC5" w:rsidRPr="00665AC5" w:rsidRDefault="00665AC5" w:rsidP="00665AC5">
      <w:pPr>
        <w:spacing w:line="240" w:lineRule="auto"/>
        <w:rPr>
          <w:rFonts w:ascii="Times New Roman" w:hAnsi="Times New Roman"/>
          <w:b/>
          <w:iCs/>
        </w:rPr>
      </w:pPr>
    </w:p>
    <w:p w:rsidR="001A2D87" w:rsidRPr="001A2D87" w:rsidRDefault="001A2D87" w:rsidP="00665AC5">
      <w:pPr>
        <w:spacing w:line="240" w:lineRule="auto"/>
        <w:rPr>
          <w:rFonts w:ascii="Times New Roman" w:hAnsi="Times New Roman"/>
          <w:b/>
          <w:color w:val="000000"/>
          <w:szCs w:val="22"/>
        </w:rPr>
      </w:pPr>
      <w:r w:rsidRPr="001A2D87">
        <w:rPr>
          <w:rFonts w:ascii="Times New Roman" w:hAnsi="Times New Roman"/>
          <w:szCs w:val="22"/>
        </w:rPr>
        <w:t xml:space="preserve">Pooblaščena oseba izvajalca je zadolžena za nadzor dela odgovornih oseb, poslovno komunicira z naročnikom in sodeluje pri opravljanju teamskih mesečnih nadzorov v vsaki delovni enoti naročnika </w:t>
      </w:r>
      <w:r w:rsidR="00665AC5" w:rsidRPr="00665AC5">
        <w:rPr>
          <w:rFonts w:ascii="Times New Roman" w:hAnsi="Times New Roman"/>
          <w:b/>
          <w:szCs w:val="22"/>
        </w:rPr>
        <w:t xml:space="preserve">Izjava o izvajanju čiščenja </w:t>
      </w:r>
      <w:r w:rsidR="00520ACC" w:rsidRPr="00520ACC">
        <w:rPr>
          <w:rFonts w:ascii="Times New Roman" w:hAnsi="Times New Roman"/>
          <w:b/>
          <w:szCs w:val="22"/>
        </w:rPr>
        <w:t>(OBR-11</w:t>
      </w:r>
      <w:r w:rsidRPr="00520ACC">
        <w:rPr>
          <w:rFonts w:ascii="Times New Roman" w:hAnsi="Times New Roman"/>
          <w:b/>
          <w:szCs w:val="22"/>
        </w:rPr>
        <w:t>).</w:t>
      </w:r>
      <w:r w:rsidRPr="001A2D87">
        <w:rPr>
          <w:rFonts w:ascii="Times New Roman" w:hAnsi="Times New Roman"/>
          <w:szCs w:val="22"/>
        </w:rPr>
        <w:t xml:space="preserve"> Nadzorni team je sestavljen</w:t>
      </w:r>
      <w:r w:rsidRPr="001A2D87">
        <w:rPr>
          <w:rFonts w:ascii="Times New Roman" w:hAnsi="Times New Roman"/>
          <w:i/>
          <w:color w:val="FF0000"/>
          <w:szCs w:val="22"/>
        </w:rPr>
        <w:t xml:space="preserve"> </w:t>
      </w:r>
      <w:r w:rsidRPr="001A2D87">
        <w:rPr>
          <w:rFonts w:ascii="Times New Roman" w:hAnsi="Times New Roman"/>
          <w:szCs w:val="22"/>
        </w:rPr>
        <w:t>iz pooblaščene osebe iz</w:t>
      </w:r>
      <w:r w:rsidR="00520ACC">
        <w:rPr>
          <w:rFonts w:ascii="Times New Roman" w:hAnsi="Times New Roman"/>
          <w:szCs w:val="22"/>
        </w:rPr>
        <w:t>vajalca in vodij delovnih enot</w:t>
      </w:r>
      <w:r w:rsidRPr="001A2D87">
        <w:rPr>
          <w:rFonts w:ascii="Times New Roman" w:hAnsi="Times New Roman"/>
          <w:szCs w:val="22"/>
        </w:rPr>
        <w:t xml:space="preserve"> naročnika</w:t>
      </w:r>
      <w:r w:rsidRPr="001A2D87">
        <w:rPr>
          <w:rFonts w:ascii="Times New Roman" w:hAnsi="Times New Roman"/>
          <w:b/>
          <w:color w:val="000000"/>
          <w:szCs w:val="22"/>
        </w:rPr>
        <w:t>.</w:t>
      </w:r>
    </w:p>
    <w:p w:rsidR="001A2D87" w:rsidRPr="001A2D87" w:rsidRDefault="001A2D87" w:rsidP="00665AC5">
      <w:pPr>
        <w:spacing w:line="240" w:lineRule="auto"/>
        <w:rPr>
          <w:rFonts w:ascii="Times New Roman" w:hAnsi="Times New Roman"/>
          <w:szCs w:val="22"/>
          <w:u w:val="single"/>
        </w:rPr>
      </w:pPr>
    </w:p>
    <w:p w:rsidR="00520ACC" w:rsidRDefault="001A2D87" w:rsidP="00665AC5">
      <w:pPr>
        <w:spacing w:line="240" w:lineRule="auto"/>
        <w:rPr>
          <w:rFonts w:ascii="Times New Roman" w:hAnsi="Times New Roman"/>
          <w:szCs w:val="22"/>
        </w:rPr>
      </w:pPr>
      <w:r w:rsidRPr="001A2D87">
        <w:rPr>
          <w:rFonts w:ascii="Times New Roman" w:hAnsi="Times New Roman"/>
          <w:szCs w:val="22"/>
        </w:rPr>
        <w:t>Izvajalec mora imenovati pooblaščeno osebo in zagotoviti njeno nadomeščanje v času odsotnosti (OBR A). O nadomeščanju imenovane pooblaščene osebe mora izvajalec naročnika ažurno obveščati.</w:t>
      </w:r>
    </w:p>
    <w:p w:rsidR="001A2D87" w:rsidRPr="001A2D87" w:rsidRDefault="001A2D87" w:rsidP="00665AC5">
      <w:pPr>
        <w:spacing w:line="240" w:lineRule="auto"/>
        <w:rPr>
          <w:rFonts w:ascii="Times New Roman" w:hAnsi="Times New Roman"/>
          <w:szCs w:val="22"/>
        </w:rPr>
      </w:pPr>
      <w:r w:rsidRPr="001A2D87">
        <w:rPr>
          <w:rFonts w:ascii="Times New Roman" w:hAnsi="Times New Roman"/>
          <w:szCs w:val="22"/>
        </w:rPr>
        <w:t xml:space="preserve"> </w:t>
      </w:r>
    </w:p>
    <w:p w:rsidR="001A2D87" w:rsidRDefault="006803A5" w:rsidP="00665AC5">
      <w:pPr>
        <w:spacing w:line="240" w:lineRule="auto"/>
        <w:rPr>
          <w:rFonts w:ascii="Times New Roman" w:hAnsi="Times New Roman"/>
          <w:b/>
        </w:rPr>
      </w:pPr>
      <w:bookmarkStart w:id="58" w:name="_Toc178403866"/>
      <w:r w:rsidRPr="006803A5">
        <w:rPr>
          <w:rFonts w:ascii="Times New Roman" w:hAnsi="Times New Roman"/>
          <w:b/>
        </w:rPr>
        <w:t xml:space="preserve">11.2 </w:t>
      </w:r>
      <w:r w:rsidR="001A2D87" w:rsidRPr="006803A5">
        <w:rPr>
          <w:rFonts w:ascii="Times New Roman" w:hAnsi="Times New Roman"/>
          <w:b/>
        </w:rPr>
        <w:t>ODGOVORNA OSEBA IZVAJALCA</w:t>
      </w:r>
      <w:bookmarkEnd w:id="58"/>
    </w:p>
    <w:p w:rsidR="006803A5" w:rsidRPr="006803A5" w:rsidRDefault="006803A5" w:rsidP="00665AC5">
      <w:pPr>
        <w:spacing w:line="240" w:lineRule="auto"/>
        <w:rPr>
          <w:rFonts w:ascii="Times New Roman" w:hAnsi="Times New Roman"/>
          <w:b/>
        </w:rPr>
      </w:pPr>
    </w:p>
    <w:p w:rsidR="001A2D87" w:rsidRPr="001A2D87" w:rsidRDefault="001A2D87" w:rsidP="00665AC5">
      <w:pPr>
        <w:spacing w:line="240" w:lineRule="auto"/>
        <w:rPr>
          <w:rFonts w:ascii="Times New Roman" w:hAnsi="Times New Roman"/>
        </w:rPr>
      </w:pPr>
      <w:r w:rsidRPr="001A2D87">
        <w:rPr>
          <w:rFonts w:ascii="Times New Roman" w:hAnsi="Times New Roman"/>
        </w:rPr>
        <w:t xml:space="preserve">Team </w:t>
      </w:r>
      <w:r w:rsidR="003D2D6E">
        <w:rPr>
          <w:rFonts w:ascii="Times New Roman" w:hAnsi="Times New Roman"/>
        </w:rPr>
        <w:t>delavcev izvajalca mora imeti v</w:t>
      </w:r>
      <w:r w:rsidRPr="001A2D87">
        <w:rPr>
          <w:rFonts w:ascii="Times New Roman" w:hAnsi="Times New Roman"/>
        </w:rPr>
        <w:t xml:space="preserve"> vsaki delovni enoti </w:t>
      </w:r>
      <w:r w:rsidR="003D2D6E">
        <w:rPr>
          <w:rFonts w:ascii="Times New Roman" w:hAnsi="Times New Roman"/>
        </w:rPr>
        <w:t>posebej (</w:t>
      </w:r>
      <w:r w:rsidR="003D2D6E" w:rsidRPr="003D2D6E">
        <w:rPr>
          <w:rFonts w:ascii="Times New Roman" w:hAnsi="Times New Roman"/>
        </w:rPr>
        <w:t xml:space="preserve">DE Pobrežje </w:t>
      </w:r>
      <w:r w:rsidR="003D2D6E">
        <w:rPr>
          <w:rFonts w:ascii="Times New Roman" w:hAnsi="Times New Roman"/>
        </w:rPr>
        <w:t xml:space="preserve">1, DE Pobrežje 2, DE Pobrežje 3 </w:t>
      </w:r>
      <w:r w:rsidR="003D2D6E" w:rsidRPr="003D2D6E">
        <w:rPr>
          <w:rFonts w:ascii="Times New Roman" w:hAnsi="Times New Roman"/>
        </w:rPr>
        <w:t xml:space="preserve">in DE Tabor) </w:t>
      </w:r>
      <w:r w:rsidRPr="001A2D87">
        <w:rPr>
          <w:rFonts w:ascii="Times New Roman" w:hAnsi="Times New Roman"/>
        </w:rPr>
        <w:t xml:space="preserve">imenovano odgovorno osebo, ki je odgovorna za dnevno vodenje, organiziranje, nadziranje in koordiniranje dela v </w:t>
      </w:r>
      <w:r w:rsidR="003D2D6E">
        <w:rPr>
          <w:rFonts w:ascii="Times New Roman" w:hAnsi="Times New Roman"/>
        </w:rPr>
        <w:t xml:space="preserve">posamezni </w:t>
      </w:r>
      <w:r w:rsidRPr="001A2D87">
        <w:rPr>
          <w:rFonts w:ascii="Times New Roman" w:hAnsi="Times New Roman"/>
        </w:rPr>
        <w:t xml:space="preserve">delovni enoti </w:t>
      </w:r>
      <w:r w:rsidR="006803A5" w:rsidRPr="006803A5">
        <w:rPr>
          <w:rFonts w:ascii="Times New Roman" w:hAnsi="Times New Roman"/>
          <w:b/>
        </w:rPr>
        <w:t xml:space="preserve">Izjava o izvajanju čiščenja </w:t>
      </w:r>
      <w:r w:rsidR="00E21985" w:rsidRPr="00E21985">
        <w:rPr>
          <w:rFonts w:ascii="Times New Roman" w:hAnsi="Times New Roman"/>
          <w:b/>
        </w:rPr>
        <w:t>(OBR-11</w:t>
      </w:r>
      <w:r w:rsidRPr="00E21985">
        <w:rPr>
          <w:rFonts w:ascii="Times New Roman" w:hAnsi="Times New Roman"/>
          <w:b/>
        </w:rPr>
        <w:t>)</w:t>
      </w:r>
      <w:r w:rsidR="006803A5" w:rsidRPr="00E21985">
        <w:rPr>
          <w:rFonts w:ascii="Times New Roman" w:hAnsi="Times New Roman"/>
        </w:rPr>
        <w:t>.</w:t>
      </w:r>
      <w:r w:rsidRPr="001A2D87">
        <w:rPr>
          <w:rFonts w:ascii="Times New Roman" w:hAnsi="Times New Roman"/>
        </w:rPr>
        <w:t xml:space="preserve"> Odgovorna oseba </w:t>
      </w:r>
      <w:r w:rsidR="003D2D6E">
        <w:rPr>
          <w:rFonts w:ascii="Times New Roman" w:hAnsi="Times New Roman"/>
        </w:rPr>
        <w:t xml:space="preserve">izvajalca </w:t>
      </w:r>
      <w:r w:rsidRPr="001A2D87">
        <w:rPr>
          <w:rFonts w:ascii="Times New Roman" w:hAnsi="Times New Roman"/>
        </w:rPr>
        <w:t>mora pred pričetkom dela predstaviti vse delavce izvajalca, ki opravljajo čiščenje v delovni enoti vodji delovne enote</w:t>
      </w:r>
      <w:r w:rsidR="003D2D6E">
        <w:rPr>
          <w:rFonts w:ascii="Times New Roman" w:hAnsi="Times New Roman"/>
        </w:rPr>
        <w:t xml:space="preserve"> naročnika</w:t>
      </w:r>
      <w:r w:rsidRPr="001A2D87">
        <w:rPr>
          <w:rFonts w:ascii="Times New Roman" w:hAnsi="Times New Roman"/>
        </w:rPr>
        <w:t xml:space="preserve">. Vodji delovne enote </w:t>
      </w:r>
      <w:r w:rsidR="003D2D6E">
        <w:rPr>
          <w:rFonts w:ascii="Times New Roman" w:hAnsi="Times New Roman"/>
        </w:rPr>
        <w:t xml:space="preserve">naročnika </w:t>
      </w:r>
      <w:r w:rsidRPr="001A2D87">
        <w:rPr>
          <w:rFonts w:ascii="Times New Roman" w:hAnsi="Times New Roman"/>
        </w:rPr>
        <w:t>morajo biti predstavljeni tudi vsi novi delavci izvajalca pred pričetkom dela v delovni enoti. Čiščenja ali s tem povezanih opravil ne sme izvajati nihče, dokler ni pre</w:t>
      </w:r>
      <w:r w:rsidR="00834A5E">
        <w:rPr>
          <w:rFonts w:ascii="Times New Roman" w:hAnsi="Times New Roman"/>
        </w:rPr>
        <w:t>dstavljen vodji delovne enote</w:t>
      </w:r>
      <w:r w:rsidR="003D2D6E">
        <w:rPr>
          <w:rFonts w:ascii="Times New Roman" w:hAnsi="Times New Roman"/>
        </w:rPr>
        <w:t xml:space="preserve"> naročnika</w:t>
      </w:r>
      <w:r w:rsidR="00834A5E">
        <w:rPr>
          <w:rFonts w:ascii="Times New Roman" w:hAnsi="Times New Roman"/>
        </w:rPr>
        <w:t xml:space="preserve">. </w:t>
      </w:r>
      <w:r w:rsidRPr="001A2D87">
        <w:rPr>
          <w:rFonts w:ascii="Times New Roman" w:hAnsi="Times New Roman"/>
        </w:rPr>
        <w:t xml:space="preserve">Vse vodje delovnih enot </w:t>
      </w:r>
      <w:r w:rsidR="008A2C9F">
        <w:rPr>
          <w:rFonts w:ascii="Times New Roman" w:hAnsi="Times New Roman"/>
        </w:rPr>
        <w:t xml:space="preserve">naročnika </w:t>
      </w:r>
      <w:r w:rsidRPr="001A2D87">
        <w:rPr>
          <w:rFonts w:ascii="Times New Roman" w:hAnsi="Times New Roman"/>
        </w:rPr>
        <w:t>morajo prejeti plan tedenskega razporeda oseb</w:t>
      </w:r>
      <w:r w:rsidR="00A42AE4">
        <w:rPr>
          <w:rFonts w:ascii="Times New Roman" w:hAnsi="Times New Roman"/>
        </w:rPr>
        <w:t xml:space="preserve"> </w:t>
      </w:r>
      <w:r w:rsidR="00A42AE4" w:rsidRPr="00A42AE4">
        <w:rPr>
          <w:rFonts w:ascii="Times New Roman" w:hAnsi="Times New Roman"/>
        </w:rPr>
        <w:t>(preko e-</w:t>
      </w:r>
      <w:r w:rsidR="00A42AE4" w:rsidRPr="00A42AE4">
        <w:rPr>
          <w:rFonts w:ascii="Times New Roman" w:hAnsi="Times New Roman"/>
        </w:rPr>
        <w:lastRenderedPageBreak/>
        <w:t>pošte ali v fizični obliki)</w:t>
      </w:r>
      <w:r w:rsidRPr="001A2D87">
        <w:rPr>
          <w:rFonts w:ascii="Times New Roman" w:hAnsi="Times New Roman"/>
        </w:rPr>
        <w:t xml:space="preserve">, ki izvajajo čiščenje v posamezni delovni enoti </w:t>
      </w:r>
      <w:r w:rsidR="00834A5E" w:rsidRPr="00834A5E">
        <w:rPr>
          <w:rFonts w:ascii="Times New Roman" w:hAnsi="Times New Roman"/>
          <w:b/>
        </w:rPr>
        <w:t xml:space="preserve">Izjava o izvajanju čiščenja </w:t>
      </w:r>
      <w:r w:rsidR="00E21985" w:rsidRPr="00E21985">
        <w:rPr>
          <w:rFonts w:ascii="Times New Roman" w:hAnsi="Times New Roman"/>
          <w:b/>
        </w:rPr>
        <w:t>(OBR-11</w:t>
      </w:r>
      <w:r w:rsidRPr="00E21985">
        <w:rPr>
          <w:rFonts w:ascii="Times New Roman" w:hAnsi="Times New Roman"/>
          <w:b/>
        </w:rPr>
        <w:t>).</w:t>
      </w:r>
      <w:r w:rsidR="00834A5E">
        <w:rPr>
          <w:rFonts w:ascii="Times New Roman" w:hAnsi="Times New Roman"/>
        </w:rPr>
        <w:t xml:space="preserve"> </w:t>
      </w:r>
      <w:r w:rsidRPr="001A2D87">
        <w:rPr>
          <w:rFonts w:ascii="Times New Roman" w:hAnsi="Times New Roman"/>
        </w:rPr>
        <w:t>Odgovorna oseba izvajalca dnevno sodeluje z vodjem delovne enote naročnika in sprejema naročila za čiščenje pri nepredvidljivih vidnih onesnaženjih.</w:t>
      </w:r>
      <w:r w:rsidR="00A42AE4">
        <w:rPr>
          <w:rFonts w:ascii="Times New Roman" w:hAnsi="Times New Roman"/>
        </w:rPr>
        <w:t xml:space="preserve"> </w:t>
      </w:r>
      <w:r w:rsidRPr="001A2D87">
        <w:rPr>
          <w:rFonts w:ascii="Times New Roman" w:hAnsi="Times New Roman"/>
        </w:rPr>
        <w:t xml:space="preserve">Odgovorna oseba </w:t>
      </w:r>
      <w:r w:rsidR="00A42AE4">
        <w:rPr>
          <w:rFonts w:ascii="Times New Roman" w:hAnsi="Times New Roman"/>
        </w:rPr>
        <w:t xml:space="preserve">izvajalca </w:t>
      </w:r>
      <w:r w:rsidRPr="001A2D87">
        <w:rPr>
          <w:rFonts w:ascii="Times New Roman" w:hAnsi="Times New Roman"/>
        </w:rPr>
        <w:t>oz. oseba, ki jo nadomešča, je stalno pris</w:t>
      </w:r>
      <w:r w:rsidR="00834A5E">
        <w:rPr>
          <w:rFonts w:ascii="Times New Roman" w:hAnsi="Times New Roman"/>
        </w:rPr>
        <w:t xml:space="preserve">otna v posamezni delovni enoti </w:t>
      </w:r>
      <w:r w:rsidRPr="001A2D87">
        <w:rPr>
          <w:rFonts w:ascii="Times New Roman" w:hAnsi="Times New Roman"/>
        </w:rPr>
        <w:t>(OBR A).</w:t>
      </w:r>
      <w:r w:rsidR="00A42AE4">
        <w:rPr>
          <w:rFonts w:ascii="Times New Roman" w:hAnsi="Times New Roman"/>
        </w:rPr>
        <w:t xml:space="preserve"> </w:t>
      </w:r>
      <w:r w:rsidRPr="001A2D87">
        <w:rPr>
          <w:rFonts w:ascii="Times New Roman" w:hAnsi="Times New Roman"/>
        </w:rPr>
        <w:t xml:space="preserve">Izvajalec mora zagotoviti stalno dosegljivost odgovorne osebe v posamezni delovni enoti, preko mobilnega telefona ali na drug način. Stalna dosegljivost odgovorne osebe mora biti zagotovljena tako kot je opredeljeno v delovnem času zaposlenih oseb izvajalca </w:t>
      </w:r>
      <w:r w:rsidR="00834A5E" w:rsidRPr="00834A5E">
        <w:rPr>
          <w:rFonts w:ascii="Times New Roman" w:hAnsi="Times New Roman"/>
          <w:b/>
        </w:rPr>
        <w:t xml:space="preserve">Izjava o izvajanju čiščenja </w:t>
      </w:r>
      <w:r w:rsidR="00E21985" w:rsidRPr="00E21985">
        <w:rPr>
          <w:rFonts w:ascii="Times New Roman" w:hAnsi="Times New Roman"/>
          <w:b/>
        </w:rPr>
        <w:t>(OBR-11</w:t>
      </w:r>
      <w:r w:rsidRPr="00E21985">
        <w:rPr>
          <w:rFonts w:ascii="Times New Roman" w:hAnsi="Times New Roman"/>
          <w:b/>
        </w:rPr>
        <w:t>)</w:t>
      </w:r>
      <w:r w:rsidRPr="00E21985">
        <w:rPr>
          <w:rFonts w:ascii="Times New Roman" w:hAnsi="Times New Roman"/>
        </w:rPr>
        <w:t>.</w:t>
      </w:r>
      <w:r w:rsidRPr="001A2D87">
        <w:rPr>
          <w:rFonts w:ascii="Times New Roman" w:hAnsi="Times New Roman"/>
        </w:rPr>
        <w:t xml:space="preserve"> </w:t>
      </w:r>
    </w:p>
    <w:p w:rsidR="006803A5" w:rsidRDefault="006803A5" w:rsidP="00665AC5">
      <w:pPr>
        <w:spacing w:line="240" w:lineRule="auto"/>
        <w:rPr>
          <w:rFonts w:ascii="Times New Roman" w:hAnsi="Times New Roman"/>
        </w:rPr>
      </w:pPr>
      <w:bookmarkStart w:id="59" w:name="_Toc178403867"/>
    </w:p>
    <w:p w:rsidR="001A2D87" w:rsidRDefault="00B767D9" w:rsidP="00665AC5">
      <w:pPr>
        <w:spacing w:line="240" w:lineRule="auto"/>
        <w:rPr>
          <w:rFonts w:ascii="Times New Roman" w:hAnsi="Times New Roman"/>
          <w:b/>
        </w:rPr>
      </w:pPr>
      <w:r w:rsidRPr="00B767D9">
        <w:rPr>
          <w:rFonts w:ascii="Times New Roman" w:hAnsi="Times New Roman"/>
          <w:b/>
        </w:rPr>
        <w:t xml:space="preserve">11.3 </w:t>
      </w:r>
      <w:r w:rsidR="001A2D87" w:rsidRPr="00B767D9">
        <w:rPr>
          <w:rFonts w:ascii="Times New Roman" w:hAnsi="Times New Roman"/>
          <w:b/>
        </w:rPr>
        <w:t xml:space="preserve">POOBLAŠČENA OSEBA </w:t>
      </w:r>
      <w:r w:rsidR="001A2D87" w:rsidRPr="00007D73">
        <w:rPr>
          <w:rFonts w:ascii="Times New Roman" w:hAnsi="Times New Roman"/>
          <w:b/>
        </w:rPr>
        <w:t>NAROČNIKA</w:t>
      </w:r>
      <w:bookmarkEnd w:id="59"/>
    </w:p>
    <w:p w:rsidR="00B767D9" w:rsidRPr="00B767D9" w:rsidRDefault="00B767D9" w:rsidP="00665AC5">
      <w:pPr>
        <w:spacing w:line="240" w:lineRule="auto"/>
        <w:rPr>
          <w:rFonts w:ascii="Times New Roman" w:hAnsi="Times New Roman"/>
          <w:b/>
        </w:rPr>
      </w:pPr>
    </w:p>
    <w:p w:rsidR="001A2D87" w:rsidRPr="001A2D87" w:rsidRDefault="001A2D87" w:rsidP="00665AC5">
      <w:pPr>
        <w:spacing w:line="240" w:lineRule="auto"/>
        <w:rPr>
          <w:rFonts w:ascii="Times New Roman" w:hAnsi="Times New Roman"/>
        </w:rPr>
      </w:pPr>
      <w:r w:rsidRPr="001A2D87">
        <w:rPr>
          <w:rFonts w:ascii="Times New Roman" w:hAnsi="Times New Roman"/>
        </w:rPr>
        <w:t>Pooblaščena oseba naročnika na strokovnem področju komunicira s pooblaščeno osebo izvajalca čiščenja, odgovorna je za strokovno vodenje odgovornih oseb naročnika</w:t>
      </w:r>
      <w:r w:rsidR="00B52163">
        <w:rPr>
          <w:rFonts w:ascii="Times New Roman" w:hAnsi="Times New Roman"/>
        </w:rPr>
        <w:t xml:space="preserve"> oziroma vodje delovnih enot naročnika</w:t>
      </w:r>
      <w:r w:rsidRPr="001A2D87">
        <w:rPr>
          <w:rFonts w:ascii="Times New Roman" w:hAnsi="Times New Roman"/>
        </w:rPr>
        <w:t xml:space="preserve"> </w:t>
      </w:r>
      <w:bookmarkStart w:id="60" w:name="_Toc178403868"/>
      <w:r w:rsidRPr="001A2D87">
        <w:rPr>
          <w:rFonts w:ascii="Times New Roman" w:hAnsi="Times New Roman"/>
        </w:rPr>
        <w:t>in skupaj z vodjo ZNO izvaja občasne kontrole čiščenja z nanosom gel markerja.</w:t>
      </w:r>
    </w:p>
    <w:p w:rsidR="001A2D87" w:rsidRPr="001A2D87" w:rsidRDefault="001A2D87" w:rsidP="00665AC5">
      <w:pPr>
        <w:spacing w:line="240" w:lineRule="auto"/>
        <w:rPr>
          <w:rFonts w:ascii="Times New Roman" w:hAnsi="Times New Roman"/>
          <w:u w:val="single"/>
        </w:rPr>
      </w:pPr>
    </w:p>
    <w:p w:rsidR="001A2D87" w:rsidRDefault="00B767D9" w:rsidP="00665AC5">
      <w:pPr>
        <w:spacing w:line="240" w:lineRule="auto"/>
        <w:rPr>
          <w:rFonts w:ascii="Times New Roman" w:hAnsi="Times New Roman"/>
          <w:b/>
        </w:rPr>
      </w:pPr>
      <w:r w:rsidRPr="00B767D9">
        <w:rPr>
          <w:rFonts w:ascii="Times New Roman" w:hAnsi="Times New Roman"/>
          <w:b/>
        </w:rPr>
        <w:t xml:space="preserve">11.4 </w:t>
      </w:r>
      <w:r w:rsidR="001A2D87" w:rsidRPr="00B767D9">
        <w:rPr>
          <w:rFonts w:ascii="Times New Roman" w:hAnsi="Times New Roman"/>
          <w:b/>
        </w:rPr>
        <w:t>ODGOVORNA OSEBA NAROČNIKA</w:t>
      </w:r>
      <w:bookmarkEnd w:id="60"/>
    </w:p>
    <w:p w:rsidR="00B767D9" w:rsidRPr="00B767D9" w:rsidRDefault="00B767D9" w:rsidP="00665AC5">
      <w:pPr>
        <w:spacing w:line="240" w:lineRule="auto"/>
        <w:rPr>
          <w:rFonts w:ascii="Times New Roman" w:hAnsi="Times New Roman"/>
          <w:b/>
        </w:rPr>
      </w:pPr>
    </w:p>
    <w:p w:rsidR="00634FED" w:rsidRDefault="001A2D87" w:rsidP="00634FED">
      <w:pPr>
        <w:spacing w:line="240" w:lineRule="auto"/>
        <w:rPr>
          <w:rFonts w:ascii="Times New Roman" w:hAnsi="Times New Roman"/>
        </w:rPr>
      </w:pPr>
      <w:r w:rsidRPr="001A2D87">
        <w:rPr>
          <w:rFonts w:ascii="Times New Roman" w:hAnsi="Times New Roman"/>
        </w:rPr>
        <w:t>Odgovorne osebe naročnika so vodje delovnih enot. Dnevno sodelujejo pri koordiniranju in nadzoru čiščenja ter so prisotne na rednih teamskih mesečnih nadzorih. Odgovorne osebe naročnika bodo izvajalcu čiščenja predstavljene na predstavitvi plana čiščenja, ki ga bo pripravil izvajalec čiščenja.</w:t>
      </w:r>
    </w:p>
    <w:p w:rsidR="0010590A" w:rsidRDefault="0010590A" w:rsidP="00634FED">
      <w:pPr>
        <w:spacing w:line="240" w:lineRule="auto"/>
        <w:rPr>
          <w:rFonts w:ascii="Times New Roman" w:hAnsi="Times New Roman"/>
        </w:rPr>
      </w:pPr>
    </w:p>
    <w:p w:rsidR="00634FED" w:rsidRDefault="00634FED" w:rsidP="006F7272">
      <w:pPr>
        <w:spacing w:line="240" w:lineRule="auto"/>
        <w:rPr>
          <w:rFonts w:ascii="Times New Roman" w:hAnsi="Times New Roman"/>
          <w:b/>
          <w:bCs/>
          <w:kern w:val="32"/>
          <w:szCs w:val="22"/>
        </w:rPr>
      </w:pPr>
      <w:r>
        <w:rPr>
          <w:rFonts w:ascii="Times New Roman" w:hAnsi="Times New Roman"/>
          <w:b/>
          <w:bCs/>
          <w:kern w:val="32"/>
          <w:szCs w:val="22"/>
        </w:rPr>
        <w:t xml:space="preserve">12. </w:t>
      </w:r>
      <w:r w:rsidRPr="00634FED">
        <w:rPr>
          <w:rFonts w:ascii="Times New Roman" w:hAnsi="Times New Roman"/>
          <w:b/>
          <w:bCs/>
          <w:kern w:val="32"/>
          <w:szCs w:val="22"/>
        </w:rPr>
        <w:t>UKREPI  ZA PREPREČEVANJE IN OBVLADOVANJE OKUŽB  POVEZANIH  Z  ZDRAVSTVOM</w:t>
      </w:r>
    </w:p>
    <w:p w:rsidR="00634FED" w:rsidRPr="00634FED" w:rsidRDefault="00634FED" w:rsidP="006F7272">
      <w:pPr>
        <w:spacing w:line="240" w:lineRule="auto"/>
        <w:rPr>
          <w:rFonts w:ascii="Times New Roman" w:hAnsi="Times New Roman"/>
        </w:rPr>
      </w:pPr>
    </w:p>
    <w:p w:rsidR="00634FED" w:rsidRPr="00634FED" w:rsidRDefault="00634FED" w:rsidP="006F7272">
      <w:pPr>
        <w:spacing w:line="240" w:lineRule="auto"/>
        <w:rPr>
          <w:rFonts w:ascii="Times New Roman" w:hAnsi="Times New Roman"/>
          <w:szCs w:val="22"/>
        </w:rPr>
      </w:pPr>
      <w:r w:rsidRPr="00634FED">
        <w:rPr>
          <w:rFonts w:ascii="Times New Roman" w:hAnsi="Times New Roman"/>
          <w:szCs w:val="22"/>
        </w:rPr>
        <w:t xml:space="preserve">Izvajalec je dolžan natančno upoštevati dodatna Strokovna navodila naročnika za izvajanje čiščenja, ki jih bo naročnik posredoval izvajalcu ob podpisu pogodbe in so skladna z 'Navodili za preprečevanje in obvladovanje okužb povezanih z zdravstvom', ki jih pri naročniku pripravlja KOBO.  </w:t>
      </w:r>
    </w:p>
    <w:p w:rsidR="00634FED" w:rsidRPr="00634FED" w:rsidRDefault="00634FED" w:rsidP="006F7272">
      <w:pPr>
        <w:spacing w:line="240" w:lineRule="auto"/>
        <w:jc w:val="left"/>
        <w:rPr>
          <w:rFonts w:ascii="Times New Roman" w:hAnsi="Times New Roman"/>
          <w:szCs w:val="22"/>
        </w:rPr>
      </w:pPr>
    </w:p>
    <w:p w:rsidR="00E21985" w:rsidRDefault="00634FED" w:rsidP="0010590A">
      <w:pPr>
        <w:spacing w:line="240" w:lineRule="auto"/>
        <w:rPr>
          <w:rFonts w:ascii="Times New Roman" w:hAnsi="Times New Roman"/>
          <w:szCs w:val="22"/>
        </w:rPr>
      </w:pPr>
      <w:r w:rsidRPr="00634FED">
        <w:rPr>
          <w:rFonts w:ascii="Times New Roman" w:hAnsi="Times New Roman"/>
          <w:szCs w:val="22"/>
        </w:rPr>
        <w:t>Izvajalec čiščenja je ob neupoštevanju navodil  KOBO v celoti odgovoren za vse posledice, ki izhajajo iz neupoštevanja</w:t>
      </w:r>
      <w:r>
        <w:rPr>
          <w:rFonts w:ascii="Times New Roman" w:hAnsi="Times New Roman"/>
          <w:szCs w:val="22"/>
        </w:rPr>
        <w:t xml:space="preserve"> navodil in povzročijo okužbe ter</w:t>
      </w:r>
      <w:r w:rsidRPr="00634FED">
        <w:rPr>
          <w:rFonts w:ascii="Times New Roman" w:hAnsi="Times New Roman"/>
          <w:szCs w:val="22"/>
        </w:rPr>
        <w:t xml:space="preserve"> njihov prenos.</w:t>
      </w:r>
      <w:bookmarkStart w:id="61" w:name="_Toc178403870"/>
    </w:p>
    <w:p w:rsidR="0010590A" w:rsidRDefault="0010590A" w:rsidP="0010590A">
      <w:pPr>
        <w:spacing w:line="240" w:lineRule="auto"/>
        <w:rPr>
          <w:rFonts w:ascii="Times New Roman" w:hAnsi="Times New Roman"/>
          <w:szCs w:val="22"/>
        </w:rPr>
      </w:pPr>
    </w:p>
    <w:p w:rsidR="00F176D7" w:rsidRPr="00F176D7" w:rsidRDefault="00F176D7" w:rsidP="006F7272">
      <w:pPr>
        <w:spacing w:line="240" w:lineRule="auto"/>
        <w:rPr>
          <w:rFonts w:ascii="Times New Roman" w:hAnsi="Times New Roman"/>
          <w:b/>
          <w:bCs/>
          <w:iCs/>
          <w:szCs w:val="22"/>
        </w:rPr>
      </w:pPr>
      <w:r w:rsidRPr="00F176D7">
        <w:rPr>
          <w:rFonts w:ascii="Times New Roman" w:hAnsi="Times New Roman"/>
          <w:b/>
          <w:bCs/>
          <w:iCs/>
          <w:szCs w:val="22"/>
        </w:rPr>
        <w:t>12.1 IZVAJANJE ČIŠČENJA V SOBAH ZA IZOLACIJO</w:t>
      </w:r>
      <w:bookmarkEnd w:id="61"/>
      <w:r w:rsidRPr="00F176D7">
        <w:rPr>
          <w:rFonts w:ascii="Times New Roman" w:hAnsi="Times New Roman"/>
          <w:b/>
          <w:bCs/>
          <w:iCs/>
          <w:szCs w:val="22"/>
        </w:rPr>
        <w:t xml:space="preserve"> IN SOBAH, KJER SE IZVAJAJO POOSTRENI </w:t>
      </w:r>
      <w:r w:rsidRPr="004947D5">
        <w:rPr>
          <w:rFonts w:ascii="Times New Roman" w:hAnsi="Times New Roman"/>
          <w:b/>
          <w:bCs/>
          <w:iCs/>
          <w:szCs w:val="22"/>
        </w:rPr>
        <w:t>STANDARDNI UKREPI</w:t>
      </w:r>
    </w:p>
    <w:p w:rsidR="00F176D7" w:rsidRPr="00F176D7" w:rsidRDefault="00F176D7" w:rsidP="006F7272">
      <w:pPr>
        <w:spacing w:line="240" w:lineRule="auto"/>
        <w:rPr>
          <w:rFonts w:ascii="Times New Roman" w:hAnsi="Times New Roman"/>
          <w:szCs w:val="22"/>
        </w:rPr>
      </w:pPr>
    </w:p>
    <w:p w:rsidR="00F176D7" w:rsidRPr="004A0FB9" w:rsidRDefault="00F176D7" w:rsidP="00C23E5F">
      <w:pPr>
        <w:spacing w:line="240" w:lineRule="auto"/>
        <w:rPr>
          <w:rFonts w:ascii="Times New Roman" w:hAnsi="Times New Roman"/>
          <w:b/>
          <w:szCs w:val="22"/>
          <w:u w:val="single"/>
        </w:rPr>
      </w:pPr>
      <w:r w:rsidRPr="00F176D7">
        <w:rPr>
          <w:rFonts w:ascii="Times New Roman" w:hAnsi="Times New Roman"/>
          <w:szCs w:val="22"/>
        </w:rPr>
        <w:t>Ob mehaničnem čiščenju se v sobah kjer se izvajajo uk</w:t>
      </w:r>
      <w:r w:rsidR="005E5EA5">
        <w:rPr>
          <w:rFonts w:ascii="Times New Roman" w:hAnsi="Times New Roman"/>
          <w:szCs w:val="22"/>
        </w:rPr>
        <w:t xml:space="preserve">repi posamezne vrste izolacije </w:t>
      </w:r>
      <w:r w:rsidRPr="00F176D7">
        <w:rPr>
          <w:rFonts w:ascii="Times New Roman" w:hAnsi="Times New Roman"/>
          <w:szCs w:val="22"/>
        </w:rPr>
        <w:t xml:space="preserve">izvaja tudi dezinfekcija površin in predmetov. Ravnanje s perilom in odpadki je prilagojeno vrsti izolacije in je zajeto v navodilih, ki jih pri naročniku pripravlja KOBO. </w:t>
      </w:r>
      <w:r w:rsidRPr="004A0FB9">
        <w:rPr>
          <w:rFonts w:ascii="Times New Roman" w:hAnsi="Times New Roman"/>
          <w:b/>
          <w:szCs w:val="22"/>
          <w:u w:val="single"/>
        </w:rPr>
        <w:t xml:space="preserve">Čistilno osebje izvaja dezinfekcijo po </w:t>
      </w:r>
      <w:r w:rsidR="00552EB2" w:rsidRPr="004A0FB9">
        <w:rPr>
          <w:rFonts w:ascii="Times New Roman" w:hAnsi="Times New Roman"/>
          <w:b/>
          <w:szCs w:val="22"/>
          <w:u w:val="single"/>
        </w:rPr>
        <w:t xml:space="preserve">navodilih, ki jih pripravi </w:t>
      </w:r>
      <w:r w:rsidR="00864315">
        <w:rPr>
          <w:rFonts w:ascii="Times New Roman" w:hAnsi="Times New Roman"/>
          <w:b/>
          <w:szCs w:val="22"/>
          <w:u w:val="single"/>
        </w:rPr>
        <w:t>KOBO</w:t>
      </w:r>
      <w:r w:rsidR="00552EB2" w:rsidRPr="004A0FB9">
        <w:rPr>
          <w:rFonts w:ascii="Times New Roman" w:hAnsi="Times New Roman"/>
          <w:b/>
          <w:szCs w:val="22"/>
          <w:u w:val="single"/>
        </w:rPr>
        <w:t xml:space="preserve"> in z dezinfekcijskimi sredstvi naročnika.  </w:t>
      </w:r>
    </w:p>
    <w:p w:rsidR="00F176D7" w:rsidRDefault="00F176D7" w:rsidP="00C23E5F">
      <w:pPr>
        <w:spacing w:line="240" w:lineRule="auto"/>
        <w:rPr>
          <w:rFonts w:ascii="Times New Roman" w:hAnsi="Times New Roman"/>
          <w:szCs w:val="22"/>
        </w:rPr>
      </w:pPr>
      <w:r w:rsidRPr="00F176D7">
        <w:rPr>
          <w:rFonts w:ascii="Times New Roman" w:hAnsi="Times New Roman"/>
          <w:szCs w:val="22"/>
        </w:rPr>
        <w:t>Standard za sobe D – Izolacija, se lahko na osnovi zahteve naročnika izvaja tudi na omejenem delu več-posteljne sobe (okužba posameznika). Čiščenje in razkužev</w:t>
      </w:r>
      <w:r w:rsidR="00030813">
        <w:rPr>
          <w:rFonts w:ascii="Times New Roman" w:hAnsi="Times New Roman"/>
          <w:szCs w:val="22"/>
        </w:rPr>
        <w:t>anje se skupaj v sobah izolacije</w:t>
      </w:r>
      <w:r w:rsidRPr="00F176D7">
        <w:rPr>
          <w:rFonts w:ascii="Times New Roman" w:hAnsi="Times New Roman"/>
          <w:szCs w:val="22"/>
        </w:rPr>
        <w:t xml:space="preserve"> izvaja tudi v pripadajočih sanitarnih prostorih.</w:t>
      </w:r>
    </w:p>
    <w:p w:rsidR="003C1E8B" w:rsidRDefault="003C1E8B" w:rsidP="00C23E5F">
      <w:pPr>
        <w:spacing w:line="240" w:lineRule="auto"/>
        <w:rPr>
          <w:rFonts w:ascii="Times New Roman" w:hAnsi="Times New Roman"/>
          <w:b/>
          <w:i/>
          <w:color w:val="FF0000"/>
          <w:szCs w:val="22"/>
        </w:rPr>
      </w:pPr>
    </w:p>
    <w:p w:rsidR="006F7272" w:rsidRPr="00864315" w:rsidRDefault="00F176D7" w:rsidP="00C23E5F">
      <w:pPr>
        <w:spacing w:line="240" w:lineRule="auto"/>
        <w:rPr>
          <w:rFonts w:ascii="Times New Roman" w:hAnsi="Times New Roman"/>
          <w:b/>
          <w:i/>
          <w:color w:val="FF0000"/>
          <w:szCs w:val="22"/>
        </w:rPr>
      </w:pPr>
      <w:r w:rsidRPr="00864315">
        <w:rPr>
          <w:rFonts w:ascii="Times New Roman" w:hAnsi="Times New Roman"/>
          <w:b/>
          <w:i/>
          <w:color w:val="FF0000"/>
          <w:szCs w:val="22"/>
        </w:rPr>
        <w:t>Čiščenje v sobah, kjer se izvaja izolacija naroči naročnik po potrebi. Naročnik ocenjuje, da se na predračunu</w:t>
      </w:r>
      <w:r w:rsidR="00857B81" w:rsidRPr="00864315">
        <w:rPr>
          <w:rFonts w:ascii="Times New Roman" w:hAnsi="Times New Roman"/>
          <w:b/>
          <w:i/>
          <w:color w:val="FF0000"/>
          <w:szCs w:val="22"/>
        </w:rPr>
        <w:t xml:space="preserve"> (specifikaciji predračuna)</w:t>
      </w:r>
      <w:r w:rsidRPr="00864315">
        <w:rPr>
          <w:rFonts w:ascii="Times New Roman" w:hAnsi="Times New Roman"/>
          <w:b/>
          <w:i/>
          <w:color w:val="FF0000"/>
          <w:szCs w:val="22"/>
        </w:rPr>
        <w:t xml:space="preserve"> navedena kvadratura spreminja v obsegu ±20% in ni zavezujoča. Kvadratura očiščenih površin v izolaciji mora biti razvidna iz računa izvajalca.</w:t>
      </w:r>
      <w:bookmarkStart w:id="62" w:name="_Toc178403871"/>
    </w:p>
    <w:p w:rsidR="00864315" w:rsidRPr="00864315" w:rsidRDefault="00864315" w:rsidP="00C23E5F">
      <w:pPr>
        <w:spacing w:line="240" w:lineRule="auto"/>
        <w:rPr>
          <w:rFonts w:ascii="Times New Roman" w:hAnsi="Times New Roman"/>
          <w:b/>
          <w:i/>
          <w:color w:val="FF0000"/>
          <w:szCs w:val="22"/>
        </w:rPr>
      </w:pPr>
    </w:p>
    <w:p w:rsidR="00864315" w:rsidRPr="00864315" w:rsidRDefault="00864315" w:rsidP="00C23E5F">
      <w:pPr>
        <w:spacing w:line="240" w:lineRule="auto"/>
        <w:rPr>
          <w:rFonts w:ascii="Times New Roman" w:hAnsi="Times New Roman"/>
          <w:b/>
          <w:i/>
          <w:color w:val="FF0000"/>
          <w:szCs w:val="22"/>
        </w:rPr>
      </w:pPr>
      <w:r w:rsidRPr="00864315">
        <w:rPr>
          <w:rFonts w:ascii="Times New Roman" w:hAnsi="Times New Roman"/>
          <w:b/>
          <w:i/>
          <w:color w:val="FF0000"/>
          <w:szCs w:val="22"/>
        </w:rPr>
        <w:t xml:space="preserve">Vodje delovnih enot </w:t>
      </w:r>
      <w:r w:rsidR="008C1B0E">
        <w:rPr>
          <w:rFonts w:ascii="Times New Roman" w:hAnsi="Times New Roman"/>
          <w:b/>
          <w:i/>
          <w:color w:val="FF0000"/>
          <w:szCs w:val="22"/>
        </w:rPr>
        <w:t xml:space="preserve">naročnika </w:t>
      </w:r>
      <w:r w:rsidRPr="00864315">
        <w:rPr>
          <w:rFonts w:ascii="Times New Roman" w:hAnsi="Times New Roman"/>
          <w:b/>
          <w:i/>
          <w:color w:val="FF0000"/>
          <w:szCs w:val="22"/>
        </w:rPr>
        <w:t xml:space="preserve">odgovorni osebi izvajalca posredujejo seznam sob izolacije. Zaposleni pri izvajalcu čiščenja na obrazcu F evidentirajo čiščenje v sobah izolacije, izpolnjen obrazec je podlaga za izstavitev računa za čiščenje v sobah izolacije. </w:t>
      </w:r>
    </w:p>
    <w:p w:rsidR="00BA3937" w:rsidRPr="00864315" w:rsidRDefault="00AD6D18" w:rsidP="00AD6D18">
      <w:pPr>
        <w:spacing w:after="200"/>
        <w:jc w:val="left"/>
        <w:rPr>
          <w:rFonts w:ascii="Times New Roman" w:hAnsi="Times New Roman"/>
          <w:i/>
          <w:szCs w:val="22"/>
        </w:rPr>
      </w:pPr>
      <w:r>
        <w:rPr>
          <w:rFonts w:ascii="Times New Roman" w:hAnsi="Times New Roman"/>
          <w:i/>
          <w:szCs w:val="22"/>
        </w:rPr>
        <w:br w:type="page"/>
      </w:r>
    </w:p>
    <w:p w:rsidR="00F176D7" w:rsidRDefault="006F7272" w:rsidP="00C23E5F">
      <w:pPr>
        <w:spacing w:line="240" w:lineRule="auto"/>
        <w:rPr>
          <w:rFonts w:ascii="Times New Roman" w:hAnsi="Times New Roman"/>
          <w:b/>
          <w:bCs/>
          <w:iCs/>
          <w:szCs w:val="22"/>
        </w:rPr>
      </w:pPr>
      <w:r w:rsidRPr="00F54D17">
        <w:rPr>
          <w:rFonts w:ascii="Times New Roman" w:hAnsi="Times New Roman"/>
          <w:b/>
          <w:bCs/>
          <w:iCs/>
          <w:szCs w:val="22"/>
        </w:rPr>
        <w:lastRenderedPageBreak/>
        <w:t xml:space="preserve">12.2 </w:t>
      </w:r>
      <w:r w:rsidR="00F176D7" w:rsidRPr="00F54D17">
        <w:rPr>
          <w:rFonts w:ascii="Times New Roman" w:hAnsi="Times New Roman"/>
          <w:b/>
          <w:bCs/>
          <w:iCs/>
          <w:szCs w:val="22"/>
        </w:rPr>
        <w:t>UKREPI OB EPIDEMIJAH</w:t>
      </w:r>
      <w:bookmarkEnd w:id="62"/>
    </w:p>
    <w:p w:rsidR="006F7272" w:rsidRPr="00F176D7" w:rsidRDefault="006F7272" w:rsidP="00C23E5F">
      <w:pPr>
        <w:spacing w:line="240" w:lineRule="auto"/>
        <w:rPr>
          <w:rFonts w:ascii="Times New Roman" w:hAnsi="Times New Roman"/>
          <w:szCs w:val="22"/>
        </w:rPr>
      </w:pPr>
    </w:p>
    <w:p w:rsidR="00F176D7" w:rsidRDefault="00F176D7" w:rsidP="00C23E5F">
      <w:pPr>
        <w:spacing w:line="240" w:lineRule="auto"/>
        <w:rPr>
          <w:rFonts w:ascii="Times New Roman" w:hAnsi="Times New Roman"/>
          <w:szCs w:val="22"/>
        </w:rPr>
      </w:pPr>
      <w:r w:rsidRPr="00F176D7">
        <w:rPr>
          <w:rFonts w:ascii="Times New Roman" w:hAnsi="Times New Roman"/>
          <w:szCs w:val="22"/>
        </w:rPr>
        <w:t xml:space="preserve">Naročnik ima pravico, da ob pojavu </w:t>
      </w:r>
      <w:r w:rsidR="001055C8">
        <w:rPr>
          <w:rFonts w:ascii="Times New Roman" w:hAnsi="Times New Roman"/>
          <w:szCs w:val="22"/>
        </w:rPr>
        <w:t xml:space="preserve">nalezljivih bolezni, </w:t>
      </w:r>
      <w:r w:rsidRPr="00F176D7">
        <w:rPr>
          <w:rFonts w:ascii="Times New Roman" w:hAnsi="Times New Roman"/>
          <w:szCs w:val="22"/>
        </w:rPr>
        <w:t>epidemije v skladu s strokovnimi načeli določi posebno in izjemno organizacijo čiščenja, ki pripomore k obvladovanju širjenja epidemije. O prilagojenem načinu čiščenja naročnik pravočasno obvesti izvajalca.</w:t>
      </w:r>
    </w:p>
    <w:p w:rsidR="00CC3E9F" w:rsidRDefault="00CC3E9F" w:rsidP="00C23E5F">
      <w:pPr>
        <w:spacing w:line="240" w:lineRule="auto"/>
        <w:rPr>
          <w:rFonts w:ascii="Times New Roman" w:hAnsi="Times New Roman"/>
          <w:szCs w:val="22"/>
        </w:rPr>
      </w:pPr>
    </w:p>
    <w:p w:rsidR="008B1ABE" w:rsidRPr="00110FDE" w:rsidRDefault="00CC3E9F" w:rsidP="008B1ABE">
      <w:pPr>
        <w:rPr>
          <w:rFonts w:ascii="Times New Roman" w:hAnsi="Times New Roman"/>
          <w:b/>
          <w:color w:val="FF0000"/>
          <w:szCs w:val="22"/>
          <w:u w:val="single"/>
        </w:rPr>
      </w:pPr>
      <w:r w:rsidRPr="00110FDE">
        <w:rPr>
          <w:rFonts w:ascii="Times New Roman" w:hAnsi="Times New Roman"/>
          <w:b/>
          <w:color w:val="FF0000"/>
          <w:szCs w:val="22"/>
          <w:u w:val="single"/>
        </w:rPr>
        <w:t xml:space="preserve">Čistilno osebje izvaja v primeru epidemij dezinfekcijo po navodilih, ki jih pripravi </w:t>
      </w:r>
      <w:r w:rsidR="00864315" w:rsidRPr="00110FDE">
        <w:rPr>
          <w:rFonts w:ascii="Times New Roman" w:hAnsi="Times New Roman"/>
          <w:b/>
          <w:color w:val="FF0000"/>
          <w:szCs w:val="22"/>
          <w:u w:val="single"/>
        </w:rPr>
        <w:t>KOBO</w:t>
      </w:r>
      <w:r w:rsidRPr="00110FDE">
        <w:rPr>
          <w:rFonts w:ascii="Times New Roman" w:hAnsi="Times New Roman"/>
          <w:b/>
          <w:color w:val="FF0000"/>
          <w:szCs w:val="22"/>
          <w:u w:val="single"/>
        </w:rPr>
        <w:t xml:space="preserve"> in z dezinfekcijskimi sredstvi naročnika. Dezinfekcijska sredstva torej zagotavlja naročnik.</w:t>
      </w:r>
      <w:r w:rsidR="008B1ABE" w:rsidRPr="00110FDE">
        <w:rPr>
          <w:rFonts w:ascii="Times New Roman" w:hAnsi="Times New Roman"/>
          <w:b/>
          <w:color w:val="FF0000"/>
          <w:szCs w:val="22"/>
          <w:u w:val="single"/>
        </w:rPr>
        <w:t xml:space="preserve"> Izvajalec čiščenja je dolžan zaposlene oskrbeti z ustreznimi zaščitnimi sredstvi (zaščitne maske, rokavice, pokrivalo….), seznam zaščitnih sreds</w:t>
      </w:r>
      <w:r w:rsidR="00C84EBF">
        <w:rPr>
          <w:rFonts w:ascii="Times New Roman" w:hAnsi="Times New Roman"/>
          <w:b/>
          <w:color w:val="FF0000"/>
          <w:szCs w:val="22"/>
          <w:u w:val="single"/>
        </w:rPr>
        <w:t>tev pripravi naročnik v skladu s</w:t>
      </w:r>
      <w:r w:rsidR="008B1ABE" w:rsidRPr="00110FDE">
        <w:rPr>
          <w:rFonts w:ascii="Times New Roman" w:hAnsi="Times New Roman"/>
          <w:b/>
          <w:color w:val="FF0000"/>
          <w:szCs w:val="22"/>
          <w:u w:val="single"/>
        </w:rPr>
        <w:t xml:space="preserve"> strokovnimi smernicami pristojnih strokovnih služb.</w:t>
      </w:r>
    </w:p>
    <w:p w:rsidR="005927B9" w:rsidRDefault="005927B9" w:rsidP="00C23E5F">
      <w:pPr>
        <w:spacing w:line="240" w:lineRule="auto"/>
        <w:rPr>
          <w:rFonts w:ascii="Times New Roman" w:hAnsi="Times New Roman"/>
          <w:b/>
          <w:color w:val="FF0000"/>
          <w:szCs w:val="22"/>
          <w:u w:val="single"/>
        </w:rPr>
      </w:pPr>
    </w:p>
    <w:p w:rsidR="00F176D7" w:rsidRPr="005927B9" w:rsidRDefault="00F176D7" w:rsidP="00C23E5F">
      <w:pPr>
        <w:spacing w:line="240" w:lineRule="auto"/>
        <w:rPr>
          <w:rFonts w:ascii="Times New Roman" w:hAnsi="Times New Roman"/>
          <w:color w:val="FF0000"/>
          <w:szCs w:val="22"/>
        </w:rPr>
      </w:pPr>
      <w:r w:rsidRPr="005927B9">
        <w:rPr>
          <w:rFonts w:ascii="Times New Roman" w:hAnsi="Times New Roman"/>
          <w:color w:val="000000" w:themeColor="text1"/>
          <w:szCs w:val="22"/>
        </w:rPr>
        <w:t xml:space="preserve">V primeru, </w:t>
      </w:r>
      <w:r w:rsidR="005927B9" w:rsidRPr="005927B9">
        <w:rPr>
          <w:rFonts w:ascii="Times New Roman" w:hAnsi="Times New Roman"/>
          <w:color w:val="000000" w:themeColor="text1"/>
          <w:szCs w:val="22"/>
        </w:rPr>
        <w:t>ko v zavodu pride do pojava nalezljivih bolezni oziroma je razglašena epidemija</w:t>
      </w:r>
      <w:r w:rsidRPr="00F176D7">
        <w:rPr>
          <w:rFonts w:ascii="Times New Roman" w:hAnsi="Times New Roman"/>
          <w:szCs w:val="22"/>
        </w:rPr>
        <w:t xml:space="preserve">, mora izvajalec čiščenja zagotoviti zahtevano izjemno organizacijo čiščenja, ki jo opredeli naročnik (KOBO) in številčno okrepljeno ekipo delavcev v skladu z navodili in zahtevo naročnika </w:t>
      </w:r>
      <w:r w:rsidR="006F7272" w:rsidRPr="00665AC5">
        <w:rPr>
          <w:rFonts w:ascii="Times New Roman" w:hAnsi="Times New Roman"/>
          <w:b/>
          <w:szCs w:val="22"/>
        </w:rPr>
        <w:t xml:space="preserve">Izjava o izvajanju čiščenja </w:t>
      </w:r>
      <w:r w:rsidR="00785975" w:rsidRPr="00785975">
        <w:rPr>
          <w:rFonts w:ascii="Times New Roman" w:hAnsi="Times New Roman"/>
          <w:b/>
          <w:szCs w:val="22"/>
        </w:rPr>
        <w:t>(OBR-11</w:t>
      </w:r>
      <w:r w:rsidRPr="00785975">
        <w:rPr>
          <w:rFonts w:ascii="Times New Roman" w:hAnsi="Times New Roman"/>
          <w:b/>
          <w:szCs w:val="22"/>
        </w:rPr>
        <w:t>)</w:t>
      </w:r>
      <w:r w:rsidRPr="00785975">
        <w:rPr>
          <w:rFonts w:ascii="Times New Roman" w:hAnsi="Times New Roman"/>
          <w:szCs w:val="22"/>
        </w:rPr>
        <w:t>.</w:t>
      </w:r>
      <w:r w:rsidRPr="00F176D7">
        <w:rPr>
          <w:rFonts w:ascii="Times New Roman" w:hAnsi="Times New Roman"/>
          <w:szCs w:val="22"/>
        </w:rPr>
        <w:t xml:space="preserve">  </w:t>
      </w:r>
    </w:p>
    <w:p w:rsidR="00F176D7" w:rsidRPr="00F176D7" w:rsidRDefault="00F176D7" w:rsidP="00C23E5F">
      <w:pPr>
        <w:spacing w:line="240" w:lineRule="auto"/>
        <w:rPr>
          <w:rFonts w:ascii="Times New Roman" w:hAnsi="Times New Roman"/>
          <w:szCs w:val="22"/>
        </w:rPr>
      </w:pPr>
      <w:r w:rsidRPr="00F176D7">
        <w:rPr>
          <w:rFonts w:ascii="Times New Roman" w:hAnsi="Times New Roman"/>
          <w:szCs w:val="22"/>
        </w:rPr>
        <w:t>Ponudnik mora oblikovati končno ponudbeno ceno v priloženem predračunu</w:t>
      </w:r>
      <w:r w:rsidR="00195E95">
        <w:rPr>
          <w:rFonts w:ascii="Times New Roman" w:hAnsi="Times New Roman"/>
          <w:szCs w:val="22"/>
        </w:rPr>
        <w:t xml:space="preserve"> (specifikaciji predračuna)</w:t>
      </w:r>
      <w:r w:rsidRPr="00F176D7">
        <w:rPr>
          <w:rFonts w:ascii="Times New Roman" w:hAnsi="Times New Roman"/>
          <w:szCs w:val="22"/>
        </w:rPr>
        <w:t xml:space="preserve"> z upoštevanjem (vključitvijo) vseh stroškov, ki so povezani s spremenjeno organizacijo čiščenja in povečanim številom delavcev v času epidemij, ki jih zahteva naročnik. Ponudnik v skladu z navedenim ni upravičen do zaračunavanja stroškov, ki nastanjeno zaradi zahtev naročnika zaradi razlogov opredeljenih v tej točki.</w:t>
      </w:r>
    </w:p>
    <w:p w:rsidR="00F176D7" w:rsidRPr="00F176D7" w:rsidRDefault="00F176D7" w:rsidP="00C23E5F">
      <w:pPr>
        <w:spacing w:line="240" w:lineRule="auto"/>
        <w:rPr>
          <w:rFonts w:ascii="Times New Roman" w:hAnsi="Times New Roman"/>
          <w:szCs w:val="22"/>
        </w:rPr>
      </w:pPr>
      <w:r w:rsidRPr="00F176D7">
        <w:rPr>
          <w:rFonts w:ascii="Times New Roman" w:hAnsi="Times New Roman"/>
          <w:szCs w:val="22"/>
        </w:rPr>
        <w:t>Ponudnik lahko za namen oblikovanja cene od naročnika pridobi podatke o zahtevani organizaciji čiščenja in pojavnosti epidemij v preteklih treh letih.</w:t>
      </w:r>
    </w:p>
    <w:p w:rsidR="00C23E5F" w:rsidRPr="0052152A" w:rsidRDefault="00F176D7" w:rsidP="00C23E5F">
      <w:pPr>
        <w:spacing w:line="240" w:lineRule="auto"/>
        <w:rPr>
          <w:rFonts w:ascii="Times New Roman" w:hAnsi="Times New Roman"/>
          <w:bCs/>
          <w:szCs w:val="22"/>
        </w:rPr>
      </w:pPr>
      <w:r w:rsidRPr="00F176D7">
        <w:rPr>
          <w:rFonts w:ascii="Times New Roman" w:hAnsi="Times New Roman"/>
          <w:szCs w:val="22"/>
        </w:rPr>
        <w:t>V skladu z veljavno zakonodajo</w:t>
      </w:r>
      <w:r w:rsidR="00195E95">
        <w:rPr>
          <w:rFonts w:ascii="Times New Roman" w:hAnsi="Times New Roman"/>
          <w:bCs/>
          <w:szCs w:val="22"/>
          <w:lang w:val="x-none"/>
        </w:rPr>
        <w:t xml:space="preserve"> </w:t>
      </w:r>
      <w:r w:rsidR="00195E95" w:rsidRPr="00195E95">
        <w:rPr>
          <w:rFonts w:ascii="Times New Roman" w:hAnsi="Times New Roman"/>
          <w:bCs/>
          <w:szCs w:val="22"/>
          <w:lang w:val="x-none"/>
        </w:rPr>
        <w:t xml:space="preserve">Zakon o nalezljivih boleznih </w:t>
      </w:r>
      <w:r w:rsidR="0052152A" w:rsidRPr="0052152A">
        <w:rPr>
          <w:rFonts w:ascii="Times New Roman" w:hAnsi="Times New Roman"/>
          <w:bCs/>
          <w:szCs w:val="22"/>
          <w:lang w:val="x-none"/>
        </w:rPr>
        <w:t xml:space="preserve">(Uradni list RS, št. 33/06 – uradno prečiščeno besedilo, 49/20 – ZIUZEOP, 142/20, 175/20 – ZIUOPDVE, 15/21 – ZDUOP, 82/21, 178/21 – </w:t>
      </w:r>
      <w:proofErr w:type="spellStart"/>
      <w:r w:rsidR="0052152A" w:rsidRPr="0052152A">
        <w:rPr>
          <w:rFonts w:ascii="Times New Roman" w:hAnsi="Times New Roman"/>
          <w:bCs/>
          <w:szCs w:val="22"/>
          <w:lang w:val="x-none"/>
        </w:rPr>
        <w:t>odl</w:t>
      </w:r>
      <w:proofErr w:type="spellEnd"/>
      <w:r w:rsidR="0052152A" w:rsidRPr="0052152A">
        <w:rPr>
          <w:rFonts w:ascii="Times New Roman" w:hAnsi="Times New Roman"/>
          <w:bCs/>
          <w:szCs w:val="22"/>
          <w:lang w:val="x-none"/>
        </w:rPr>
        <w:t>. US in 125/22)</w:t>
      </w:r>
      <w:r w:rsidR="0052152A">
        <w:rPr>
          <w:rFonts w:ascii="Times New Roman" w:hAnsi="Times New Roman"/>
          <w:bCs/>
          <w:szCs w:val="22"/>
        </w:rPr>
        <w:t xml:space="preserve"> </w:t>
      </w:r>
      <w:r w:rsidRPr="00F176D7">
        <w:rPr>
          <w:rFonts w:ascii="Times New Roman" w:hAnsi="Times New Roman"/>
          <w:szCs w:val="22"/>
        </w:rPr>
        <w:t>je v času epidemij izvajalec čiščenja dolžan posredovati podatke o obolelih zaposlenih pri izvajalcu čiščenja.</w:t>
      </w:r>
      <w:bookmarkStart w:id="63" w:name="_Toc178403872"/>
    </w:p>
    <w:p w:rsidR="00C23E5F" w:rsidRDefault="00C23E5F" w:rsidP="00C23E5F">
      <w:pPr>
        <w:spacing w:line="240" w:lineRule="auto"/>
        <w:rPr>
          <w:rFonts w:ascii="Times New Roman" w:hAnsi="Times New Roman"/>
          <w:szCs w:val="22"/>
        </w:rPr>
      </w:pPr>
    </w:p>
    <w:p w:rsidR="00C23E5F" w:rsidRPr="00C23E5F" w:rsidRDefault="00C23E5F" w:rsidP="00C23E5F">
      <w:pPr>
        <w:spacing w:line="240" w:lineRule="auto"/>
        <w:rPr>
          <w:rFonts w:ascii="Times New Roman" w:hAnsi="Times New Roman"/>
          <w:szCs w:val="22"/>
        </w:rPr>
      </w:pPr>
      <w:r>
        <w:rPr>
          <w:rFonts w:ascii="Times New Roman" w:hAnsi="Times New Roman"/>
          <w:b/>
          <w:bCs/>
          <w:kern w:val="32"/>
          <w:szCs w:val="22"/>
        </w:rPr>
        <w:t xml:space="preserve">13. </w:t>
      </w:r>
      <w:r w:rsidRPr="00C23E5F">
        <w:rPr>
          <w:rFonts w:ascii="Times New Roman" w:hAnsi="Times New Roman"/>
          <w:b/>
          <w:bCs/>
          <w:kern w:val="32"/>
          <w:szCs w:val="22"/>
        </w:rPr>
        <w:t>POLNJENJE IN VZDRŽEVANJE DOZIRNE TEHNIKE IN SANITARNA OPREMA</w:t>
      </w:r>
      <w:bookmarkStart w:id="64" w:name="_Toc178403874"/>
      <w:bookmarkEnd w:id="63"/>
    </w:p>
    <w:p w:rsidR="00C23E5F" w:rsidRDefault="00C23E5F" w:rsidP="00C23E5F">
      <w:pPr>
        <w:spacing w:line="240" w:lineRule="auto"/>
        <w:rPr>
          <w:rFonts w:ascii="Times New Roman" w:hAnsi="Times New Roman"/>
          <w:b/>
          <w:bCs/>
          <w:iCs/>
          <w:szCs w:val="22"/>
        </w:rPr>
      </w:pPr>
    </w:p>
    <w:p w:rsidR="00C23E5F" w:rsidRDefault="00C23E5F" w:rsidP="00C23E5F">
      <w:pPr>
        <w:spacing w:line="240" w:lineRule="auto"/>
        <w:rPr>
          <w:rFonts w:ascii="Times New Roman" w:hAnsi="Times New Roman"/>
          <w:b/>
          <w:bCs/>
          <w:iCs/>
          <w:szCs w:val="22"/>
        </w:rPr>
      </w:pPr>
      <w:r>
        <w:rPr>
          <w:rFonts w:ascii="Times New Roman" w:hAnsi="Times New Roman"/>
          <w:b/>
          <w:bCs/>
          <w:iCs/>
          <w:szCs w:val="22"/>
        </w:rPr>
        <w:t xml:space="preserve">13.1 </w:t>
      </w:r>
      <w:r w:rsidRPr="00C23E5F">
        <w:rPr>
          <w:rFonts w:ascii="Times New Roman" w:hAnsi="Times New Roman"/>
          <w:b/>
          <w:bCs/>
          <w:iCs/>
          <w:szCs w:val="22"/>
        </w:rPr>
        <w:t>ORGANIZACIJA DELA</w:t>
      </w:r>
      <w:bookmarkEnd w:id="64"/>
    </w:p>
    <w:p w:rsidR="00C23E5F" w:rsidRPr="00C23E5F" w:rsidRDefault="00C23E5F" w:rsidP="00C23E5F">
      <w:pPr>
        <w:spacing w:line="240" w:lineRule="auto"/>
        <w:rPr>
          <w:rFonts w:ascii="Times New Roman" w:hAnsi="Times New Roman"/>
          <w:szCs w:val="22"/>
        </w:rPr>
      </w:pPr>
    </w:p>
    <w:p w:rsidR="00C23E5F" w:rsidRDefault="00C23E5F" w:rsidP="00A2713A">
      <w:pPr>
        <w:spacing w:line="240" w:lineRule="auto"/>
        <w:rPr>
          <w:rFonts w:ascii="Times New Roman" w:hAnsi="Times New Roman"/>
          <w:szCs w:val="22"/>
        </w:rPr>
      </w:pPr>
      <w:r w:rsidRPr="00C23E5F">
        <w:rPr>
          <w:rFonts w:ascii="Times New Roman" w:hAnsi="Times New Roman"/>
          <w:szCs w:val="22"/>
        </w:rPr>
        <w:t>Izvajalec čiščenja je dolžan skrbeti za polnitev in higiensko vzdrževanje d</w:t>
      </w:r>
      <w:r w:rsidR="008C08A6">
        <w:rPr>
          <w:rFonts w:ascii="Times New Roman" w:hAnsi="Times New Roman"/>
          <w:szCs w:val="22"/>
        </w:rPr>
        <w:t>ozirne tehnike, ki je nameščena</w:t>
      </w:r>
      <w:r w:rsidRPr="00C23E5F">
        <w:rPr>
          <w:rFonts w:ascii="Times New Roman" w:hAnsi="Times New Roman"/>
          <w:szCs w:val="22"/>
        </w:rPr>
        <w:t xml:space="preserve"> na steni oz. ob posteljah v prostorih kontaktne izolacije</w:t>
      </w:r>
      <w:r w:rsidR="00904A74">
        <w:rPr>
          <w:rFonts w:ascii="Times New Roman" w:hAnsi="Times New Roman"/>
          <w:szCs w:val="22"/>
        </w:rPr>
        <w:t xml:space="preserve">. </w:t>
      </w:r>
      <w:r w:rsidRPr="00C23E5F">
        <w:rPr>
          <w:rFonts w:ascii="Times New Roman" w:hAnsi="Times New Roman"/>
          <w:szCs w:val="22"/>
        </w:rPr>
        <w:t>Izvajalec čiščenja skrbi za nameščanje papirnate galanterije – papirnatih brisač, WC papirja, nameščanje mil/razkužil v stenske nosilce ter odnašanje odpadkov in nameščanje vrečk za odpadke.</w:t>
      </w:r>
    </w:p>
    <w:p w:rsidR="00AB4195" w:rsidRDefault="00AB4195" w:rsidP="00A2713A">
      <w:pPr>
        <w:spacing w:line="240" w:lineRule="auto"/>
        <w:rPr>
          <w:rFonts w:ascii="Times New Roman" w:hAnsi="Times New Roman"/>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AB4195" w:rsidRPr="00AB4195" w:rsidTr="00AB4195">
        <w:trPr>
          <w:jc w:val="center"/>
        </w:trPr>
        <w:tc>
          <w:tcPr>
            <w:tcW w:w="1842"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DOZIRNA TEHNIKA</w:t>
            </w:r>
          </w:p>
        </w:tc>
        <w:tc>
          <w:tcPr>
            <w:tcW w:w="1842"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POLNENJE</w:t>
            </w:r>
          </w:p>
        </w:tc>
        <w:tc>
          <w:tcPr>
            <w:tcW w:w="1843"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ČIŠČENJE</w:t>
            </w:r>
          </w:p>
        </w:tc>
      </w:tr>
      <w:tr w:rsidR="00AB4195" w:rsidRPr="00AB4195" w:rsidTr="00AB4195">
        <w:trPr>
          <w:jc w:val="center"/>
        </w:trPr>
        <w:tc>
          <w:tcPr>
            <w:tcW w:w="1842"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MILO</w:t>
            </w:r>
          </w:p>
        </w:tc>
        <w:tc>
          <w:tcPr>
            <w:tcW w:w="1842"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r>
      <w:tr w:rsidR="00AB4195" w:rsidRPr="00AB4195" w:rsidTr="00AB4195">
        <w:trPr>
          <w:jc w:val="center"/>
        </w:trPr>
        <w:tc>
          <w:tcPr>
            <w:tcW w:w="1842"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DEZINFEKCIJSKO SREDTSVO</w:t>
            </w:r>
          </w:p>
        </w:tc>
        <w:tc>
          <w:tcPr>
            <w:tcW w:w="1842" w:type="dxa"/>
            <w:vAlign w:val="center"/>
          </w:tcPr>
          <w:p w:rsidR="00AB4195" w:rsidRPr="00AB4195" w:rsidRDefault="00AB4195" w:rsidP="00A2713A">
            <w:pPr>
              <w:jc w:val="center"/>
              <w:rPr>
                <w:sz w:val="17"/>
                <w:szCs w:val="17"/>
              </w:rPr>
            </w:pPr>
            <w:r w:rsidRPr="00AB4195">
              <w:rPr>
                <w:rFonts w:ascii="Times New Roman" w:hAnsi="Times New Roman"/>
                <w:sz w:val="17"/>
                <w:szCs w:val="17"/>
              </w:rPr>
              <w:t>NAROČNIK</w:t>
            </w:r>
          </w:p>
        </w:tc>
        <w:tc>
          <w:tcPr>
            <w:tcW w:w="2198" w:type="dxa"/>
            <w:vAlign w:val="center"/>
          </w:tcPr>
          <w:p w:rsidR="00AB4195" w:rsidRPr="00AB4195" w:rsidRDefault="00AB4195" w:rsidP="00A2713A">
            <w:pPr>
              <w:jc w:val="center"/>
              <w:rPr>
                <w:sz w:val="17"/>
                <w:szCs w:val="17"/>
              </w:rPr>
            </w:pPr>
            <w:r w:rsidRPr="00AB4195">
              <w:rPr>
                <w:rFonts w:ascii="Times New Roman" w:hAnsi="Times New Roman"/>
                <w:sz w:val="17"/>
                <w:szCs w:val="17"/>
              </w:rPr>
              <w:t>NAROČNIK</w:t>
            </w:r>
          </w:p>
        </w:tc>
        <w:tc>
          <w:tcPr>
            <w:tcW w:w="1487"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r>
    </w:tbl>
    <w:p w:rsidR="00AB4195" w:rsidRPr="00C23E5F" w:rsidRDefault="00AB4195" w:rsidP="00A2713A">
      <w:pPr>
        <w:spacing w:line="240" w:lineRule="auto"/>
        <w:rPr>
          <w:rFonts w:ascii="Times New Roman" w:hAnsi="Times New Roman"/>
          <w:szCs w:val="22"/>
        </w:rPr>
      </w:pPr>
      <w:r>
        <w:rPr>
          <w:rFonts w:ascii="Times New Roman" w:hAnsi="Times New Roman"/>
          <w:szCs w:val="22"/>
        </w:rPr>
        <w:t>* Polnjenje in kontrola dozirne tehnike se izvaja dnevno. Polnjenje se izvaja tudi po potrebi.</w:t>
      </w:r>
    </w:p>
    <w:p w:rsidR="00C23E5F" w:rsidRDefault="00C23E5F" w:rsidP="00A2713A">
      <w:pPr>
        <w:spacing w:line="240" w:lineRule="auto"/>
        <w:rPr>
          <w:rFonts w:ascii="Times New Roman" w:hAnsi="Times New Roman"/>
          <w:strike/>
          <w:color w:val="FF0000"/>
          <w:szCs w:val="22"/>
        </w:rPr>
      </w:pPr>
    </w:p>
    <w:p w:rsidR="001D4915" w:rsidRDefault="001D4915" w:rsidP="00A2713A">
      <w:pPr>
        <w:spacing w:line="240" w:lineRule="auto"/>
        <w:rPr>
          <w:rFonts w:ascii="Times New Roman" w:hAnsi="Times New Roman"/>
          <w:strike/>
          <w:color w:val="FF0000"/>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3B537A" w:rsidRPr="00AB4195" w:rsidTr="003B537A">
        <w:trPr>
          <w:jc w:val="center"/>
        </w:trPr>
        <w:tc>
          <w:tcPr>
            <w:tcW w:w="1842"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Pr>
                <w:rFonts w:ascii="Times New Roman" w:hAnsi="Times New Roman"/>
                <w:b/>
                <w:sz w:val="17"/>
                <w:szCs w:val="17"/>
              </w:rPr>
              <w:t>PAPIRNA GALANTERIJA</w:t>
            </w:r>
          </w:p>
        </w:tc>
        <w:tc>
          <w:tcPr>
            <w:tcW w:w="1842"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POLNENJE</w:t>
            </w:r>
          </w:p>
        </w:tc>
        <w:tc>
          <w:tcPr>
            <w:tcW w:w="1843"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ČIŠČENJE</w:t>
            </w:r>
          </w:p>
        </w:tc>
      </w:tr>
      <w:tr w:rsidR="003B537A" w:rsidRPr="00AB4195" w:rsidTr="003B537A">
        <w:trPr>
          <w:jc w:val="center"/>
        </w:trPr>
        <w:tc>
          <w:tcPr>
            <w:tcW w:w="1842" w:type="dxa"/>
            <w:vAlign w:val="center"/>
          </w:tcPr>
          <w:p w:rsidR="003B537A" w:rsidRPr="00AB4195" w:rsidRDefault="00336770" w:rsidP="00A2713A">
            <w:pPr>
              <w:jc w:val="center"/>
              <w:rPr>
                <w:rFonts w:ascii="Times New Roman" w:hAnsi="Times New Roman"/>
                <w:sz w:val="17"/>
                <w:szCs w:val="17"/>
              </w:rPr>
            </w:pPr>
            <w:r>
              <w:rPr>
                <w:rFonts w:ascii="Times New Roman" w:hAnsi="Times New Roman"/>
                <w:sz w:val="17"/>
                <w:szCs w:val="17"/>
              </w:rPr>
              <w:t>WC PAPIR</w:t>
            </w:r>
          </w:p>
        </w:tc>
        <w:tc>
          <w:tcPr>
            <w:tcW w:w="1842"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r>
      <w:tr w:rsidR="003B537A" w:rsidRPr="00AB4195" w:rsidTr="003B537A">
        <w:trPr>
          <w:jc w:val="center"/>
        </w:trPr>
        <w:tc>
          <w:tcPr>
            <w:tcW w:w="1842" w:type="dxa"/>
            <w:vAlign w:val="center"/>
          </w:tcPr>
          <w:p w:rsidR="003B537A" w:rsidRPr="00AB4195" w:rsidRDefault="00336770" w:rsidP="00A2713A">
            <w:pPr>
              <w:jc w:val="center"/>
              <w:rPr>
                <w:rFonts w:ascii="Times New Roman" w:hAnsi="Times New Roman"/>
                <w:sz w:val="17"/>
                <w:szCs w:val="17"/>
              </w:rPr>
            </w:pPr>
            <w:r>
              <w:rPr>
                <w:rFonts w:ascii="Times New Roman" w:hAnsi="Times New Roman"/>
                <w:sz w:val="17"/>
                <w:szCs w:val="17"/>
              </w:rPr>
              <w:t>PAPIRNATE BRISAČE</w:t>
            </w:r>
          </w:p>
        </w:tc>
        <w:tc>
          <w:tcPr>
            <w:tcW w:w="1842" w:type="dxa"/>
            <w:vAlign w:val="center"/>
          </w:tcPr>
          <w:p w:rsidR="003B537A" w:rsidRPr="00AB4195" w:rsidRDefault="003B537A" w:rsidP="00A2713A">
            <w:pPr>
              <w:jc w:val="center"/>
              <w:rPr>
                <w:sz w:val="17"/>
                <w:szCs w:val="17"/>
              </w:rPr>
            </w:pPr>
            <w:r w:rsidRPr="00AB4195">
              <w:rPr>
                <w:rFonts w:ascii="Times New Roman" w:hAnsi="Times New Roman"/>
                <w:sz w:val="17"/>
                <w:szCs w:val="17"/>
              </w:rPr>
              <w:t>NAROČNIK</w:t>
            </w:r>
          </w:p>
        </w:tc>
        <w:tc>
          <w:tcPr>
            <w:tcW w:w="2198" w:type="dxa"/>
            <w:vAlign w:val="center"/>
          </w:tcPr>
          <w:p w:rsidR="003B537A" w:rsidRPr="00AB4195" w:rsidRDefault="003B537A" w:rsidP="00A2713A">
            <w:pPr>
              <w:jc w:val="center"/>
              <w:rPr>
                <w:sz w:val="17"/>
                <w:szCs w:val="17"/>
              </w:rPr>
            </w:pPr>
            <w:r w:rsidRPr="00AB4195">
              <w:rPr>
                <w:rFonts w:ascii="Times New Roman" w:hAnsi="Times New Roman"/>
                <w:sz w:val="17"/>
                <w:szCs w:val="17"/>
              </w:rPr>
              <w:t>NAROČNIK</w:t>
            </w:r>
          </w:p>
        </w:tc>
        <w:tc>
          <w:tcPr>
            <w:tcW w:w="1487"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r>
    </w:tbl>
    <w:p w:rsidR="003B537A" w:rsidRDefault="00336770" w:rsidP="00A2713A">
      <w:pPr>
        <w:spacing w:line="240" w:lineRule="auto"/>
        <w:rPr>
          <w:rFonts w:ascii="Times New Roman" w:hAnsi="Times New Roman"/>
          <w:color w:val="000000" w:themeColor="text1"/>
          <w:szCs w:val="22"/>
        </w:rPr>
      </w:pPr>
      <w:r w:rsidRPr="00336770">
        <w:rPr>
          <w:rFonts w:ascii="Times New Roman" w:hAnsi="Times New Roman"/>
          <w:color w:val="000000" w:themeColor="text1"/>
          <w:szCs w:val="22"/>
        </w:rPr>
        <w:t xml:space="preserve">* Čiščenje </w:t>
      </w:r>
      <w:r>
        <w:rPr>
          <w:rFonts w:ascii="Times New Roman" w:hAnsi="Times New Roman"/>
          <w:color w:val="000000" w:themeColor="text1"/>
          <w:szCs w:val="22"/>
        </w:rPr>
        <w:t>podajalnikov se izvaja enkrat dnevno.</w:t>
      </w:r>
    </w:p>
    <w:p w:rsidR="00336770" w:rsidRPr="00336770" w:rsidRDefault="00336770" w:rsidP="00A2713A">
      <w:pPr>
        <w:spacing w:line="240" w:lineRule="auto"/>
        <w:rPr>
          <w:rFonts w:ascii="Times New Roman" w:hAnsi="Times New Roman"/>
          <w:color w:val="000000" w:themeColor="text1"/>
          <w:szCs w:val="22"/>
        </w:rPr>
      </w:pPr>
      <w:r>
        <w:rPr>
          <w:rFonts w:ascii="Times New Roman" w:hAnsi="Times New Roman"/>
          <w:color w:val="000000" w:themeColor="text1"/>
          <w:szCs w:val="22"/>
        </w:rPr>
        <w:t>* Polnjenje in kontrola podajalnikov se izvaja dnevno. Polnjenje se izvaja tudi po potrebi. Podajalci za papirne brisače se polnijo po navodilo proizvajalca.</w:t>
      </w:r>
    </w:p>
    <w:p w:rsidR="003B537A" w:rsidRDefault="003B537A" w:rsidP="00A2713A">
      <w:pPr>
        <w:spacing w:line="240" w:lineRule="auto"/>
        <w:rPr>
          <w:rFonts w:ascii="Times New Roman" w:hAnsi="Times New Roman"/>
          <w:color w:val="000000" w:themeColor="text1"/>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A2713A" w:rsidRPr="00AB4195" w:rsidTr="0066086E">
        <w:trPr>
          <w:jc w:val="center"/>
        </w:trPr>
        <w:tc>
          <w:tcPr>
            <w:tcW w:w="1842"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Pr>
                <w:rFonts w:ascii="Times New Roman" w:hAnsi="Times New Roman"/>
                <w:b/>
                <w:sz w:val="17"/>
                <w:szCs w:val="17"/>
              </w:rPr>
              <w:t xml:space="preserve">SANITARNA OPREMA </w:t>
            </w:r>
          </w:p>
        </w:tc>
        <w:tc>
          <w:tcPr>
            <w:tcW w:w="1842"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Pr>
                <w:rFonts w:ascii="Times New Roman" w:hAnsi="Times New Roman"/>
                <w:b/>
                <w:sz w:val="17"/>
                <w:szCs w:val="17"/>
              </w:rPr>
              <w:t>NAMEŠČANJE</w:t>
            </w:r>
          </w:p>
        </w:tc>
        <w:tc>
          <w:tcPr>
            <w:tcW w:w="1843"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sidRPr="00AB4195">
              <w:rPr>
                <w:rFonts w:ascii="Times New Roman" w:hAnsi="Times New Roman"/>
                <w:b/>
                <w:sz w:val="17"/>
                <w:szCs w:val="17"/>
              </w:rPr>
              <w:t>ČIŠČENJE</w:t>
            </w:r>
          </w:p>
        </w:tc>
      </w:tr>
      <w:tr w:rsidR="00A2713A" w:rsidRPr="00AB4195" w:rsidTr="0066086E">
        <w:trPr>
          <w:jc w:val="center"/>
        </w:trPr>
        <w:tc>
          <w:tcPr>
            <w:tcW w:w="1842" w:type="dxa"/>
            <w:vAlign w:val="center"/>
          </w:tcPr>
          <w:p w:rsidR="00A2713A" w:rsidRPr="00AB4195" w:rsidRDefault="00A2713A" w:rsidP="00A2713A">
            <w:pPr>
              <w:jc w:val="center"/>
              <w:rPr>
                <w:rFonts w:ascii="Times New Roman" w:hAnsi="Times New Roman"/>
                <w:sz w:val="17"/>
                <w:szCs w:val="17"/>
              </w:rPr>
            </w:pPr>
            <w:r>
              <w:rPr>
                <w:rFonts w:ascii="Times New Roman" w:hAnsi="Times New Roman"/>
                <w:sz w:val="17"/>
                <w:szCs w:val="17"/>
              </w:rPr>
              <w:t>WC PAPIR</w:t>
            </w:r>
          </w:p>
        </w:tc>
        <w:tc>
          <w:tcPr>
            <w:tcW w:w="1842"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r>
      <w:tr w:rsidR="00A2713A" w:rsidRPr="00AB4195" w:rsidTr="0066086E">
        <w:trPr>
          <w:jc w:val="center"/>
        </w:trPr>
        <w:tc>
          <w:tcPr>
            <w:tcW w:w="1842" w:type="dxa"/>
            <w:vAlign w:val="center"/>
          </w:tcPr>
          <w:p w:rsidR="00A2713A" w:rsidRPr="00AB4195" w:rsidRDefault="00A2713A" w:rsidP="00A2713A">
            <w:pPr>
              <w:jc w:val="center"/>
              <w:rPr>
                <w:rFonts w:ascii="Times New Roman" w:hAnsi="Times New Roman"/>
                <w:sz w:val="17"/>
                <w:szCs w:val="17"/>
              </w:rPr>
            </w:pPr>
            <w:r>
              <w:rPr>
                <w:rFonts w:ascii="Times New Roman" w:hAnsi="Times New Roman"/>
                <w:sz w:val="17"/>
                <w:szCs w:val="17"/>
              </w:rPr>
              <w:lastRenderedPageBreak/>
              <w:t>PAPIRNATE BRISAČE</w:t>
            </w:r>
          </w:p>
        </w:tc>
        <w:tc>
          <w:tcPr>
            <w:tcW w:w="1842" w:type="dxa"/>
            <w:vAlign w:val="center"/>
          </w:tcPr>
          <w:p w:rsidR="00A2713A" w:rsidRPr="00AB4195" w:rsidRDefault="00A2713A" w:rsidP="00A2713A">
            <w:pPr>
              <w:jc w:val="center"/>
              <w:rPr>
                <w:sz w:val="17"/>
                <w:szCs w:val="17"/>
              </w:rPr>
            </w:pPr>
            <w:r w:rsidRPr="00AB4195">
              <w:rPr>
                <w:rFonts w:ascii="Times New Roman" w:hAnsi="Times New Roman"/>
                <w:sz w:val="17"/>
                <w:szCs w:val="17"/>
              </w:rPr>
              <w:t>NAROČNIK</w:t>
            </w:r>
          </w:p>
        </w:tc>
        <w:tc>
          <w:tcPr>
            <w:tcW w:w="2198" w:type="dxa"/>
            <w:vAlign w:val="center"/>
          </w:tcPr>
          <w:p w:rsidR="00A2713A" w:rsidRPr="00AB4195" w:rsidRDefault="00A2713A" w:rsidP="00A2713A">
            <w:pPr>
              <w:jc w:val="center"/>
              <w:rPr>
                <w:sz w:val="17"/>
                <w:szCs w:val="17"/>
              </w:rPr>
            </w:pPr>
            <w:r w:rsidRPr="00AB4195">
              <w:rPr>
                <w:rFonts w:ascii="Times New Roman" w:hAnsi="Times New Roman"/>
                <w:sz w:val="17"/>
                <w:szCs w:val="17"/>
              </w:rPr>
              <w:t>NAROČNIK</w:t>
            </w:r>
          </w:p>
        </w:tc>
        <w:tc>
          <w:tcPr>
            <w:tcW w:w="1487"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r>
    </w:tbl>
    <w:p w:rsidR="00A2713A" w:rsidRDefault="00A2713A" w:rsidP="00A2713A">
      <w:pPr>
        <w:spacing w:line="240" w:lineRule="auto"/>
        <w:rPr>
          <w:rFonts w:ascii="Times New Roman" w:hAnsi="Times New Roman"/>
          <w:color w:val="000000" w:themeColor="text1"/>
          <w:szCs w:val="22"/>
        </w:rPr>
      </w:pPr>
      <w:r>
        <w:rPr>
          <w:rFonts w:ascii="Times New Roman" w:hAnsi="Times New Roman"/>
          <w:color w:val="000000" w:themeColor="text1"/>
          <w:szCs w:val="22"/>
        </w:rPr>
        <w:t>* Nameščanje sanitarne opreme se izvaja do dotrajanosti le te in ob dogovoru med odgovorno osebo izvajalca za delovno enoto in vodjo delovne enote naročnika.</w:t>
      </w:r>
    </w:p>
    <w:p w:rsidR="00A2713A" w:rsidRDefault="00A2713A" w:rsidP="00A2713A">
      <w:pPr>
        <w:spacing w:line="240" w:lineRule="auto"/>
        <w:rPr>
          <w:rFonts w:ascii="Times New Roman" w:hAnsi="Times New Roman"/>
          <w:color w:val="000000" w:themeColor="text1"/>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A2713A" w:rsidRPr="00AB4195" w:rsidTr="0066086E">
        <w:trPr>
          <w:jc w:val="center"/>
        </w:trPr>
        <w:tc>
          <w:tcPr>
            <w:tcW w:w="1842"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Pr>
                <w:rFonts w:ascii="Times New Roman" w:hAnsi="Times New Roman"/>
                <w:b/>
                <w:sz w:val="17"/>
                <w:szCs w:val="17"/>
              </w:rPr>
              <w:t>DROBNI MATERIAL</w:t>
            </w:r>
          </w:p>
        </w:tc>
        <w:tc>
          <w:tcPr>
            <w:tcW w:w="1842"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Pr>
                <w:rFonts w:ascii="Times New Roman" w:hAnsi="Times New Roman"/>
                <w:b/>
                <w:sz w:val="17"/>
                <w:szCs w:val="17"/>
              </w:rPr>
              <w:t>NAMEŠČANJE</w:t>
            </w:r>
          </w:p>
        </w:tc>
        <w:tc>
          <w:tcPr>
            <w:tcW w:w="1843"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sidRPr="00AB4195">
              <w:rPr>
                <w:rFonts w:ascii="Times New Roman" w:hAnsi="Times New Roman"/>
                <w:b/>
                <w:sz w:val="17"/>
                <w:szCs w:val="17"/>
              </w:rPr>
              <w:t>ČIŠČENJE</w:t>
            </w:r>
          </w:p>
        </w:tc>
      </w:tr>
      <w:tr w:rsidR="00A2713A" w:rsidRPr="00AB4195" w:rsidTr="0066086E">
        <w:trPr>
          <w:jc w:val="center"/>
        </w:trPr>
        <w:tc>
          <w:tcPr>
            <w:tcW w:w="1842" w:type="dxa"/>
            <w:vAlign w:val="center"/>
          </w:tcPr>
          <w:p w:rsidR="00A2713A" w:rsidRPr="00AB4195" w:rsidRDefault="00A2713A" w:rsidP="0066086E">
            <w:pPr>
              <w:jc w:val="center"/>
              <w:rPr>
                <w:rFonts w:ascii="Times New Roman" w:hAnsi="Times New Roman"/>
                <w:sz w:val="17"/>
                <w:szCs w:val="17"/>
              </w:rPr>
            </w:pPr>
            <w:r>
              <w:rPr>
                <w:rFonts w:ascii="Times New Roman" w:hAnsi="Times New Roman"/>
                <w:sz w:val="17"/>
                <w:szCs w:val="17"/>
              </w:rPr>
              <w:t>PVC vrečke za smeti</w:t>
            </w:r>
          </w:p>
        </w:tc>
        <w:tc>
          <w:tcPr>
            <w:tcW w:w="1842"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IZVAJALEC</w:t>
            </w:r>
          </w:p>
        </w:tc>
      </w:tr>
    </w:tbl>
    <w:p w:rsidR="00DF0D04" w:rsidRDefault="00A2713A" w:rsidP="00DF0D04">
      <w:pPr>
        <w:spacing w:line="240" w:lineRule="auto"/>
        <w:rPr>
          <w:rFonts w:ascii="Times New Roman" w:hAnsi="Times New Roman"/>
          <w:color w:val="000000" w:themeColor="text1"/>
          <w:szCs w:val="22"/>
        </w:rPr>
      </w:pPr>
      <w:r>
        <w:rPr>
          <w:rFonts w:ascii="Times New Roman" w:hAnsi="Times New Roman"/>
          <w:color w:val="000000" w:themeColor="text1"/>
          <w:szCs w:val="22"/>
        </w:rPr>
        <w:t>* Nameščanje PVC vrečk za smeti se izvaja po standardu čiščenja.</w:t>
      </w:r>
    </w:p>
    <w:p w:rsidR="00144A91" w:rsidRPr="008F3250" w:rsidRDefault="00144A91" w:rsidP="00DF0D04">
      <w:pPr>
        <w:spacing w:line="240" w:lineRule="auto"/>
        <w:rPr>
          <w:rFonts w:ascii="Times New Roman" w:hAnsi="Times New Roman"/>
          <w:color w:val="000000" w:themeColor="text1"/>
          <w:szCs w:val="22"/>
        </w:rPr>
      </w:pPr>
    </w:p>
    <w:p w:rsidR="00DF0D04" w:rsidRDefault="00DF0D04" w:rsidP="00DF0D04">
      <w:pPr>
        <w:spacing w:line="240" w:lineRule="auto"/>
        <w:rPr>
          <w:rFonts w:ascii="Times New Roman" w:hAnsi="Times New Roman"/>
          <w:b/>
          <w:bCs/>
          <w:kern w:val="32"/>
          <w:szCs w:val="22"/>
        </w:rPr>
      </w:pPr>
      <w:r>
        <w:rPr>
          <w:rFonts w:ascii="Times New Roman" w:hAnsi="Times New Roman"/>
          <w:b/>
          <w:bCs/>
          <w:kern w:val="32"/>
          <w:szCs w:val="22"/>
        </w:rPr>
        <w:t xml:space="preserve">14. </w:t>
      </w:r>
      <w:r w:rsidRPr="00DF0D04">
        <w:rPr>
          <w:rFonts w:ascii="Times New Roman" w:hAnsi="Times New Roman"/>
          <w:b/>
          <w:bCs/>
          <w:kern w:val="32"/>
          <w:szCs w:val="22"/>
        </w:rPr>
        <w:t xml:space="preserve">VODNE </w:t>
      </w:r>
      <w:r w:rsidRPr="00015E2C">
        <w:rPr>
          <w:rFonts w:ascii="Times New Roman" w:hAnsi="Times New Roman"/>
          <w:b/>
          <w:bCs/>
          <w:color w:val="000000" w:themeColor="text1"/>
          <w:kern w:val="32"/>
          <w:szCs w:val="22"/>
        </w:rPr>
        <w:t>POSTAJE</w:t>
      </w:r>
    </w:p>
    <w:p w:rsidR="00DF0D04" w:rsidRPr="00DF0D04" w:rsidRDefault="00DF0D04" w:rsidP="00DF0D04">
      <w:pPr>
        <w:spacing w:line="240" w:lineRule="auto"/>
        <w:rPr>
          <w:rFonts w:ascii="Times New Roman" w:hAnsi="Times New Roman"/>
          <w:color w:val="000000" w:themeColor="text1"/>
          <w:szCs w:val="22"/>
        </w:rPr>
      </w:pPr>
    </w:p>
    <w:p w:rsidR="00DF0D04" w:rsidRPr="00DF0D04" w:rsidRDefault="00DF0D04" w:rsidP="00DF0D04">
      <w:pPr>
        <w:spacing w:line="240" w:lineRule="auto"/>
        <w:rPr>
          <w:rFonts w:ascii="Times New Roman" w:hAnsi="Times New Roman"/>
          <w:szCs w:val="22"/>
        </w:rPr>
      </w:pPr>
      <w:r w:rsidRPr="00DF0D04">
        <w:rPr>
          <w:rFonts w:ascii="Times New Roman" w:hAnsi="Times New Roman"/>
          <w:szCs w:val="22"/>
        </w:rPr>
        <w:t>Naročnik ima v vseh delovnih enotah nameščene vodne postaje. Izvajalec čiščenja je dolžan v sklopu dnevnega čiščenja komunikacijskih poti prazniti koše, kamor se odlagajo PVC lončki za pitje vode in sprot</w:t>
      </w:r>
      <w:r w:rsidR="00BB0182">
        <w:rPr>
          <w:rFonts w:ascii="Times New Roman" w:hAnsi="Times New Roman"/>
          <w:szCs w:val="22"/>
        </w:rPr>
        <w:t>no odstranjevat nabrano odvečno</w:t>
      </w:r>
      <w:r w:rsidRPr="00DF0D04">
        <w:rPr>
          <w:rFonts w:ascii="Times New Roman" w:hAnsi="Times New Roman"/>
          <w:szCs w:val="22"/>
        </w:rPr>
        <w:t xml:space="preserve"> vodo v avtomatih. Prav tako je izvajalec čiščenja dolžan 1 x tedensko očistiti vse vodne postaje, vključno z odstranjevanjem vodnega kamna po potrebi. O opravljenem delu se vodi evidenca (OBR D).</w:t>
      </w:r>
    </w:p>
    <w:p w:rsidR="00DF0D04" w:rsidRPr="00DF0D04" w:rsidRDefault="00DF0D04" w:rsidP="00DF0D04">
      <w:pPr>
        <w:spacing w:line="240" w:lineRule="auto"/>
        <w:rPr>
          <w:rFonts w:ascii="Times New Roman" w:hAnsi="Times New Roman"/>
          <w:szCs w:val="22"/>
        </w:rPr>
      </w:pPr>
    </w:p>
    <w:p w:rsidR="00DF0D04" w:rsidRDefault="00BB0182" w:rsidP="00DF0D04">
      <w:pPr>
        <w:spacing w:line="240" w:lineRule="auto"/>
        <w:jc w:val="left"/>
        <w:rPr>
          <w:rFonts w:ascii="Times New Roman" w:hAnsi="Times New Roman"/>
          <w:b/>
          <w:bCs/>
          <w:szCs w:val="22"/>
        </w:rPr>
      </w:pPr>
      <w:bookmarkStart w:id="65" w:name="_Toc178403876"/>
      <w:r>
        <w:rPr>
          <w:rFonts w:ascii="Times New Roman" w:hAnsi="Times New Roman"/>
          <w:b/>
          <w:bCs/>
          <w:szCs w:val="22"/>
        </w:rPr>
        <w:t xml:space="preserve">15. </w:t>
      </w:r>
      <w:r w:rsidR="00DF0D04" w:rsidRPr="00DF0D04">
        <w:rPr>
          <w:rFonts w:ascii="Times New Roman" w:hAnsi="Times New Roman"/>
          <w:b/>
          <w:bCs/>
          <w:szCs w:val="22"/>
        </w:rPr>
        <w:t xml:space="preserve">ČIŠČENJE </w:t>
      </w:r>
      <w:proofErr w:type="spellStart"/>
      <w:r w:rsidR="00DF0D04" w:rsidRPr="00DF0D04">
        <w:rPr>
          <w:rFonts w:ascii="Times New Roman" w:hAnsi="Times New Roman"/>
          <w:b/>
          <w:bCs/>
          <w:szCs w:val="22"/>
        </w:rPr>
        <w:t>NurseTab</w:t>
      </w:r>
      <w:proofErr w:type="spellEnd"/>
      <w:r w:rsidR="00DF0D04" w:rsidRPr="00DF0D04">
        <w:rPr>
          <w:rFonts w:ascii="Times New Roman" w:hAnsi="Times New Roman"/>
          <w:b/>
          <w:bCs/>
          <w:szCs w:val="22"/>
        </w:rPr>
        <w:t>-a  IN INFORMACIJSKIH ZASLONOV</w:t>
      </w:r>
    </w:p>
    <w:p w:rsidR="00BB0182" w:rsidRPr="00DF0D04" w:rsidRDefault="00BB0182" w:rsidP="00DF0D04">
      <w:pPr>
        <w:spacing w:line="240" w:lineRule="auto"/>
        <w:jc w:val="left"/>
        <w:rPr>
          <w:rFonts w:ascii="Times New Roman" w:hAnsi="Times New Roman"/>
          <w:b/>
          <w:bCs/>
          <w:szCs w:val="22"/>
        </w:rPr>
      </w:pPr>
    </w:p>
    <w:p w:rsidR="00DF0D04" w:rsidRDefault="00DF0D04" w:rsidP="00BB0182">
      <w:pPr>
        <w:spacing w:line="240" w:lineRule="auto"/>
        <w:rPr>
          <w:rFonts w:ascii="Times New Roman" w:hAnsi="Times New Roman"/>
          <w:color w:val="000000" w:themeColor="text1"/>
          <w:szCs w:val="22"/>
        </w:rPr>
      </w:pPr>
      <w:r w:rsidRPr="00F247B3">
        <w:rPr>
          <w:rFonts w:ascii="Times New Roman" w:hAnsi="Times New Roman"/>
          <w:color w:val="000000" w:themeColor="text1"/>
          <w:szCs w:val="22"/>
        </w:rPr>
        <w:t>Pred sobami stanovalcev so nameščene  tablice za vnašanje storitev, na hod</w:t>
      </w:r>
      <w:r w:rsidR="008C04C9" w:rsidRPr="00F247B3">
        <w:rPr>
          <w:rFonts w:ascii="Times New Roman" w:hAnsi="Times New Roman"/>
          <w:color w:val="000000" w:themeColor="text1"/>
          <w:szCs w:val="22"/>
        </w:rPr>
        <w:t xml:space="preserve">nikih pa informacijski zasloni. </w:t>
      </w:r>
      <w:r w:rsidRPr="00F247B3">
        <w:rPr>
          <w:rFonts w:ascii="Times New Roman" w:hAnsi="Times New Roman"/>
          <w:color w:val="000000" w:themeColor="text1"/>
          <w:szCs w:val="22"/>
        </w:rPr>
        <w:t>Čiščenje tablic za vnašanje storitev se izvaja 1x dnevno po navodilih, ki jih pripravi naročnik. Informacijski zasloni se čistijo 1x letno.</w:t>
      </w:r>
    </w:p>
    <w:p w:rsidR="00BB53FA" w:rsidRDefault="00BB53FA" w:rsidP="00BB0182">
      <w:pPr>
        <w:spacing w:line="240" w:lineRule="auto"/>
        <w:rPr>
          <w:rFonts w:ascii="Times New Roman" w:hAnsi="Times New Roman"/>
          <w:color w:val="000000" w:themeColor="text1"/>
          <w:szCs w:val="22"/>
        </w:rPr>
      </w:pPr>
    </w:p>
    <w:p w:rsidR="00BB53FA" w:rsidRPr="00F247B3" w:rsidRDefault="00BB53FA" w:rsidP="00BB0182">
      <w:pPr>
        <w:spacing w:line="240" w:lineRule="auto"/>
        <w:rPr>
          <w:rFonts w:ascii="Times New Roman" w:hAnsi="Times New Roman"/>
          <w:color w:val="000000" w:themeColor="text1"/>
          <w:szCs w:val="22"/>
        </w:rPr>
      </w:pPr>
      <w:r w:rsidRPr="007F5F21">
        <w:rPr>
          <w:rFonts w:ascii="Times New Roman" w:hAnsi="Times New Roman"/>
          <w:b/>
          <w:color w:val="000000" w:themeColor="text1"/>
          <w:szCs w:val="22"/>
          <w:u w:val="single"/>
        </w:rPr>
        <w:t>Izbranemu ponudniku</w:t>
      </w:r>
      <w:r>
        <w:rPr>
          <w:rFonts w:ascii="Times New Roman" w:hAnsi="Times New Roman"/>
          <w:color w:val="000000" w:themeColor="text1"/>
          <w:szCs w:val="22"/>
        </w:rPr>
        <w:t xml:space="preserve"> bo naročnik navodila za čiščenje </w:t>
      </w:r>
      <w:proofErr w:type="spellStart"/>
      <w:r w:rsidR="007F5F21">
        <w:rPr>
          <w:rFonts w:ascii="Times New Roman" w:hAnsi="Times New Roman"/>
          <w:color w:val="000000" w:themeColor="text1"/>
          <w:szCs w:val="22"/>
        </w:rPr>
        <w:t>NurseTab</w:t>
      </w:r>
      <w:proofErr w:type="spellEnd"/>
      <w:r w:rsidR="007F5F21">
        <w:rPr>
          <w:rFonts w:ascii="Times New Roman" w:hAnsi="Times New Roman"/>
          <w:color w:val="000000" w:themeColor="text1"/>
          <w:szCs w:val="22"/>
        </w:rPr>
        <w:t xml:space="preserve">-ov </w:t>
      </w:r>
      <w:r w:rsidR="007F5F21" w:rsidRPr="007F5F21">
        <w:rPr>
          <w:rFonts w:ascii="Times New Roman" w:hAnsi="Times New Roman"/>
          <w:color w:val="000000" w:themeColor="text1"/>
          <w:szCs w:val="22"/>
        </w:rPr>
        <w:t xml:space="preserve">in informacijskih zaslonov </w:t>
      </w:r>
      <w:r w:rsidR="009C1A6C">
        <w:rPr>
          <w:rFonts w:ascii="Times New Roman" w:hAnsi="Times New Roman"/>
          <w:color w:val="000000" w:themeColor="text1"/>
          <w:szCs w:val="22"/>
        </w:rPr>
        <w:t>posredoval po sklenitvi pogodbe</w:t>
      </w:r>
      <w:r w:rsidR="007F5F21">
        <w:rPr>
          <w:rFonts w:ascii="Times New Roman" w:hAnsi="Times New Roman"/>
          <w:color w:val="000000" w:themeColor="text1"/>
          <w:szCs w:val="22"/>
        </w:rPr>
        <w:t>.</w:t>
      </w:r>
    </w:p>
    <w:p w:rsidR="00DF0D04" w:rsidRPr="00DF0D04" w:rsidRDefault="00DF0D04" w:rsidP="00DF0D04">
      <w:pPr>
        <w:spacing w:line="240" w:lineRule="auto"/>
        <w:jc w:val="left"/>
        <w:rPr>
          <w:rFonts w:ascii="Times New Roman" w:hAnsi="Times New Roman"/>
          <w:szCs w:val="22"/>
        </w:rPr>
      </w:pPr>
    </w:p>
    <w:p w:rsidR="00DF0D04" w:rsidRDefault="008C04C9" w:rsidP="00DF0D04">
      <w:pPr>
        <w:spacing w:line="240" w:lineRule="auto"/>
        <w:jc w:val="left"/>
        <w:rPr>
          <w:rFonts w:ascii="Times New Roman" w:hAnsi="Times New Roman"/>
          <w:b/>
          <w:bCs/>
          <w:kern w:val="32"/>
          <w:szCs w:val="22"/>
        </w:rPr>
      </w:pPr>
      <w:r>
        <w:rPr>
          <w:rFonts w:ascii="Times New Roman" w:hAnsi="Times New Roman"/>
          <w:b/>
          <w:bCs/>
          <w:kern w:val="32"/>
          <w:szCs w:val="22"/>
        </w:rPr>
        <w:t xml:space="preserve">16. </w:t>
      </w:r>
      <w:r w:rsidR="00DF0D04" w:rsidRPr="00DF0D04">
        <w:rPr>
          <w:rFonts w:ascii="Times New Roman" w:hAnsi="Times New Roman"/>
          <w:b/>
          <w:bCs/>
          <w:kern w:val="32"/>
          <w:szCs w:val="22"/>
        </w:rPr>
        <w:t>GENERALNO</w:t>
      </w:r>
      <w:r w:rsidR="00DF0D04" w:rsidRPr="00DF0D04">
        <w:rPr>
          <w:rFonts w:ascii="Arial" w:hAnsi="Arial" w:cs="Arial"/>
          <w:b/>
          <w:bCs/>
          <w:kern w:val="32"/>
          <w:szCs w:val="22"/>
        </w:rPr>
        <w:t xml:space="preserve"> </w:t>
      </w:r>
      <w:r w:rsidR="00DF0D04" w:rsidRPr="00DF0D04">
        <w:rPr>
          <w:rFonts w:ascii="Times New Roman" w:hAnsi="Times New Roman"/>
          <w:b/>
          <w:bCs/>
          <w:kern w:val="32"/>
          <w:szCs w:val="22"/>
        </w:rPr>
        <w:t>ČIŠČENJE</w:t>
      </w:r>
    </w:p>
    <w:p w:rsidR="008C04C9" w:rsidRPr="00DF0D04" w:rsidRDefault="008C04C9" w:rsidP="00DF0D04">
      <w:pPr>
        <w:spacing w:line="240" w:lineRule="auto"/>
        <w:jc w:val="left"/>
        <w:rPr>
          <w:rFonts w:ascii="Times New Roman" w:hAnsi="Times New Roman"/>
          <w:szCs w:val="22"/>
        </w:rPr>
      </w:pPr>
    </w:p>
    <w:p w:rsidR="00DF0D04" w:rsidRPr="00DF0D04" w:rsidRDefault="00DF0D04" w:rsidP="00DF0D04">
      <w:pPr>
        <w:spacing w:line="240" w:lineRule="auto"/>
        <w:rPr>
          <w:rFonts w:ascii="Times New Roman" w:hAnsi="Times New Roman"/>
          <w:szCs w:val="22"/>
        </w:rPr>
      </w:pPr>
      <w:r w:rsidRPr="00DF0D04">
        <w:rPr>
          <w:rFonts w:ascii="Times New Roman" w:hAnsi="Times New Roman"/>
          <w:szCs w:val="22"/>
        </w:rPr>
        <w:t>Generalno čiščenje se vrši 1x letno oziroma po dodatnem naročilu naročnika. Točen termin generalnega čiščenja se določi po predhodnem dogovoru med naročnikom in izvajalcem čiščenja za kar mora pridobiti pisno naročilo, ki ga izda vodja delovne enote (OBR B2). Generalna čiščenja se praviloma opravljajo med vikendi, med delavniki pa po predhodnem dogovoru predvidoma v popoldanskem času v dogovoru z vodjo delovne enote.</w:t>
      </w:r>
    </w:p>
    <w:p w:rsidR="00DF0D04" w:rsidRPr="00DF0D04" w:rsidRDefault="00DF0D04" w:rsidP="00DF0D04">
      <w:pPr>
        <w:spacing w:line="240" w:lineRule="auto"/>
        <w:rPr>
          <w:rFonts w:ascii="Times New Roman" w:hAnsi="Times New Roman"/>
          <w:color w:val="FF0000"/>
          <w:szCs w:val="22"/>
        </w:rPr>
      </w:pPr>
    </w:p>
    <w:p w:rsidR="00DF0D04" w:rsidRPr="00DF0D04" w:rsidRDefault="00DF0D04" w:rsidP="00DF0D04">
      <w:pPr>
        <w:spacing w:line="240" w:lineRule="auto"/>
        <w:rPr>
          <w:rFonts w:ascii="Times New Roman" w:hAnsi="Times New Roman"/>
          <w:szCs w:val="22"/>
        </w:rPr>
      </w:pPr>
      <w:r w:rsidRPr="00DF0D04">
        <w:rPr>
          <w:rFonts w:ascii="Times New Roman" w:hAnsi="Times New Roman"/>
          <w:szCs w:val="22"/>
        </w:rPr>
        <w:t>Generalno čiščenje zajema odstranitev in nanos novih premazov na ne-tekstilnih talnih oblogah v vseh prostorih, ki so predv</w:t>
      </w:r>
      <w:r w:rsidR="000A0CEE">
        <w:rPr>
          <w:rFonts w:ascii="Times New Roman" w:hAnsi="Times New Roman"/>
          <w:szCs w:val="22"/>
        </w:rPr>
        <w:t>ideni v predračunu. V prostorih</w:t>
      </w:r>
      <w:r w:rsidRPr="00DF0D04">
        <w:rPr>
          <w:rFonts w:ascii="Times New Roman" w:hAnsi="Times New Roman"/>
          <w:szCs w:val="22"/>
        </w:rPr>
        <w:t>, kjer so tekstilne obloge se izvaja strojno globinsko mokro čiščenje talnih tekstilnih oblog.</w:t>
      </w:r>
    </w:p>
    <w:p w:rsidR="00DF0D04" w:rsidRPr="00DF0D04" w:rsidRDefault="00DF0D04" w:rsidP="00DF0D04">
      <w:pPr>
        <w:spacing w:line="240" w:lineRule="auto"/>
        <w:rPr>
          <w:rFonts w:ascii="Times New Roman" w:hAnsi="Times New Roman"/>
          <w:color w:val="FF0000"/>
          <w:szCs w:val="22"/>
        </w:rPr>
      </w:pPr>
    </w:p>
    <w:p w:rsidR="00DF0D04" w:rsidRPr="00DF0D04" w:rsidRDefault="000A0CEE" w:rsidP="00DF0D04">
      <w:pPr>
        <w:spacing w:line="240" w:lineRule="auto"/>
        <w:rPr>
          <w:rFonts w:ascii="Times New Roman" w:hAnsi="Times New Roman"/>
          <w:szCs w:val="22"/>
        </w:rPr>
      </w:pPr>
      <w:r>
        <w:rPr>
          <w:rFonts w:ascii="Times New Roman" w:hAnsi="Times New Roman"/>
          <w:szCs w:val="22"/>
        </w:rPr>
        <w:t>Ob temeljitem/</w:t>
      </w:r>
      <w:r w:rsidR="002130BF">
        <w:rPr>
          <w:rFonts w:ascii="Times New Roman" w:hAnsi="Times New Roman"/>
          <w:szCs w:val="22"/>
        </w:rPr>
        <w:t>generalnem čiščenju se</w:t>
      </w:r>
      <w:r w:rsidR="00DF0D04" w:rsidRPr="00DF0D04">
        <w:rPr>
          <w:rFonts w:ascii="Times New Roman" w:hAnsi="Times New Roman"/>
          <w:szCs w:val="22"/>
        </w:rPr>
        <w:t xml:space="preserve"> izvede tudi moker prebris cevi</w:t>
      </w:r>
      <w:r>
        <w:rPr>
          <w:rFonts w:ascii="Times New Roman" w:hAnsi="Times New Roman"/>
          <w:szCs w:val="22"/>
        </w:rPr>
        <w:t>,</w:t>
      </w:r>
      <w:r w:rsidR="00AB0A25">
        <w:rPr>
          <w:rFonts w:ascii="Times New Roman" w:hAnsi="Times New Roman"/>
          <w:szCs w:val="22"/>
        </w:rPr>
        <w:t xml:space="preserve"> svetil,</w:t>
      </w:r>
      <w:r w:rsidR="00DF0D04" w:rsidRPr="00DF0D04">
        <w:rPr>
          <w:rFonts w:ascii="Times New Roman" w:hAnsi="Times New Roman"/>
          <w:szCs w:val="22"/>
        </w:rPr>
        <w:t xml:space="preserve"> prezračevalnih naprav in zunanjosti klimatskih naprav ter čiščenje požarnega stopnišča. </w:t>
      </w:r>
    </w:p>
    <w:p w:rsidR="00DF0D04" w:rsidRPr="00DF0D04" w:rsidRDefault="00DF0D04" w:rsidP="00DF0D04">
      <w:pPr>
        <w:spacing w:line="240" w:lineRule="auto"/>
        <w:rPr>
          <w:rFonts w:ascii="Times New Roman" w:hAnsi="Times New Roman"/>
          <w:szCs w:val="22"/>
        </w:rPr>
      </w:pPr>
    </w:p>
    <w:p w:rsidR="00DF0D04" w:rsidRPr="00DF0D04" w:rsidRDefault="00DF0D04" w:rsidP="00DF0D04">
      <w:pPr>
        <w:spacing w:line="240" w:lineRule="auto"/>
        <w:rPr>
          <w:rFonts w:ascii="Times New Roman" w:hAnsi="Times New Roman"/>
          <w:b/>
          <w:szCs w:val="22"/>
        </w:rPr>
      </w:pPr>
      <w:r w:rsidRPr="00DF0D04">
        <w:rPr>
          <w:rFonts w:ascii="Times New Roman" w:hAnsi="Times New Roman"/>
          <w:szCs w:val="22"/>
        </w:rPr>
        <w:t xml:space="preserve">Ob čiščenju steklenih površin na oddelkih v delovni enoti Pobrežje 2 se zaposlene izvajalca čiščenja predhodno informira o varnostnih ukrepih pri odpiranju in zapiranju oken. </w:t>
      </w:r>
      <w:r w:rsidRPr="00DF0D04">
        <w:rPr>
          <w:rFonts w:ascii="Times New Roman" w:hAnsi="Times New Roman"/>
          <w:b/>
          <w:szCs w:val="22"/>
        </w:rPr>
        <w:t>Odgovornost za morebitne škodne dogodke nosi izvajalec čiščenja.</w:t>
      </w:r>
    </w:p>
    <w:p w:rsidR="00DF0D04" w:rsidRPr="00DF0D04" w:rsidRDefault="00DF0D04" w:rsidP="00DF0D04">
      <w:pPr>
        <w:spacing w:line="240" w:lineRule="auto"/>
        <w:rPr>
          <w:rFonts w:ascii="Times New Roman" w:hAnsi="Times New Roman"/>
          <w:szCs w:val="22"/>
        </w:rPr>
      </w:pPr>
    </w:p>
    <w:p w:rsidR="00850E38" w:rsidRDefault="00DF0D04" w:rsidP="00AD6D18">
      <w:pPr>
        <w:spacing w:line="240" w:lineRule="auto"/>
        <w:rPr>
          <w:rFonts w:ascii="Times New Roman" w:hAnsi="Times New Roman"/>
          <w:szCs w:val="22"/>
        </w:rPr>
      </w:pPr>
      <w:r w:rsidRPr="00DF0D04">
        <w:rPr>
          <w:rFonts w:ascii="Times New Roman" w:hAnsi="Times New Roman"/>
          <w:szCs w:val="22"/>
        </w:rPr>
        <w:t>Pred izvedbo tehnologije in uporabo čistilnih sredstev ob generalnem čiščenju mora izvajalec preveriti vrsto materialov in obstojnosti barv. Izvajalec je ob morebitnih poškodbah materialov dolžan poravnati nastalo škodo.</w:t>
      </w:r>
      <w:bookmarkEnd w:id="65"/>
    </w:p>
    <w:p w:rsidR="00AD6D18" w:rsidRDefault="00AD6D18" w:rsidP="00AD6D18">
      <w:pPr>
        <w:spacing w:line="240" w:lineRule="auto"/>
        <w:rPr>
          <w:rFonts w:ascii="Times New Roman" w:hAnsi="Times New Roman"/>
          <w:szCs w:val="22"/>
        </w:rPr>
      </w:pPr>
    </w:p>
    <w:p w:rsidR="00DF0D04" w:rsidRDefault="000A0CEE" w:rsidP="00DF0D04">
      <w:pPr>
        <w:spacing w:line="240" w:lineRule="auto"/>
        <w:rPr>
          <w:rFonts w:ascii="Times New Roman" w:hAnsi="Times New Roman"/>
          <w:b/>
          <w:bCs/>
          <w:kern w:val="32"/>
          <w:szCs w:val="22"/>
        </w:rPr>
      </w:pPr>
      <w:r>
        <w:rPr>
          <w:rFonts w:ascii="Times New Roman" w:hAnsi="Times New Roman"/>
          <w:b/>
          <w:bCs/>
          <w:kern w:val="32"/>
          <w:szCs w:val="22"/>
        </w:rPr>
        <w:t xml:space="preserve">17. </w:t>
      </w:r>
      <w:r w:rsidR="00DF0D04" w:rsidRPr="00DF0D04">
        <w:rPr>
          <w:rFonts w:ascii="Times New Roman" w:hAnsi="Times New Roman"/>
          <w:b/>
          <w:bCs/>
          <w:kern w:val="32"/>
          <w:szCs w:val="22"/>
        </w:rPr>
        <w:t>IZDAJA RAČUNA</w:t>
      </w:r>
    </w:p>
    <w:p w:rsidR="000A0CEE" w:rsidRPr="00DF0D04" w:rsidRDefault="000A0CEE" w:rsidP="00DF0D04">
      <w:pPr>
        <w:spacing w:line="240" w:lineRule="auto"/>
        <w:rPr>
          <w:rFonts w:ascii="Times New Roman" w:hAnsi="Times New Roman"/>
          <w:szCs w:val="22"/>
        </w:rPr>
      </w:pPr>
    </w:p>
    <w:p w:rsidR="00DF0D04" w:rsidRPr="00DF0D04" w:rsidRDefault="00DF0D04" w:rsidP="000A0CEE">
      <w:pPr>
        <w:spacing w:line="240" w:lineRule="auto"/>
        <w:rPr>
          <w:rFonts w:ascii="Times New Roman" w:hAnsi="Times New Roman"/>
          <w:szCs w:val="22"/>
        </w:rPr>
      </w:pPr>
      <w:r w:rsidRPr="00DF0D04">
        <w:rPr>
          <w:rFonts w:ascii="Times New Roman" w:hAnsi="Times New Roman"/>
          <w:szCs w:val="22"/>
        </w:rPr>
        <w:t xml:space="preserve">Izvajalec mora k računu obvezno priložiti </w:t>
      </w:r>
      <w:r w:rsidR="000A0CEE">
        <w:rPr>
          <w:rFonts w:ascii="Times New Roman" w:hAnsi="Times New Roman"/>
          <w:szCs w:val="22"/>
        </w:rPr>
        <w:t xml:space="preserve">(OBR </w:t>
      </w:r>
      <w:r w:rsidRPr="00DF0D04">
        <w:rPr>
          <w:rFonts w:ascii="Times New Roman" w:hAnsi="Times New Roman"/>
          <w:szCs w:val="22"/>
        </w:rPr>
        <w:t>B</w:t>
      </w:r>
      <w:r w:rsidR="000A0CEE">
        <w:rPr>
          <w:rFonts w:ascii="Times New Roman" w:hAnsi="Times New Roman"/>
          <w:szCs w:val="22"/>
        </w:rPr>
        <w:t>). N</w:t>
      </w:r>
      <w:r w:rsidRPr="00DF0D04">
        <w:rPr>
          <w:rFonts w:ascii="Times New Roman" w:hAnsi="Times New Roman"/>
          <w:szCs w:val="22"/>
        </w:rPr>
        <w:t>a računu mora izvajalec ločeno prikaza</w:t>
      </w:r>
      <w:r w:rsidR="000A0CEE">
        <w:rPr>
          <w:rFonts w:ascii="Times New Roman" w:hAnsi="Times New Roman"/>
          <w:szCs w:val="22"/>
        </w:rPr>
        <w:t xml:space="preserve">ti </w:t>
      </w:r>
      <w:r w:rsidRPr="00DF0D04">
        <w:rPr>
          <w:rFonts w:ascii="Times New Roman" w:hAnsi="Times New Roman"/>
          <w:szCs w:val="22"/>
        </w:rPr>
        <w:t>po postavkah mesečno čiščenje, generalno čiščenje, ostala dela po naročilu in čiščenje v prostorih izolacije.</w:t>
      </w:r>
    </w:p>
    <w:p w:rsidR="00785975" w:rsidRDefault="00785975" w:rsidP="00006203">
      <w:pPr>
        <w:spacing w:after="200"/>
        <w:rPr>
          <w:rFonts w:eastAsia="Calibri"/>
          <w:b/>
          <w:szCs w:val="22"/>
          <w:lang w:eastAsia="en-US"/>
        </w:rPr>
      </w:pPr>
    </w:p>
    <w:p w:rsidR="00785975" w:rsidRPr="00006203" w:rsidRDefault="00785975" w:rsidP="00006203">
      <w:pPr>
        <w:spacing w:after="200"/>
        <w:rPr>
          <w:rFonts w:eastAsia="Calibri"/>
          <w:b/>
          <w:szCs w:val="22"/>
          <w:lang w:eastAsia="en-US"/>
        </w:rPr>
      </w:pPr>
    </w:p>
    <w:p w:rsidR="00006203" w:rsidRPr="00006203" w:rsidRDefault="00006203" w:rsidP="00850E38">
      <w:pPr>
        <w:spacing w:after="200"/>
        <w:jc w:val="left"/>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r w:rsidRPr="00006203">
        <w:rPr>
          <w:rFonts w:eastAsia="Calibri"/>
          <w:noProof/>
          <w:szCs w:val="22"/>
        </w:rPr>
        <w:drawing>
          <wp:anchor distT="0" distB="0" distL="114300" distR="114300" simplePos="0" relativeHeight="251651072" behindDoc="0" locked="0" layoutInCell="1" allowOverlap="1" wp14:anchorId="1B75E295" wp14:editId="1482304B">
            <wp:simplePos x="0" y="0"/>
            <wp:positionH relativeFrom="column">
              <wp:posOffset>941070</wp:posOffset>
            </wp:positionH>
            <wp:positionV relativeFrom="paragraph">
              <wp:posOffset>80645</wp:posOffset>
            </wp:positionV>
            <wp:extent cx="3826510" cy="2375535"/>
            <wp:effectExtent l="76200" t="76200" r="135890" b="139065"/>
            <wp:wrapNone/>
            <wp:docPr id="147" name="Slika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28A0092B-C50C-407E-A947-70E740481C1C}">
                          <a14:useLocalDpi xmlns:a14="http://schemas.microsoft.com/office/drawing/2010/main" val="0"/>
                        </a:ext>
                      </a:extLst>
                    </a:blip>
                    <a:stretch>
                      <a:fillRect/>
                    </a:stretch>
                  </pic:blipFill>
                  <pic:spPr>
                    <a:xfrm>
                      <a:off x="0" y="0"/>
                      <a:ext cx="3826510" cy="237553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ascii="Times New Roman" w:eastAsia="Calibri" w:hAnsi="Times New Roman"/>
          <w:b/>
          <w:szCs w:val="22"/>
          <w:lang w:eastAsia="en-US"/>
        </w:rPr>
      </w:pPr>
    </w:p>
    <w:p w:rsidR="00006203" w:rsidRPr="00006203" w:rsidRDefault="00006203" w:rsidP="00006203">
      <w:pPr>
        <w:spacing w:after="200"/>
        <w:rPr>
          <w:rFonts w:ascii="Times New Roman" w:eastAsia="Calibri" w:hAnsi="Times New Roman"/>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tabs>
          <w:tab w:val="left" w:pos="3255"/>
        </w:tabs>
        <w:spacing w:after="200"/>
        <w:rPr>
          <w:rFonts w:eastAsia="Calibri"/>
          <w:b/>
          <w:szCs w:val="22"/>
          <w:lang w:eastAsia="en-US"/>
        </w:rPr>
      </w:pPr>
      <w:r w:rsidRPr="00006203">
        <w:rPr>
          <w:rFonts w:ascii="Times New Roman" w:eastAsia="Calibri" w:hAnsi="Times New Roman"/>
          <w:b/>
          <w:noProof/>
          <w:szCs w:val="22"/>
        </w:rPr>
        <mc:AlternateContent>
          <mc:Choice Requires="wps">
            <w:drawing>
              <wp:anchor distT="0" distB="0" distL="114300" distR="114300" simplePos="0" relativeHeight="251645952" behindDoc="1" locked="0" layoutInCell="1" allowOverlap="1" wp14:anchorId="2A98D13E" wp14:editId="439FF7AA">
                <wp:simplePos x="0" y="0"/>
                <wp:positionH relativeFrom="column">
                  <wp:posOffset>-4445</wp:posOffset>
                </wp:positionH>
                <wp:positionV relativeFrom="paragraph">
                  <wp:posOffset>9525</wp:posOffset>
                </wp:positionV>
                <wp:extent cx="5853600" cy="457200"/>
                <wp:effectExtent l="0" t="0" r="13970" b="19050"/>
                <wp:wrapNone/>
                <wp:docPr id="145" name="Pravokotnik 145"/>
                <wp:cNvGraphicFramePr/>
                <a:graphic xmlns:a="http://schemas.openxmlformats.org/drawingml/2006/main">
                  <a:graphicData uri="http://schemas.microsoft.com/office/word/2010/wordprocessingShape">
                    <wps:wsp>
                      <wps:cNvSpPr/>
                      <wps:spPr>
                        <a:xfrm>
                          <a:off x="0" y="0"/>
                          <a:ext cx="5853600" cy="457200"/>
                        </a:xfrm>
                        <a:prstGeom prst="rect">
                          <a:avLst/>
                        </a:prstGeom>
                        <a:solidFill>
                          <a:sysClr val="window" lastClr="FFFFFF"/>
                        </a:solidFill>
                        <a:ln w="25400" cap="flat" cmpd="sng" algn="ctr">
                          <a:solidFill>
                            <a:srgbClr val="4F81BD"/>
                          </a:solidFill>
                          <a:prstDash val="solid"/>
                        </a:ln>
                        <a:effectLst/>
                      </wps:spPr>
                      <wps:txbx>
                        <w:txbxContent>
                          <w:p w:rsidR="00E54F5A" w:rsidRPr="00006203" w:rsidRDefault="00E54F5A" w:rsidP="00006203">
                            <w:pPr>
                              <w:jc w:val="center"/>
                              <w:rPr>
                                <w:rFonts w:ascii="Times New Roman" w:hAnsi="Times New Roman"/>
                                <w:b/>
                              </w:rPr>
                            </w:pPr>
                            <w:r w:rsidRPr="00006203">
                              <w:rPr>
                                <w:rFonts w:ascii="Times New Roman" w:hAnsi="Times New Roman"/>
                                <w:b/>
                              </w:rPr>
                              <w:t xml:space="preserve">PRILOGA P19 (ČISTILA, STORITVE ČIŠČENJA IN STORITVE PRANJA PERILA) UREDBE O ZELENEM JAVNEM NAROČANJU </w:t>
                            </w:r>
                            <w:r w:rsidRPr="0074578C">
                              <w:rPr>
                                <w:rFonts w:ascii="Times New Roman" w:hAnsi="Times New Roman"/>
                                <w:b/>
                              </w:rPr>
                              <w:t>(Uradni list RS, št. 51/17, 64/19 in 121/21)</w:t>
                            </w:r>
                          </w:p>
                          <w:p w:rsidR="00E54F5A" w:rsidRDefault="00E54F5A" w:rsidP="000062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98D13E" id="Pravokotnik 145" o:spid="_x0000_s1027" style="position:absolute;left:0;text-align:left;margin-left:-.35pt;margin-top:.75pt;width:460.9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" fillcolor="window" strokecolor="#4f81bd" strokeweight="2pt">
                <v:textbox>
                  <w:txbxContent>
                    <w:p w:rsidR="00E54F5A" w:rsidRPr="00006203" w:rsidRDefault="00E54F5A" w:rsidP="00006203">
                      <w:pPr>
                        <w:jc w:val="center"/>
                        <w:rPr>
                          <w:rFonts w:ascii="Times New Roman" w:hAnsi="Times New Roman"/>
                          <w:b/>
                        </w:rPr>
                      </w:pPr>
                      <w:r w:rsidRPr="00006203">
                        <w:rPr>
                          <w:rFonts w:ascii="Times New Roman" w:hAnsi="Times New Roman"/>
                          <w:b/>
                        </w:rPr>
                        <w:t xml:space="preserve">PRILOGA P19 (ČISTILA, STORITVE ČIŠČENJA IN STORITVE PRANJA PERILA) UREDBE O ZELENEM JAVNEM NAROČANJU </w:t>
                      </w:r>
                      <w:r w:rsidRPr="0074578C">
                        <w:rPr>
                          <w:rFonts w:ascii="Times New Roman" w:hAnsi="Times New Roman"/>
                          <w:b/>
                        </w:rPr>
                        <w:t>(Uradni list RS, št. 51/17, 64/19 in 121/21)</w:t>
                      </w:r>
                    </w:p>
                    <w:p w:rsidR="00E54F5A" w:rsidRDefault="00E54F5A" w:rsidP="00006203">
                      <w:pPr>
                        <w:jc w:val="center"/>
                      </w:pPr>
                    </w:p>
                  </w:txbxContent>
                </v:textbox>
              </v:rect>
            </w:pict>
          </mc:Fallback>
        </mc:AlternateContent>
      </w:r>
      <w:r>
        <w:rPr>
          <w:rFonts w:eastAsia="Calibri"/>
          <w:b/>
          <w:szCs w:val="22"/>
          <w:lang w:eastAsia="en-US"/>
        </w:rPr>
        <w:tab/>
      </w: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Pr="00006203" w:rsidRDefault="00006203" w:rsidP="00006203">
      <w:pPr>
        <w:spacing w:line="240" w:lineRule="auto"/>
        <w:rPr>
          <w:rFonts w:eastAsia="Calibri"/>
          <w:b/>
          <w:szCs w:val="22"/>
          <w:lang w:eastAsia="en-US"/>
        </w:rPr>
      </w:pPr>
    </w:p>
    <w:p w:rsidR="00006203" w:rsidRPr="00006203" w:rsidRDefault="00006203" w:rsidP="00006203">
      <w:pPr>
        <w:spacing w:line="240" w:lineRule="auto"/>
        <w:rPr>
          <w:rFonts w:ascii="Times New Roman" w:eastAsia="Batang" w:hAnsi="Times New Roman"/>
          <w:color w:val="000000"/>
          <w:szCs w:val="22"/>
        </w:rPr>
      </w:pPr>
    </w:p>
    <w:p w:rsidR="00514572" w:rsidRDefault="00514572" w:rsidP="00006203">
      <w:pPr>
        <w:spacing w:line="240" w:lineRule="auto"/>
        <w:rPr>
          <w:rFonts w:ascii="Times New Roman" w:eastAsia="Batang" w:hAnsi="Times New Roman"/>
          <w:color w:val="000000"/>
          <w:szCs w:val="22"/>
        </w:rPr>
      </w:pPr>
    </w:p>
    <w:p w:rsidR="00514572" w:rsidRDefault="00514572">
      <w:pPr>
        <w:spacing w:after="200"/>
        <w:jc w:val="left"/>
        <w:rPr>
          <w:rFonts w:ascii="Times New Roman" w:eastAsia="Batang" w:hAnsi="Times New Roman"/>
          <w:color w:val="000000"/>
          <w:szCs w:val="22"/>
        </w:rPr>
      </w:pPr>
      <w:r>
        <w:rPr>
          <w:rFonts w:ascii="Times New Roman" w:eastAsia="Batang" w:hAnsi="Times New Roman"/>
          <w:color w:val="000000"/>
          <w:szCs w:val="22"/>
        </w:rPr>
        <w:br w:type="page"/>
      </w:r>
    </w:p>
    <w:p w:rsidR="00006203" w:rsidRPr="00770634" w:rsidRDefault="00A757E1" w:rsidP="00006203">
      <w:pPr>
        <w:spacing w:line="240" w:lineRule="auto"/>
        <w:rPr>
          <w:rFonts w:ascii="Times New Roman" w:eastAsia="Batang" w:hAnsi="Times New Roman"/>
          <w:color w:val="000000"/>
          <w:szCs w:val="22"/>
        </w:rPr>
      </w:pPr>
      <w:r w:rsidRPr="00A757E1">
        <w:rPr>
          <w:rFonts w:ascii="Times New Roman" w:eastAsia="Batang" w:hAnsi="Times New Roman"/>
          <w:color w:val="000000"/>
          <w:szCs w:val="22"/>
        </w:rPr>
        <w:lastRenderedPageBreak/>
        <w:t xml:space="preserve">Ponudnik bo predložil </w:t>
      </w:r>
      <w:r w:rsidRPr="00A757E1">
        <w:rPr>
          <w:rFonts w:ascii="Times New Roman" w:eastAsia="Batang" w:hAnsi="Times New Roman"/>
          <w:b/>
          <w:color w:val="000000"/>
          <w:szCs w:val="22"/>
          <w:u w:val="single"/>
        </w:rPr>
        <w:t>v primeru izbora</w:t>
      </w:r>
      <w:r w:rsidRPr="00A757E1">
        <w:rPr>
          <w:rFonts w:ascii="Times New Roman" w:eastAsia="Batang" w:hAnsi="Times New Roman"/>
          <w:color w:val="000000"/>
          <w:szCs w:val="22"/>
        </w:rPr>
        <w:t xml:space="preserve"> naročniku seznam čistil, ki jih bo uporabljal in vsa dokazila o izpolnjevanju temeljnih okoljskih zahtev</w:t>
      </w:r>
      <w:r w:rsidR="00736793">
        <w:rPr>
          <w:rFonts w:ascii="Times New Roman" w:eastAsia="Batang" w:hAnsi="Times New Roman"/>
          <w:color w:val="000000"/>
          <w:szCs w:val="22"/>
        </w:rPr>
        <w:t xml:space="preserve"> za storitev čiščenja v skladu s</w:t>
      </w:r>
      <w:r w:rsidRPr="00A757E1">
        <w:rPr>
          <w:rFonts w:ascii="Times New Roman" w:eastAsia="Batang" w:hAnsi="Times New Roman"/>
          <w:color w:val="000000"/>
          <w:szCs w:val="22"/>
        </w:rPr>
        <w:t xml:space="preserve"> 1. odstavkom, 19. točko, 4. člena Uredbe o zelenem javnem naročanju za čiščenje </w:t>
      </w:r>
      <w:r w:rsidR="00770634" w:rsidRPr="00770634">
        <w:rPr>
          <w:rFonts w:ascii="Times New Roman" w:eastAsia="Batang" w:hAnsi="Times New Roman"/>
          <w:color w:val="000000"/>
          <w:szCs w:val="22"/>
        </w:rPr>
        <w:t>(Uradni list RS, št. 51/17, 64/19 in 121/21)</w:t>
      </w:r>
      <w:r w:rsidR="00770634">
        <w:rPr>
          <w:rFonts w:ascii="Times New Roman" w:eastAsia="Batang" w:hAnsi="Times New Roman"/>
          <w:color w:val="000000"/>
          <w:szCs w:val="22"/>
        </w:rPr>
        <w:t xml:space="preserve"> </w:t>
      </w:r>
      <w:r w:rsidRPr="00A757E1">
        <w:rPr>
          <w:rFonts w:ascii="Times New Roman" w:eastAsia="Batang" w:hAnsi="Times New Roman"/>
          <w:color w:val="000000"/>
          <w:szCs w:val="22"/>
        </w:rPr>
        <w:t>in P19 čistila, storitve čiš</w:t>
      </w:r>
      <w:r>
        <w:rPr>
          <w:rFonts w:ascii="Times New Roman" w:eastAsia="Batang" w:hAnsi="Times New Roman"/>
          <w:color w:val="000000"/>
          <w:szCs w:val="22"/>
        </w:rPr>
        <w:t xml:space="preserve">čenja in storitve pranja perila za </w:t>
      </w:r>
      <w:r>
        <w:rPr>
          <w:rFonts w:ascii="Times New Roman" w:eastAsia="Batang" w:hAnsi="Times New Roman"/>
          <w:b/>
          <w:color w:val="000000"/>
          <w:szCs w:val="22"/>
        </w:rPr>
        <w:t>u</w:t>
      </w:r>
      <w:r w:rsidRPr="00A757E1">
        <w:rPr>
          <w:rFonts w:ascii="Times New Roman" w:eastAsia="Batang" w:hAnsi="Times New Roman"/>
          <w:b/>
          <w:color w:val="000000"/>
          <w:szCs w:val="22"/>
        </w:rPr>
        <w:t>niverzalna čistila, čistila za sanitarne prostore, čistila za okna</w:t>
      </w:r>
      <w:r w:rsidR="00736793">
        <w:rPr>
          <w:rFonts w:ascii="Times New Roman" w:eastAsia="Batang" w:hAnsi="Times New Roman"/>
          <w:b/>
          <w:color w:val="000000"/>
          <w:szCs w:val="22"/>
        </w:rPr>
        <w:t xml:space="preserve">, </w:t>
      </w:r>
      <w:r w:rsidR="00736793" w:rsidRPr="00736793">
        <w:rPr>
          <w:rFonts w:ascii="Times New Roman" w:eastAsia="Batang" w:hAnsi="Times New Roman"/>
          <w:b/>
          <w:color w:val="000000"/>
          <w:szCs w:val="22"/>
        </w:rPr>
        <w:t xml:space="preserve">razen za čistila pri generalnem čiščenju, </w:t>
      </w:r>
      <w:r w:rsidR="00E34833">
        <w:rPr>
          <w:rFonts w:ascii="Times New Roman" w:eastAsia="Batang" w:hAnsi="Times New Roman"/>
          <w:b/>
          <w:color w:val="000000"/>
          <w:szCs w:val="22"/>
        </w:rPr>
        <w:t>ki ne ustrezajo določilom Uredbe</w:t>
      </w:r>
      <w:r w:rsidR="00736793" w:rsidRPr="00736793">
        <w:rPr>
          <w:rFonts w:ascii="Times New Roman" w:eastAsia="Batang" w:hAnsi="Times New Roman"/>
          <w:b/>
          <w:color w:val="000000"/>
          <w:szCs w:val="22"/>
        </w:rPr>
        <w:t xml:space="preserve"> o zelenem javnem naročanju </w:t>
      </w:r>
      <w:r w:rsidR="005F4969" w:rsidRPr="005F4969">
        <w:rPr>
          <w:rFonts w:ascii="Times New Roman" w:eastAsia="Batang" w:hAnsi="Times New Roman"/>
          <w:b/>
          <w:color w:val="000000"/>
          <w:szCs w:val="22"/>
        </w:rPr>
        <w:t>(Uradni list RS, št. 51/17, 64/19 in 121/21)</w:t>
      </w:r>
      <w:r w:rsidR="005F4969">
        <w:rPr>
          <w:rFonts w:ascii="Times New Roman" w:eastAsia="Batang" w:hAnsi="Times New Roman"/>
          <w:b/>
          <w:color w:val="000000"/>
          <w:szCs w:val="22"/>
        </w:rPr>
        <w:t>.</w:t>
      </w:r>
    </w:p>
    <w:p w:rsidR="003720EC" w:rsidRDefault="003720EC" w:rsidP="003720EC">
      <w:pPr>
        <w:spacing w:line="240" w:lineRule="auto"/>
        <w:rPr>
          <w:rFonts w:ascii="Times New Roman" w:eastAsia="Batang" w:hAnsi="Times New Roman"/>
          <w:b/>
          <w:color w:val="000000"/>
          <w:szCs w:val="22"/>
        </w:rPr>
      </w:pPr>
    </w:p>
    <w:p w:rsidR="005172C2" w:rsidRPr="003720EC" w:rsidRDefault="003720EC" w:rsidP="003720EC">
      <w:pPr>
        <w:spacing w:line="240" w:lineRule="auto"/>
        <w:rPr>
          <w:rFonts w:ascii="Times New Roman" w:eastAsia="Batang" w:hAnsi="Times New Roman"/>
          <w:color w:val="000000"/>
          <w:szCs w:val="22"/>
          <w:u w:val="single"/>
        </w:rPr>
      </w:pPr>
      <w:r w:rsidRPr="003720EC">
        <w:rPr>
          <w:rFonts w:ascii="Times New Roman" w:eastAsia="Batang" w:hAnsi="Times New Roman"/>
          <w:b/>
          <w:color w:val="FF0000"/>
          <w:szCs w:val="22"/>
          <w:u w:val="single"/>
        </w:rPr>
        <w:t>1. OKOLJSKE ZAHTEVE</w:t>
      </w:r>
      <w:r w:rsidRPr="003720EC">
        <w:rPr>
          <w:rFonts w:ascii="Times New Roman" w:eastAsia="Batang" w:hAnsi="Times New Roman"/>
          <w:color w:val="FF0000"/>
          <w:szCs w:val="22"/>
          <w:u w:val="single"/>
        </w:rPr>
        <w:t xml:space="preserve"> </w:t>
      </w:r>
      <w:r w:rsidR="009E04DF" w:rsidRPr="009E04DF">
        <w:rPr>
          <w:rFonts w:ascii="Times New Roman" w:eastAsia="Batang" w:hAnsi="Times New Roman"/>
          <w:b/>
          <w:color w:val="FF0000"/>
          <w:szCs w:val="22"/>
          <w:u w:val="single"/>
        </w:rPr>
        <w:t>ZA STORITVE ČIŠČENJA</w:t>
      </w:r>
      <w:r w:rsidRPr="003720EC">
        <w:rPr>
          <w:rFonts w:ascii="Times New Roman" w:eastAsia="Batang" w:hAnsi="Times New Roman"/>
          <w:color w:val="FF0000"/>
          <w:szCs w:val="22"/>
          <w:u w:val="single"/>
        </w:rPr>
        <w:t xml:space="preserve">- </w:t>
      </w:r>
      <w:r w:rsidRPr="003720EC">
        <w:rPr>
          <w:rFonts w:ascii="Times New Roman" w:eastAsia="Batang" w:hAnsi="Times New Roman"/>
          <w:b/>
          <w:color w:val="FF0000"/>
          <w:szCs w:val="22"/>
          <w:u w:val="single"/>
        </w:rPr>
        <w:t>univerzalna čistila, čistila za sanitarne prostore, čistila za okna</w:t>
      </w:r>
      <w:r w:rsidRPr="003720EC">
        <w:rPr>
          <w:rFonts w:ascii="Times New Roman" w:eastAsia="Batang" w:hAnsi="Times New Roman"/>
          <w:color w:val="FF0000"/>
          <w:szCs w:val="22"/>
          <w:u w:val="single"/>
        </w:rPr>
        <w:t xml:space="preserve"> </w:t>
      </w:r>
    </w:p>
    <w:p w:rsidR="00A757E1" w:rsidRPr="00006203" w:rsidRDefault="00A757E1" w:rsidP="00006203">
      <w:pPr>
        <w:spacing w:line="240" w:lineRule="auto"/>
        <w:rPr>
          <w:rFonts w:ascii="Times New Roman" w:eastAsia="Batang" w:hAnsi="Times New Roman"/>
          <w:color w:val="000000"/>
          <w:szCs w:val="22"/>
        </w:rPr>
      </w:pPr>
    </w:p>
    <w:tbl>
      <w:tblPr>
        <w:tblStyle w:val="Tabelamrea3"/>
        <w:tblW w:w="9977" w:type="dxa"/>
        <w:jc w:val="center"/>
        <w:tblLook w:val="04A0" w:firstRow="1" w:lastRow="0" w:firstColumn="1" w:lastColumn="0" w:noHBand="0" w:noVBand="1"/>
      </w:tblPr>
      <w:tblGrid>
        <w:gridCol w:w="5637"/>
        <w:gridCol w:w="4340"/>
      </w:tblGrid>
      <w:tr w:rsidR="00006203" w:rsidRPr="00006203" w:rsidTr="009E04DF">
        <w:trPr>
          <w:jc w:val="center"/>
        </w:trPr>
        <w:tc>
          <w:tcPr>
            <w:tcW w:w="9977" w:type="dxa"/>
            <w:gridSpan w:val="2"/>
            <w:tcBorders>
              <w:bottom w:val="single" w:sz="4" w:space="0" w:color="auto"/>
            </w:tcBorders>
            <w:shd w:val="solid" w:color="B8CCE4" w:fill="auto"/>
            <w:vAlign w:val="center"/>
          </w:tcPr>
          <w:p w:rsidR="00006203" w:rsidRPr="00006203" w:rsidRDefault="00006203" w:rsidP="00A757E1">
            <w:pPr>
              <w:jc w:val="center"/>
              <w:rPr>
                <w:rFonts w:ascii="Times New Roman" w:hAnsi="Times New Roman"/>
                <w:b/>
                <w:color w:val="000000"/>
                <w:szCs w:val="22"/>
              </w:rPr>
            </w:pPr>
            <w:r w:rsidRPr="00006203">
              <w:rPr>
                <w:rFonts w:ascii="Times New Roman" w:hAnsi="Times New Roman"/>
                <w:b/>
                <w:color w:val="000000"/>
                <w:szCs w:val="22"/>
              </w:rPr>
              <w:t>TEHNIČNE SPECIFIKACIJE</w:t>
            </w:r>
          </w:p>
        </w:tc>
      </w:tr>
      <w:tr w:rsidR="00006203" w:rsidRPr="00006203" w:rsidTr="009E04DF">
        <w:trPr>
          <w:jc w:val="center"/>
        </w:trPr>
        <w:tc>
          <w:tcPr>
            <w:tcW w:w="9977" w:type="dxa"/>
            <w:gridSpan w:val="2"/>
            <w:shd w:val="clear" w:color="auto" w:fill="D6E3BC"/>
            <w:vAlign w:val="center"/>
          </w:tcPr>
          <w:p w:rsidR="00006203" w:rsidRPr="00006203" w:rsidRDefault="003720EC" w:rsidP="003720EC">
            <w:pPr>
              <w:contextualSpacing/>
              <w:jc w:val="left"/>
              <w:rPr>
                <w:rFonts w:ascii="Times New Roman" w:hAnsi="Times New Roman"/>
                <w:color w:val="000000"/>
                <w:szCs w:val="22"/>
              </w:rPr>
            </w:pPr>
            <w:r>
              <w:rPr>
                <w:rFonts w:ascii="Times New Roman" w:hAnsi="Times New Roman"/>
                <w:b/>
                <w:color w:val="000000"/>
                <w:szCs w:val="22"/>
              </w:rPr>
              <w:t xml:space="preserve">1.1 </w:t>
            </w:r>
            <w:r w:rsidR="00A757E1" w:rsidRPr="00A757E1">
              <w:rPr>
                <w:rFonts w:ascii="Times New Roman" w:hAnsi="Times New Roman"/>
                <w:b/>
                <w:color w:val="000000"/>
                <w:szCs w:val="22"/>
              </w:rPr>
              <w:t>Univerzalna čistila, čistila za sanitarne prostore, čistila za okna</w:t>
            </w:r>
            <w:r w:rsidR="00A757E1" w:rsidRPr="00A757E1">
              <w:rPr>
                <w:rFonts w:ascii="Times New Roman" w:hAnsi="Times New Roman"/>
                <w:color w:val="000000"/>
                <w:szCs w:val="22"/>
              </w:rPr>
              <w:t>,</w:t>
            </w:r>
            <w:r w:rsidR="00006203" w:rsidRPr="00006203">
              <w:rPr>
                <w:rFonts w:ascii="Times New Roman" w:hAnsi="Times New Roman"/>
                <w:color w:val="000000"/>
                <w:szCs w:val="22"/>
              </w:rPr>
              <w:t xml:space="preserve"> ne smejo biti razvrščeni in označeni z enim ali več stavki za nevarnost po Uredbi (ES) št. 1272/20</w:t>
            </w:r>
            <w:r w:rsidR="00006203" w:rsidRPr="00553D00">
              <w:rPr>
                <w:rFonts w:ascii="Times New Roman" w:hAnsi="Times New Roman"/>
                <w:color w:val="000000"/>
                <w:szCs w:val="22"/>
              </w:rPr>
              <w:t>08</w:t>
            </w:r>
            <w:r w:rsidR="00006203" w:rsidRPr="00006203">
              <w:rPr>
                <w:rFonts w:ascii="Times New Roman" w:hAnsi="Times New Roman"/>
                <w:color w:val="000000"/>
                <w:szCs w:val="22"/>
                <w:vertAlign w:val="superscript"/>
              </w:rPr>
              <w:t>1</w:t>
            </w:r>
            <w:r w:rsidR="00006203" w:rsidRPr="00006203">
              <w:rPr>
                <w:rFonts w:ascii="Times New Roman" w:hAnsi="Times New Roman"/>
                <w:color w:val="000000"/>
                <w:szCs w:val="22"/>
              </w:rPr>
              <w:t>:</w:t>
            </w:r>
          </w:p>
        </w:tc>
      </w:tr>
      <w:tr w:rsidR="00006203" w:rsidRPr="00006203" w:rsidTr="009E04DF">
        <w:trPr>
          <w:jc w:val="center"/>
        </w:trPr>
        <w:tc>
          <w:tcPr>
            <w:tcW w:w="5637" w:type="dxa"/>
            <w:tcBorders>
              <w:bottom w:val="single" w:sz="4" w:space="0" w:color="auto"/>
            </w:tcBorders>
            <w:vAlign w:val="center"/>
          </w:tcPr>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H300 (Smrtno pri zaužitju),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H301 (Strupeno pri zaužitju),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H304 (Pri zaužitju in vstopu v dihalne poti je lahko smrtno),</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H310 (Smrtno v stiku s kožo),</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H311 (Strupeno v stiku s kožo),</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H330 (Smrtno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H331 (Strupeno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H340 (Lahko povzroči genske okvare),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H341 (Sum povzročitve genskih okvar),</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H350 (Lahko povzroči raka),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H350i (Lahko povzroči raka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H351 (Sum povzročitve raka),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H360F (Lahko škodi plodnosti),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H360D (Lahko škodi nerojenemu otroku),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H360FD (Lahko škodi plodnosti, lahko škodi nerojenemu otroku),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H360Fd (Lahko škodi plodnosti, sum, da škodi plodnosti),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H360Df (Lahko škodi nerojenemu otroku, sum, da škodi plodnosti),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H361f (Sum škodljivosti za plodnost),</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H361d (Sum škodljivosti za nerojenega otroka),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H361fd (Sum škodljivosti za plodnost, sum škodljivosti za nerojenega otroka),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H362 (Lahko škodi dojenim otrokom),</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H370 (Škodi organom),</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H371 (Lahko škodi organom),</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H372 (Škodi organom pri dolgotrajni ali ponavljajoči se izpostavljenosti),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H373 (Lahko škodi organom pri dolgotrajni ali ponavljajoči se izpostavljenosti),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H400 (Zelo strupeno za vodno okolje),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H410 (Zelo strupeno za vodno okolje, z dolgotrajnimi učinki),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H411 (Strupeno za vodno okolje, z dolgotrajnimi učinki),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H412 (Škodljivo za vodno okolje, z dolgotrajnimi učinki),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H413 (Lahko ima dolgotrajne škodljive učinke na vodno okolje),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H59 (Nevarno ozonskemu plašču),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EUH029 (V stiku z vodo se sprošča strupen plin),</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EUH031 (V stiku s kislinami s sprošča strupen plin),</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EUH032 (V stiku s kislinami se sprošča zelo strupen plin),</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EUH070 (Strupeno ob stiku z očmi),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H334 (Lahko povzroči simptome alergije ali astme ali težave z dihanjem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H317 (Lahko povzroči alergijski odziv kože),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H420 (Škodljivo za javno zdravje in okolje zaradi uničevanja ozona v zgornji atmosferi).</w:t>
            </w:r>
          </w:p>
        </w:tc>
        <w:tc>
          <w:tcPr>
            <w:tcW w:w="4340" w:type="dxa"/>
            <w:tcBorders>
              <w:bottom w:val="single" w:sz="4" w:space="0" w:color="auto"/>
            </w:tcBorders>
            <w:vAlign w:val="center"/>
          </w:tcPr>
          <w:p w:rsidR="00006203" w:rsidRPr="00006203" w:rsidRDefault="00006203" w:rsidP="00A757E1">
            <w:pPr>
              <w:rPr>
                <w:rFonts w:ascii="Times New Roman" w:hAnsi="Times New Roman"/>
                <w:color w:val="000000"/>
                <w:szCs w:val="22"/>
              </w:rPr>
            </w:pPr>
          </w:p>
          <w:p w:rsidR="00006203" w:rsidRPr="00006203" w:rsidRDefault="00006203" w:rsidP="00A757E1">
            <w:pPr>
              <w:rPr>
                <w:rFonts w:ascii="Times New Roman" w:hAnsi="Times New Roman"/>
                <w:color w:val="000000"/>
                <w:szCs w:val="22"/>
              </w:rPr>
            </w:pPr>
          </w:p>
          <w:p w:rsidR="00006203" w:rsidRPr="00006203" w:rsidRDefault="00006203" w:rsidP="00A757E1">
            <w:pPr>
              <w:rPr>
                <w:rFonts w:ascii="Times New Roman" w:hAnsi="Times New Roman"/>
                <w:color w:val="000000"/>
                <w:szCs w:val="22"/>
              </w:rPr>
            </w:pPr>
          </w:p>
          <w:p w:rsidR="00006203" w:rsidRPr="00006203" w:rsidRDefault="00006203" w:rsidP="00A757E1">
            <w:pPr>
              <w:rPr>
                <w:rFonts w:ascii="Times New Roman" w:hAnsi="Times New Roman"/>
                <w:b/>
                <w:color w:val="000000"/>
                <w:sz w:val="18"/>
                <w:szCs w:val="18"/>
              </w:rPr>
            </w:pPr>
            <w:r w:rsidRPr="00006203">
              <w:rPr>
                <w:rFonts w:ascii="Times New Roman" w:hAnsi="Times New Roman"/>
                <w:b/>
                <w:color w:val="000000"/>
                <w:sz w:val="18"/>
                <w:szCs w:val="18"/>
              </w:rPr>
              <w:t xml:space="preserve">Način dokazovanja </w:t>
            </w:r>
            <w:r w:rsidR="007515FD">
              <w:rPr>
                <w:rFonts w:ascii="Times New Roman" w:hAnsi="Times New Roman"/>
                <w:b/>
                <w:color w:val="000000"/>
                <w:sz w:val="18"/>
                <w:szCs w:val="18"/>
              </w:rPr>
              <w:t xml:space="preserve">(ponudnik v primeru izbora </w:t>
            </w:r>
            <w:r w:rsidR="003B7D27">
              <w:rPr>
                <w:rFonts w:ascii="Times New Roman" w:hAnsi="Times New Roman"/>
                <w:b/>
                <w:color w:val="000000"/>
                <w:sz w:val="18"/>
                <w:szCs w:val="18"/>
              </w:rPr>
              <w:t>priloži eno izmed ustreznih dokazil):</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 izjavo, da bo pri dobavi blaga izpolnil zahtevo, in ustrezno dokazilo, iz katerega izhaja, da so zahteve izpolnjene, 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potrdilo, da ima blago znak za okolje EU za čistila (angl. </w:t>
            </w:r>
            <w:proofErr w:type="spellStart"/>
            <w:r w:rsidRPr="00006203">
              <w:rPr>
                <w:rFonts w:ascii="Times New Roman" w:hAnsi="Times New Roman"/>
                <w:color w:val="000000"/>
                <w:sz w:val="18"/>
                <w:szCs w:val="18"/>
              </w:rPr>
              <w:t>Ecolabel</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for</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Hard</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Surface</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Cleaning</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products</w:t>
            </w:r>
            <w:proofErr w:type="spellEnd"/>
            <w:r w:rsidRPr="00006203">
              <w:rPr>
                <w:rFonts w:ascii="Times New Roman" w:hAnsi="Times New Roman"/>
                <w:color w:val="000000"/>
                <w:sz w:val="18"/>
                <w:szCs w:val="18"/>
              </w:rPr>
              <w:t xml:space="preserve">), 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ustrezno dokazilo, iz katerega izhaja, da so zahteve izpolnjene, ali </w:t>
            </w:r>
          </w:p>
          <w:p w:rsidR="00006203" w:rsidRPr="00006203" w:rsidRDefault="00006203" w:rsidP="00990490">
            <w:pPr>
              <w:rPr>
                <w:rFonts w:ascii="Times New Roman" w:hAnsi="Times New Roman"/>
                <w:color w:val="000000"/>
                <w:szCs w:val="22"/>
              </w:rPr>
            </w:pPr>
            <w:r w:rsidRPr="00006203">
              <w:rPr>
                <w:rFonts w:ascii="Times New Roman" w:hAnsi="Times New Roman"/>
                <w:color w:val="000000"/>
                <w:sz w:val="18"/>
                <w:szCs w:val="18"/>
              </w:rPr>
              <w:t>– varnostne liste za vse izdelke</w:t>
            </w:r>
            <w:r w:rsidR="00990490">
              <w:rPr>
                <w:rFonts w:ascii="Times New Roman" w:hAnsi="Times New Roman"/>
                <w:color w:val="000000"/>
                <w:sz w:val="18"/>
                <w:szCs w:val="18"/>
              </w:rPr>
              <w:t>.</w:t>
            </w:r>
          </w:p>
        </w:tc>
      </w:tr>
      <w:tr w:rsidR="00006203" w:rsidRPr="00006203" w:rsidTr="009E04DF">
        <w:trPr>
          <w:jc w:val="center"/>
        </w:trPr>
        <w:tc>
          <w:tcPr>
            <w:tcW w:w="9977" w:type="dxa"/>
            <w:gridSpan w:val="2"/>
            <w:shd w:val="solid" w:color="D6E3BC" w:fill="auto"/>
            <w:vAlign w:val="center"/>
          </w:tcPr>
          <w:p w:rsidR="00006203" w:rsidRPr="00006203" w:rsidRDefault="003720EC" w:rsidP="003720EC">
            <w:pPr>
              <w:contextualSpacing/>
              <w:jc w:val="left"/>
              <w:rPr>
                <w:rFonts w:ascii="Times New Roman" w:hAnsi="Times New Roman"/>
                <w:color w:val="000000"/>
                <w:szCs w:val="22"/>
              </w:rPr>
            </w:pPr>
            <w:r>
              <w:rPr>
                <w:rFonts w:ascii="Times New Roman" w:hAnsi="Times New Roman"/>
                <w:b/>
                <w:color w:val="000000"/>
                <w:szCs w:val="22"/>
              </w:rPr>
              <w:t xml:space="preserve">1.2 </w:t>
            </w:r>
            <w:r w:rsidR="003B7D27" w:rsidRPr="003B7D27">
              <w:rPr>
                <w:rFonts w:ascii="Times New Roman" w:hAnsi="Times New Roman"/>
                <w:b/>
                <w:color w:val="000000"/>
                <w:szCs w:val="22"/>
              </w:rPr>
              <w:t>Univerzalno čistilo, čistilo za sanitarne prostore, čistilo za okna</w:t>
            </w:r>
            <w:r w:rsidR="003B7D27" w:rsidRPr="003B7D27">
              <w:rPr>
                <w:rFonts w:ascii="Times New Roman" w:hAnsi="Times New Roman"/>
                <w:color w:val="000000"/>
                <w:szCs w:val="22"/>
              </w:rPr>
              <w:t xml:space="preserve">, </w:t>
            </w:r>
            <w:r w:rsidR="00006203" w:rsidRPr="00006203">
              <w:rPr>
                <w:rFonts w:ascii="Times New Roman" w:hAnsi="Times New Roman"/>
                <w:color w:val="000000"/>
                <w:szCs w:val="22"/>
              </w:rPr>
              <w:t>ne smejo vsebovati:</w:t>
            </w:r>
          </w:p>
        </w:tc>
      </w:tr>
      <w:tr w:rsidR="00006203" w:rsidRPr="00006203" w:rsidTr="009E04DF">
        <w:trPr>
          <w:jc w:val="center"/>
        </w:trPr>
        <w:tc>
          <w:tcPr>
            <w:tcW w:w="5637" w:type="dxa"/>
            <w:tcBorders>
              <w:bottom w:val="single" w:sz="4" w:space="0" w:color="auto"/>
            </w:tcBorders>
            <w:vAlign w:val="center"/>
          </w:tcPr>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več kot 0,02 g fosforja na funkcionalno enoto univerzalnega čistila,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biocidov</w:t>
            </w:r>
            <w:proofErr w:type="spellEnd"/>
            <w:r w:rsidRPr="00006203">
              <w:rPr>
                <w:rFonts w:ascii="Times New Roman" w:hAnsi="Times New Roman"/>
                <w:color w:val="000000"/>
                <w:sz w:val="18"/>
                <w:szCs w:val="18"/>
              </w:rPr>
              <w:t>, razen če se uporabljajo kot sredstva za konzerviranje,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biocidov</w:t>
            </w:r>
            <w:proofErr w:type="spellEnd"/>
            <w:r w:rsidRPr="00006203">
              <w:rPr>
                <w:rFonts w:ascii="Times New Roman" w:hAnsi="Times New Roman"/>
                <w:color w:val="000000"/>
                <w:sz w:val="18"/>
                <w:szCs w:val="18"/>
              </w:rPr>
              <w:t>, za katere velja eno ali več naslednjih standardnih opozoril, stavkov za nevarnost ali previdnostnih stavkov iz zakona, ki ureja kemikalije, ali Uredbe (ES) št. 1272/2008:</w:t>
            </w:r>
          </w:p>
          <w:p w:rsidR="00006203" w:rsidRPr="00006203" w:rsidRDefault="00006203" w:rsidP="00A757E1">
            <w:pPr>
              <w:ind w:left="708"/>
              <w:rPr>
                <w:rFonts w:ascii="Times New Roman" w:hAnsi="Times New Roman"/>
                <w:color w:val="000000"/>
                <w:sz w:val="18"/>
                <w:szCs w:val="18"/>
              </w:rPr>
            </w:pPr>
            <w:r w:rsidRPr="00006203">
              <w:rPr>
                <w:rFonts w:ascii="Times New Roman" w:hAnsi="Times New Roman"/>
                <w:color w:val="000000"/>
                <w:sz w:val="18"/>
                <w:szCs w:val="18"/>
              </w:rPr>
              <w:t>– H400 (Zelo strupeno za vodno okolje) in H410 (Zelo strupeno za vodno okolje, z dolgotrajnimi učinki),</w:t>
            </w:r>
          </w:p>
          <w:p w:rsidR="00006203" w:rsidRPr="00006203" w:rsidRDefault="00006203" w:rsidP="00A757E1">
            <w:pPr>
              <w:ind w:left="708"/>
              <w:rPr>
                <w:rFonts w:ascii="Times New Roman" w:hAnsi="Times New Roman"/>
                <w:color w:val="000000"/>
                <w:sz w:val="18"/>
                <w:szCs w:val="18"/>
              </w:rPr>
            </w:pPr>
            <w:r w:rsidRPr="00006203">
              <w:rPr>
                <w:rFonts w:ascii="Times New Roman" w:hAnsi="Times New Roman"/>
                <w:color w:val="000000"/>
                <w:sz w:val="18"/>
                <w:szCs w:val="18"/>
              </w:rPr>
              <w:lastRenderedPageBreak/>
              <w:t xml:space="preserve">– H411 (Strupeno za vodno okolje z dolgotrajnimi učinki), razen če je Log P2 ≥ 3,0 oziroma če je eksperimentalno določen BCF3 ≤100, kar pomeni, da </w:t>
            </w:r>
            <w:proofErr w:type="spellStart"/>
            <w:r w:rsidRPr="00006203">
              <w:rPr>
                <w:rFonts w:ascii="Times New Roman" w:hAnsi="Times New Roman"/>
                <w:color w:val="000000"/>
                <w:sz w:val="18"/>
                <w:szCs w:val="18"/>
              </w:rPr>
              <w:t>biocidi</w:t>
            </w:r>
            <w:proofErr w:type="spellEnd"/>
            <w:r w:rsidRPr="00006203">
              <w:rPr>
                <w:rFonts w:ascii="Times New Roman" w:hAnsi="Times New Roman"/>
                <w:color w:val="000000"/>
                <w:sz w:val="18"/>
                <w:szCs w:val="18"/>
              </w:rPr>
              <w:t xml:space="preserve"> niso potencialno </w:t>
            </w:r>
            <w:proofErr w:type="spellStart"/>
            <w:r w:rsidRPr="00006203">
              <w:rPr>
                <w:rFonts w:ascii="Times New Roman" w:hAnsi="Times New Roman"/>
                <w:color w:val="000000"/>
                <w:sz w:val="18"/>
                <w:szCs w:val="18"/>
              </w:rPr>
              <w:t>bioakumulativni</w:t>
            </w:r>
            <w:proofErr w:type="spellEnd"/>
            <w:r w:rsidRPr="00006203">
              <w:rPr>
                <w:rFonts w:ascii="Times New Roman" w:hAnsi="Times New Roman"/>
                <w:color w:val="000000"/>
                <w:sz w:val="18"/>
                <w:szCs w:val="18"/>
              </w:rPr>
              <w:t>.</w:t>
            </w:r>
          </w:p>
        </w:tc>
        <w:tc>
          <w:tcPr>
            <w:tcW w:w="4340" w:type="dxa"/>
            <w:tcBorders>
              <w:bottom w:val="single" w:sz="4" w:space="0" w:color="auto"/>
            </w:tcBorders>
            <w:vAlign w:val="center"/>
          </w:tcPr>
          <w:p w:rsidR="003B7D27" w:rsidRPr="003B7D27" w:rsidRDefault="003B7D27" w:rsidP="00A757E1">
            <w:pPr>
              <w:rPr>
                <w:rFonts w:ascii="Times New Roman" w:hAnsi="Times New Roman"/>
                <w:b/>
                <w:color w:val="000000"/>
                <w:sz w:val="18"/>
                <w:szCs w:val="18"/>
              </w:rPr>
            </w:pPr>
            <w:r w:rsidRPr="003B7D27">
              <w:rPr>
                <w:rFonts w:ascii="Times New Roman" w:hAnsi="Times New Roman"/>
                <w:b/>
                <w:color w:val="000000"/>
                <w:sz w:val="18"/>
                <w:szCs w:val="18"/>
              </w:rPr>
              <w:lastRenderedPageBreak/>
              <w:t>Način dokazovanja (ponudnik v primeru izbora priloži eno izmed ustreznih dokazil):</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izjavo, da bo pri dobavi blaga izpolnil zahtevo, in ustrezno dokazilo, iz katerega izhaja, da so zahteve izpolnjene, 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potrdilo, da ima blago znak za okolje EU za čistila (angl. </w:t>
            </w:r>
            <w:proofErr w:type="spellStart"/>
            <w:r w:rsidRPr="00006203">
              <w:rPr>
                <w:rFonts w:ascii="Times New Roman" w:hAnsi="Times New Roman"/>
                <w:color w:val="000000"/>
                <w:sz w:val="18"/>
                <w:szCs w:val="18"/>
              </w:rPr>
              <w:t>Ecolabel</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for</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Hard</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Surface</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Cleaning</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products</w:t>
            </w:r>
            <w:proofErr w:type="spellEnd"/>
            <w:r w:rsidRPr="00006203">
              <w:rPr>
                <w:rFonts w:ascii="Times New Roman" w:hAnsi="Times New Roman"/>
                <w:color w:val="000000"/>
                <w:sz w:val="18"/>
                <w:szCs w:val="18"/>
              </w:rPr>
              <w:t xml:space="preserve">), </w:t>
            </w:r>
          </w:p>
          <w:p w:rsidR="003B7D27" w:rsidRDefault="00006203" w:rsidP="00A757E1">
            <w:pPr>
              <w:rPr>
                <w:rFonts w:ascii="Times New Roman" w:hAnsi="Times New Roman"/>
                <w:color w:val="000000"/>
                <w:sz w:val="18"/>
                <w:szCs w:val="18"/>
              </w:rPr>
            </w:pPr>
            <w:r w:rsidRPr="00006203">
              <w:rPr>
                <w:rFonts w:ascii="Times New Roman" w:hAnsi="Times New Roman"/>
                <w:color w:val="000000"/>
                <w:sz w:val="18"/>
                <w:szCs w:val="18"/>
              </w:rPr>
              <w:lastRenderedPageBreak/>
              <w:t xml:space="preserve">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ustrezno dokazilo, iz katerega izhaja, da so zahteve izpolnjene, ali </w:t>
            </w:r>
          </w:p>
          <w:p w:rsidR="00006203" w:rsidRPr="00006203" w:rsidRDefault="00006203" w:rsidP="00DC1F95">
            <w:pPr>
              <w:rPr>
                <w:rFonts w:ascii="Times New Roman" w:hAnsi="Times New Roman"/>
                <w:color w:val="000000"/>
                <w:sz w:val="18"/>
                <w:szCs w:val="18"/>
              </w:rPr>
            </w:pPr>
            <w:r w:rsidRPr="00006203">
              <w:rPr>
                <w:rFonts w:ascii="Times New Roman" w:hAnsi="Times New Roman"/>
                <w:color w:val="000000"/>
                <w:sz w:val="18"/>
                <w:szCs w:val="18"/>
              </w:rPr>
              <w:t xml:space="preserve">– </w:t>
            </w:r>
            <w:r w:rsidR="00DC1F95">
              <w:rPr>
                <w:rFonts w:ascii="Times New Roman" w:hAnsi="Times New Roman"/>
                <w:color w:val="000000"/>
                <w:sz w:val="18"/>
                <w:szCs w:val="18"/>
              </w:rPr>
              <w:t>varnostne liste za vse izdelke.</w:t>
            </w:r>
          </w:p>
        </w:tc>
      </w:tr>
      <w:tr w:rsidR="00006203" w:rsidRPr="00006203" w:rsidTr="009E04DF">
        <w:trPr>
          <w:trHeight w:val="269"/>
          <w:jc w:val="center"/>
        </w:trPr>
        <w:tc>
          <w:tcPr>
            <w:tcW w:w="9977" w:type="dxa"/>
            <w:gridSpan w:val="2"/>
            <w:shd w:val="solid" w:color="D6E3BC" w:fill="CCFFCC"/>
            <w:vAlign w:val="center"/>
          </w:tcPr>
          <w:p w:rsidR="00006203" w:rsidRPr="00006203" w:rsidRDefault="003720EC" w:rsidP="003720EC">
            <w:pPr>
              <w:contextualSpacing/>
              <w:rPr>
                <w:rFonts w:ascii="Times New Roman" w:hAnsi="Times New Roman"/>
                <w:color w:val="000000"/>
                <w:szCs w:val="22"/>
              </w:rPr>
            </w:pPr>
            <w:r>
              <w:rPr>
                <w:rFonts w:ascii="Times New Roman" w:hAnsi="Times New Roman"/>
                <w:b/>
                <w:color w:val="000000"/>
                <w:szCs w:val="22"/>
              </w:rPr>
              <w:lastRenderedPageBreak/>
              <w:t xml:space="preserve">1.3 </w:t>
            </w:r>
            <w:r w:rsidR="003B7D27" w:rsidRPr="003B7D27">
              <w:rPr>
                <w:rFonts w:ascii="Times New Roman" w:hAnsi="Times New Roman"/>
                <w:b/>
                <w:color w:val="000000"/>
                <w:szCs w:val="22"/>
              </w:rPr>
              <w:t>Univerzalnemu čistilu, čistilu za sanitarne prostore, čistilu za okna</w:t>
            </w:r>
            <w:r w:rsidR="003B7D27">
              <w:rPr>
                <w:rFonts w:ascii="Times New Roman" w:hAnsi="Times New Roman"/>
                <w:color w:val="000000"/>
                <w:szCs w:val="22"/>
              </w:rPr>
              <w:t xml:space="preserve"> </w:t>
            </w:r>
            <w:r w:rsidR="00006203" w:rsidRPr="00006203">
              <w:rPr>
                <w:rFonts w:ascii="Times New Roman" w:hAnsi="Times New Roman"/>
                <w:color w:val="000000"/>
                <w:szCs w:val="22"/>
              </w:rPr>
              <w:t>morajo biti priložena jasna navodila za doziranje:</w:t>
            </w:r>
          </w:p>
        </w:tc>
      </w:tr>
      <w:tr w:rsidR="00006203" w:rsidRPr="00006203" w:rsidTr="005C4CC5">
        <w:trPr>
          <w:jc w:val="center"/>
        </w:trPr>
        <w:tc>
          <w:tcPr>
            <w:tcW w:w="5637" w:type="dxa"/>
            <w:tcBorders>
              <w:bottom w:val="single" w:sz="4" w:space="0" w:color="auto"/>
            </w:tcBorders>
            <w:vAlign w:val="center"/>
          </w:tcPr>
          <w:p w:rsidR="00006203" w:rsidRPr="00006203" w:rsidRDefault="00006203" w:rsidP="00A757E1">
            <w:pPr>
              <w:jc w:val="center"/>
              <w:rPr>
                <w:rFonts w:ascii="Times New Roman" w:hAnsi="Times New Roman"/>
                <w:color w:val="000000"/>
                <w:szCs w:val="22"/>
              </w:rPr>
            </w:pPr>
            <w:r w:rsidRPr="00006203">
              <w:rPr>
                <w:rFonts w:ascii="Times New Roman" w:hAnsi="Times New Roman"/>
                <w:color w:val="000000"/>
                <w:szCs w:val="22"/>
              </w:rPr>
              <w:t>/</w:t>
            </w:r>
          </w:p>
        </w:tc>
        <w:tc>
          <w:tcPr>
            <w:tcW w:w="4340" w:type="dxa"/>
            <w:tcBorders>
              <w:bottom w:val="single" w:sz="4" w:space="0" w:color="auto"/>
            </w:tcBorders>
            <w:vAlign w:val="center"/>
          </w:tcPr>
          <w:p w:rsidR="003B7D27" w:rsidRPr="003B7D27" w:rsidRDefault="003B7D27" w:rsidP="00A757E1">
            <w:pPr>
              <w:rPr>
                <w:rFonts w:ascii="Times New Roman" w:hAnsi="Times New Roman"/>
                <w:b/>
                <w:color w:val="000000"/>
                <w:sz w:val="18"/>
                <w:szCs w:val="18"/>
              </w:rPr>
            </w:pPr>
            <w:r w:rsidRPr="003B7D27">
              <w:rPr>
                <w:rFonts w:ascii="Times New Roman" w:hAnsi="Times New Roman"/>
                <w:b/>
                <w:color w:val="000000"/>
                <w:sz w:val="18"/>
                <w:szCs w:val="18"/>
              </w:rPr>
              <w:t>Način dokazovanja (ponudnik v primeru izbora priloži eno izmed ustreznih dokazil):</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izjavo, da bo pri dobavi blaga izpolnil zahtevo, ali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navodila za doziranje.</w:t>
            </w:r>
          </w:p>
        </w:tc>
      </w:tr>
    </w:tbl>
    <w:p w:rsidR="00006203" w:rsidRPr="00006203" w:rsidRDefault="00006203" w:rsidP="00006203">
      <w:pPr>
        <w:spacing w:line="240" w:lineRule="auto"/>
        <w:rPr>
          <w:rFonts w:ascii="Times New Roman" w:hAnsi="Times New Roman"/>
          <w:color w:val="000000"/>
          <w:szCs w:val="22"/>
        </w:rPr>
      </w:pPr>
    </w:p>
    <w:p w:rsidR="00006203" w:rsidRPr="00006203" w:rsidRDefault="00006203" w:rsidP="00006203">
      <w:pPr>
        <w:spacing w:line="240" w:lineRule="auto"/>
        <w:rPr>
          <w:rFonts w:ascii="Times New Roman" w:hAnsi="Times New Roman"/>
          <w:b/>
          <w:color w:val="000000"/>
          <w:szCs w:val="22"/>
        </w:rPr>
      </w:pPr>
      <w:r w:rsidRPr="00006203">
        <w:rPr>
          <w:rFonts w:ascii="Times New Roman" w:hAnsi="Times New Roman"/>
          <w:b/>
          <w:color w:val="000000"/>
          <w:szCs w:val="22"/>
        </w:rPr>
        <w:t>Opomba:</w:t>
      </w:r>
    </w:p>
    <w:p w:rsidR="00006203" w:rsidRPr="00006203" w:rsidRDefault="00006203" w:rsidP="00006203">
      <w:pPr>
        <w:tabs>
          <w:tab w:val="center" w:pos="4536"/>
          <w:tab w:val="right" w:pos="9072"/>
        </w:tabs>
        <w:spacing w:line="240" w:lineRule="auto"/>
        <w:rPr>
          <w:rFonts w:ascii="Times New Roman" w:eastAsia="Calibri" w:hAnsi="Times New Roman"/>
          <w:sz w:val="18"/>
          <w:szCs w:val="18"/>
          <w:lang w:eastAsia="en-US"/>
        </w:rPr>
      </w:pPr>
      <w:r w:rsidRPr="00006203">
        <w:rPr>
          <w:rFonts w:ascii="Times New Roman" w:eastAsia="Calibri" w:hAnsi="Times New Roman"/>
          <w:noProof/>
          <w:sz w:val="18"/>
          <w:szCs w:val="18"/>
        </w:rPr>
        <mc:AlternateContent>
          <mc:Choice Requires="wps">
            <w:drawing>
              <wp:anchor distT="0" distB="0" distL="114300" distR="114300" simplePos="0" relativeHeight="251653120" behindDoc="0" locked="0" layoutInCell="1" allowOverlap="1" wp14:anchorId="6EBE317E" wp14:editId="117D97C0">
                <wp:simplePos x="0" y="0"/>
                <wp:positionH relativeFrom="column">
                  <wp:posOffset>-14656</wp:posOffset>
                </wp:positionH>
                <wp:positionV relativeFrom="paragraph">
                  <wp:posOffset>77826</wp:posOffset>
                </wp:positionV>
                <wp:extent cx="5786196" cy="0"/>
                <wp:effectExtent l="38100" t="38100" r="62230" b="95250"/>
                <wp:wrapNone/>
                <wp:docPr id="146" name="Raven povezovalnik 146"/>
                <wp:cNvGraphicFramePr/>
                <a:graphic xmlns:a="http://schemas.openxmlformats.org/drawingml/2006/main">
                  <a:graphicData uri="http://schemas.microsoft.com/office/word/2010/wordprocessingShape">
                    <wps:wsp>
                      <wps:cNvCnPr/>
                      <wps:spPr>
                        <a:xfrm>
                          <a:off x="0" y="0"/>
                          <a:ext cx="5786196"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w14:anchorId="05FB51A9" id="Raven povezovalnik 146"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pt,6.15pt" to="454.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" strokecolor="windowText" strokeweight="2pt">
                <v:shadow on="t" color="black" opacity="24903f" origin=",.5" offset="0,.55556mm"/>
              </v:line>
            </w:pict>
          </mc:Fallback>
        </mc:AlternateContent>
      </w:r>
    </w:p>
    <w:p w:rsidR="00006203" w:rsidRPr="00006203" w:rsidRDefault="00006203" w:rsidP="00006203">
      <w:pPr>
        <w:tabs>
          <w:tab w:val="center" w:pos="4536"/>
          <w:tab w:val="right" w:pos="9072"/>
        </w:tabs>
        <w:spacing w:line="240" w:lineRule="auto"/>
        <w:rPr>
          <w:rFonts w:ascii="Times New Roman" w:eastAsia="Calibri" w:hAnsi="Times New Roman"/>
          <w:sz w:val="18"/>
          <w:szCs w:val="18"/>
          <w:lang w:eastAsia="en-US"/>
        </w:rPr>
      </w:pPr>
      <w:r w:rsidRPr="00006203">
        <w:rPr>
          <w:rFonts w:ascii="Times New Roman" w:eastAsia="Calibri" w:hAnsi="Times New Roman"/>
          <w:sz w:val="18"/>
          <w:szCs w:val="18"/>
          <w:vertAlign w:val="superscript"/>
          <w:lang w:eastAsia="en-US"/>
        </w:rPr>
        <w:t>1</w:t>
      </w:r>
      <w:r w:rsidRPr="00006203">
        <w:rPr>
          <w:rFonts w:ascii="Times New Roman" w:eastAsia="Calibri" w:hAnsi="Times New Roman"/>
          <w:sz w:val="18"/>
          <w:szCs w:val="18"/>
          <w:lang w:eastAsia="en-US"/>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32" w:history="1">
        <w:r w:rsidRPr="00006203">
          <w:rPr>
            <w:rFonts w:ascii="Times New Roman" w:eastAsia="Calibri" w:hAnsi="Times New Roman"/>
            <w:color w:val="0000FF"/>
            <w:sz w:val="18"/>
            <w:szCs w:val="18"/>
            <w:u w:val="single"/>
            <w:lang w:eastAsia="en-US"/>
          </w:rPr>
          <w:t>http://eurlex.europa.eu/LexUriServ/LexUriServ.do?uri=CELEX:32008R1272:SL:NOT</w:t>
        </w:r>
      </w:hyperlink>
      <w:r w:rsidRPr="00006203">
        <w:rPr>
          <w:rFonts w:ascii="Times New Roman" w:eastAsia="Calibri" w:hAnsi="Times New Roman"/>
          <w:sz w:val="18"/>
          <w:szCs w:val="18"/>
          <w:lang w:eastAsia="en-US"/>
        </w:rPr>
        <w:t>.</w:t>
      </w:r>
    </w:p>
    <w:p w:rsidR="00006203" w:rsidRPr="00006203" w:rsidRDefault="00006203" w:rsidP="00006203">
      <w:pPr>
        <w:spacing w:line="240" w:lineRule="auto"/>
        <w:rPr>
          <w:rFonts w:ascii="Times New Roman" w:hAnsi="Times New Roman"/>
          <w:color w:val="000000"/>
          <w:szCs w:val="22"/>
        </w:rPr>
      </w:pPr>
    </w:p>
    <w:p w:rsidR="00621C14" w:rsidRPr="00621C14" w:rsidRDefault="00621C14" w:rsidP="00006203">
      <w:pPr>
        <w:spacing w:line="240" w:lineRule="auto"/>
        <w:rPr>
          <w:rFonts w:ascii="Times New Roman" w:hAnsi="Times New Roman"/>
          <w:b/>
          <w:color w:val="FF0000"/>
          <w:szCs w:val="22"/>
          <w:u w:val="single"/>
        </w:rPr>
      </w:pPr>
    </w:p>
    <w:p w:rsidR="00621C14" w:rsidRDefault="00621C14" w:rsidP="00006203">
      <w:pPr>
        <w:spacing w:line="240" w:lineRule="auto"/>
        <w:rPr>
          <w:rFonts w:ascii="Times New Roman" w:hAnsi="Times New Roman"/>
          <w:b/>
          <w:color w:val="FF0000"/>
          <w:szCs w:val="22"/>
        </w:rPr>
      </w:pPr>
    </w:p>
    <w:p w:rsidR="00621C14" w:rsidRPr="00006203" w:rsidRDefault="00621C14" w:rsidP="00006203">
      <w:pPr>
        <w:spacing w:line="240" w:lineRule="auto"/>
        <w:rPr>
          <w:rFonts w:ascii="Times New Roman" w:hAnsi="Times New Roman"/>
          <w:b/>
          <w:color w:val="FF0000"/>
          <w:szCs w:val="22"/>
        </w:rPr>
      </w:pPr>
    </w:p>
    <w:p w:rsidR="00006203" w:rsidRPr="00006203" w:rsidRDefault="00006203" w:rsidP="00006203">
      <w:pPr>
        <w:spacing w:line="240" w:lineRule="auto"/>
        <w:rPr>
          <w:rFonts w:ascii="Times New Roman" w:hAnsi="Times New Roman"/>
          <w:color w:val="000000"/>
          <w:szCs w:val="22"/>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D173EA" w:rsidRDefault="00D173EA" w:rsidP="00C23E5F">
      <w:pPr>
        <w:spacing w:line="240" w:lineRule="auto"/>
        <w:rPr>
          <w:lang w:eastAsia="en-US"/>
        </w:rPr>
      </w:pPr>
    </w:p>
    <w:p w:rsidR="00D173EA" w:rsidRDefault="00D173EA" w:rsidP="005325C8">
      <w:pPr>
        <w:rPr>
          <w:lang w:eastAsia="en-US"/>
        </w:rPr>
      </w:pPr>
    </w:p>
    <w:p w:rsidR="00D173EA" w:rsidRDefault="00D173EA" w:rsidP="005325C8">
      <w:pPr>
        <w:rPr>
          <w:lang w:eastAsia="en-US"/>
        </w:rPr>
      </w:pPr>
    </w:p>
    <w:p w:rsidR="00D173EA" w:rsidRDefault="00D173EA" w:rsidP="005325C8">
      <w:pPr>
        <w:rPr>
          <w:lang w:eastAsia="en-US"/>
        </w:rPr>
      </w:pPr>
    </w:p>
    <w:p w:rsidR="00D173EA" w:rsidRDefault="00D173EA" w:rsidP="005325C8">
      <w:pPr>
        <w:rPr>
          <w:lang w:eastAsia="en-US"/>
        </w:rPr>
      </w:pPr>
    </w:p>
    <w:p w:rsidR="00D173EA" w:rsidRDefault="00D173EA" w:rsidP="005325C8">
      <w:pPr>
        <w:rPr>
          <w:lang w:eastAsia="en-US"/>
        </w:rPr>
      </w:pPr>
    </w:p>
    <w:p w:rsidR="009E04DF" w:rsidRDefault="009E04DF" w:rsidP="005325C8">
      <w:pPr>
        <w:rPr>
          <w:lang w:eastAsia="en-US"/>
        </w:rPr>
      </w:pPr>
    </w:p>
    <w:p w:rsidR="006C78AD" w:rsidRDefault="006C78AD" w:rsidP="005325C8">
      <w:pPr>
        <w:rPr>
          <w:lang w:eastAsia="en-US"/>
        </w:rPr>
      </w:pPr>
    </w:p>
    <w:p w:rsidR="006C78AD" w:rsidRDefault="006C78AD" w:rsidP="005325C8">
      <w:pPr>
        <w:rPr>
          <w:lang w:eastAsia="en-US"/>
        </w:rPr>
      </w:pPr>
    </w:p>
    <w:p w:rsidR="006C78AD" w:rsidRDefault="006C78AD" w:rsidP="005325C8">
      <w:pPr>
        <w:rPr>
          <w:lang w:eastAsia="en-US"/>
        </w:rPr>
      </w:pPr>
    </w:p>
    <w:p w:rsidR="006C78AD" w:rsidRDefault="006C78AD" w:rsidP="005325C8">
      <w:pPr>
        <w:rPr>
          <w:lang w:eastAsia="en-US"/>
        </w:rPr>
      </w:pPr>
    </w:p>
    <w:p w:rsidR="00182FF5" w:rsidRDefault="00182FF5" w:rsidP="005325C8">
      <w:pPr>
        <w:rPr>
          <w:lang w:eastAsia="en-US"/>
        </w:rPr>
      </w:pPr>
    </w:p>
    <w:p w:rsidR="005F0E78" w:rsidRDefault="005F0E78" w:rsidP="005325C8">
      <w:pPr>
        <w:rPr>
          <w:lang w:eastAsia="en-US"/>
        </w:rPr>
      </w:pPr>
    </w:p>
    <w:p w:rsidR="005F0E78" w:rsidRDefault="005F0E78" w:rsidP="005325C8">
      <w:pPr>
        <w:rPr>
          <w:lang w:eastAsia="en-US"/>
        </w:rPr>
      </w:pPr>
    </w:p>
    <w:p w:rsidR="00604FDB" w:rsidRDefault="00604FDB" w:rsidP="005325C8">
      <w:pPr>
        <w:rPr>
          <w:lang w:eastAsia="en-US"/>
        </w:rPr>
      </w:pPr>
    </w:p>
    <w:p w:rsidR="00F5135F" w:rsidRDefault="00F5135F" w:rsidP="005325C8">
      <w:pPr>
        <w:rPr>
          <w:lang w:eastAsia="en-US"/>
        </w:rPr>
      </w:pPr>
    </w:p>
    <w:p w:rsidR="00F5135F" w:rsidRDefault="00F5135F" w:rsidP="005325C8">
      <w:pPr>
        <w:rPr>
          <w:lang w:eastAsia="en-US"/>
        </w:rPr>
      </w:pPr>
    </w:p>
    <w:p w:rsidR="00F5135F" w:rsidRDefault="00F5135F" w:rsidP="005325C8">
      <w:pPr>
        <w:rPr>
          <w:lang w:eastAsia="en-US"/>
        </w:rPr>
      </w:pPr>
    </w:p>
    <w:p w:rsidR="00A52798" w:rsidRDefault="00A52798" w:rsidP="005325C8">
      <w:pPr>
        <w:rPr>
          <w:lang w:eastAsia="en-US"/>
        </w:rPr>
      </w:pPr>
    </w:p>
    <w:p w:rsidR="00A52798" w:rsidRDefault="00A52798"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4C2EFF" w:rsidP="005325C8">
      <w:pPr>
        <w:rPr>
          <w:lang w:eastAsia="en-US"/>
        </w:rPr>
      </w:pPr>
    </w:p>
    <w:p w:rsidR="004C2EFF" w:rsidRDefault="00227A18" w:rsidP="005325C8">
      <w:pPr>
        <w:rPr>
          <w:lang w:eastAsia="en-US"/>
        </w:rPr>
      </w:pPr>
      <w:r>
        <w:rPr>
          <w:noProof/>
        </w:rPr>
        <mc:AlternateContent>
          <mc:Choice Requires="wps">
            <w:drawing>
              <wp:anchor distT="0" distB="0" distL="114300" distR="114300" simplePos="0" relativeHeight="251665408" behindDoc="1" locked="0" layoutInCell="1" allowOverlap="1" wp14:anchorId="4FDE7E0B" wp14:editId="259656EC">
                <wp:simplePos x="0" y="0"/>
                <wp:positionH relativeFrom="column">
                  <wp:posOffset>1461742</wp:posOffset>
                </wp:positionH>
                <wp:positionV relativeFrom="paragraph">
                  <wp:posOffset>139093</wp:posOffset>
                </wp:positionV>
                <wp:extent cx="2800350" cy="286247"/>
                <wp:effectExtent l="0" t="0" r="19050" b="19050"/>
                <wp:wrapNone/>
                <wp:docPr id="4" name="Pravokotnik 4"/>
                <wp:cNvGraphicFramePr/>
                <a:graphic xmlns:a="http://schemas.openxmlformats.org/drawingml/2006/main">
                  <a:graphicData uri="http://schemas.microsoft.com/office/word/2010/wordprocessingShape">
                    <wps:wsp>
                      <wps:cNvSpPr/>
                      <wps:spPr>
                        <a:xfrm>
                          <a:off x="0" y="0"/>
                          <a:ext cx="2800350" cy="286247"/>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596F9" id="Pravokotnik 4" o:spid="_x0000_s1026" style="position:absolute;margin-left:115.1pt;margin-top:10.95pt;width:220.5pt;height:22.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" fillcolor="white [3201]" strokecolor="#9d90a0 [3209]" strokeweight="2pt"/>
            </w:pict>
          </mc:Fallback>
        </mc:AlternateContent>
      </w:r>
    </w:p>
    <w:p w:rsidR="00143C17" w:rsidRPr="00D173EA" w:rsidRDefault="00A52798" w:rsidP="007D51BF">
      <w:pPr>
        <w:pStyle w:val="Naslov1"/>
        <w:numPr>
          <w:ilvl w:val="0"/>
          <w:numId w:val="45"/>
        </w:numPr>
        <w:jc w:val="center"/>
        <w:rPr>
          <w:sz w:val="24"/>
          <w:szCs w:val="24"/>
          <w:lang w:eastAsia="en-US"/>
        </w:rPr>
      </w:pPr>
      <w:bookmarkStart w:id="66" w:name="_Toc23841202"/>
      <w:r w:rsidRPr="00D173EA">
        <w:rPr>
          <w:sz w:val="24"/>
          <w:szCs w:val="24"/>
        </w:rPr>
        <w:t>oBRAZCI IN DOKAZILA</w:t>
      </w:r>
      <w:bookmarkEnd w:id="66"/>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39436F" w:rsidRDefault="0039436F">
      <w:pPr>
        <w:spacing w:after="200"/>
        <w:jc w:val="left"/>
        <w:rPr>
          <w:lang w:eastAsia="en-US"/>
        </w:rPr>
      </w:pPr>
      <w:r>
        <w:rPr>
          <w:lang w:eastAsia="en-US"/>
        </w:rPr>
        <w:br w:type="page"/>
      </w:r>
    </w:p>
    <w:p w:rsidR="005325C8" w:rsidRDefault="0011359A" w:rsidP="0039436F">
      <w:pPr>
        <w:spacing w:after="200"/>
        <w:jc w:val="left"/>
        <w:rPr>
          <w:lang w:eastAsia="en-US"/>
        </w:rPr>
      </w:pPr>
      <w:r w:rsidRPr="001853F7">
        <w:rPr>
          <w:rFonts w:ascii="Times New Roman" w:hAnsi="Times New Roman"/>
          <w:b/>
          <w:noProof/>
        </w:rPr>
        <w:lastRenderedPageBreak/>
        <mc:AlternateContent>
          <mc:Choice Requires="wps">
            <w:drawing>
              <wp:anchor distT="0" distB="0" distL="114300" distR="114300" simplePos="0" relativeHeight="251628544" behindDoc="1" locked="0" layoutInCell="1" allowOverlap="1" wp14:anchorId="26B3F632" wp14:editId="60F8B1CE">
                <wp:simplePos x="0" y="0"/>
                <wp:positionH relativeFrom="column">
                  <wp:posOffset>5015230</wp:posOffset>
                </wp:positionH>
                <wp:positionV relativeFrom="paragraph">
                  <wp:posOffset>43180</wp:posOffset>
                </wp:positionV>
                <wp:extent cx="657860" cy="276225"/>
                <wp:effectExtent l="57150" t="38100" r="85090" b="104775"/>
                <wp:wrapNone/>
                <wp:docPr id="1" name="Pravokotnik 1"/>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A26436" w:rsidRDefault="00E54F5A" w:rsidP="0011359A">
                            <w:pPr>
                              <w:rPr>
                                <w:rFonts w:ascii="Times New Roman" w:hAnsi="Times New Roman"/>
                                <w:b/>
                              </w:rPr>
                            </w:pPr>
                            <w:r w:rsidRPr="00A26436">
                              <w:rPr>
                                <w:rFonts w:ascii="Times New Roman" w:hAnsi="Times New Roman"/>
                                <w:b/>
                              </w:rPr>
                              <w:t>OBR-1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3F632" id="Pravokotnik 1" o:spid="_x0000_s1028" style="position:absolute;margin-left:394.9pt;margin-top:3.4pt;width:51.8pt;height:2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" fillcolor="#a1d1ff" strokecolor="#5d9acf">
                <v:fill color2="#e4f2ff" rotate="t" angle="180" colors="0 #a1d1ff;22938f #bddeff;1 #e4f2ff" focus="100%" type="gradient"/>
                <v:shadow on="t" color="black" opacity="24903f" origin=",.5" offset="0,.55556mm"/>
                <v:textbox>
                  <w:txbxContent>
                    <w:p w:rsidR="00E54F5A" w:rsidRPr="00A26436" w:rsidRDefault="00E54F5A" w:rsidP="0011359A">
                      <w:pPr>
                        <w:rPr>
                          <w:rFonts w:ascii="Times New Roman" w:hAnsi="Times New Roman"/>
                          <w:b/>
                        </w:rPr>
                      </w:pPr>
                      <w:r w:rsidRPr="00A26436">
                        <w:rPr>
                          <w:rFonts w:ascii="Times New Roman" w:hAnsi="Times New Roman"/>
                          <w:b/>
                        </w:rPr>
                        <w:t>OBR-1</w:t>
                      </w:r>
                    </w:p>
                  </w:txbxContent>
                </v:textbox>
              </v:rect>
            </w:pict>
          </mc:Fallback>
        </mc:AlternateContent>
      </w:r>
    </w:p>
    <w:p w:rsidR="0011359A" w:rsidRDefault="0011359A" w:rsidP="005325C8">
      <w:pPr>
        <w:rPr>
          <w:lang w:eastAsia="en-US"/>
        </w:rPr>
      </w:pPr>
    </w:p>
    <w:p w:rsidR="00E461D7" w:rsidRDefault="00E461D7" w:rsidP="00E461D7">
      <w:pPr>
        <w:spacing w:line="240" w:lineRule="auto"/>
        <w:jc w:val="center"/>
        <w:rPr>
          <w:rFonts w:ascii="Times New Roman" w:eastAsia="Arial" w:hAnsi="Times New Roman"/>
          <w:b/>
        </w:rPr>
      </w:pPr>
    </w:p>
    <w:p w:rsidR="00AF5975" w:rsidRPr="007A7C2D" w:rsidRDefault="007A7C2D" w:rsidP="007A7C2D">
      <w:pPr>
        <w:spacing w:line="240" w:lineRule="auto"/>
        <w:rPr>
          <w:rFonts w:ascii="Times New Roman" w:eastAsia="Arial" w:hAnsi="Times New Roman"/>
          <w:b/>
          <w:bCs/>
        </w:rPr>
      </w:pPr>
      <w:r>
        <w:rPr>
          <w:rFonts w:ascii="Times New Roman" w:eastAsia="Arial" w:hAnsi="Times New Roman"/>
          <w:b/>
        </w:rPr>
        <w:t>Predmet javnega naročila</w:t>
      </w:r>
      <w:r w:rsidR="00F45B86" w:rsidRPr="00F45B86">
        <w:rPr>
          <w:rFonts w:ascii="Times New Roman" w:eastAsia="Arial" w:hAnsi="Times New Roman"/>
          <w:b/>
        </w:rPr>
        <w:t xml:space="preserve">: </w:t>
      </w:r>
      <w:r w:rsidRPr="007A7C2D">
        <w:rPr>
          <w:rFonts w:ascii="Times New Roman" w:eastAsia="Arial" w:hAnsi="Times New Roman"/>
          <w:b/>
          <w:bCs/>
        </w:rPr>
        <w:t>»OKOLJU PRIJAZNE STORITVE ČIŠČENJA PROSTOR</w:t>
      </w:r>
      <w:r>
        <w:rPr>
          <w:rFonts w:ascii="Times New Roman" w:eastAsia="Arial" w:hAnsi="Times New Roman"/>
          <w:b/>
          <w:bCs/>
        </w:rPr>
        <w:t xml:space="preserve">OV DOMA DANICE VOGRINEC MARIBOR </w:t>
      </w:r>
      <w:r w:rsidR="005D2C51">
        <w:rPr>
          <w:rFonts w:ascii="Times New Roman" w:eastAsia="Arial" w:hAnsi="Times New Roman"/>
          <w:b/>
          <w:bCs/>
        </w:rPr>
        <w:t>za pogodbeno obdobje 2023-2026</w:t>
      </w:r>
      <w:r w:rsidRPr="007A7C2D">
        <w:rPr>
          <w:rFonts w:ascii="Times New Roman" w:eastAsia="Arial" w:hAnsi="Times New Roman"/>
          <w:b/>
          <w:bCs/>
        </w:rPr>
        <w:t>«</w:t>
      </w:r>
      <w:r>
        <w:rPr>
          <w:rFonts w:ascii="Times New Roman" w:eastAsia="Arial" w:hAnsi="Times New Roman"/>
          <w:b/>
          <w:bCs/>
        </w:rPr>
        <w:t xml:space="preserve"> </w:t>
      </w:r>
      <w:r w:rsidR="0093125D">
        <w:rPr>
          <w:rFonts w:ascii="Times New Roman" w:eastAsia="Arial" w:hAnsi="Times New Roman"/>
          <w:bCs/>
        </w:rPr>
        <w:t>številka objave JN_____/2023</w:t>
      </w:r>
      <w:r w:rsidR="008356DF" w:rsidRPr="008356DF">
        <w:rPr>
          <w:rFonts w:ascii="Times New Roman" w:eastAsia="Arial" w:hAnsi="Times New Roman"/>
          <w:bCs/>
        </w:rPr>
        <w:t xml:space="preserve"> z dne _____, UR l. EU</w:t>
      </w:r>
      <w:r w:rsidR="008A0B29" w:rsidRPr="008A0B29">
        <w:rPr>
          <w:rFonts w:ascii="Times New Roman" w:hAnsi="Times New Roman"/>
          <w:szCs w:val="22"/>
        </w:rPr>
        <w:t xml:space="preserve"> </w:t>
      </w:r>
      <w:r w:rsidR="008A0B29" w:rsidRPr="008A0B29">
        <w:rPr>
          <w:rFonts w:ascii="Times New Roman" w:eastAsia="Arial" w:hAnsi="Times New Roman"/>
          <w:bCs/>
        </w:rPr>
        <w:t>št._______________</w:t>
      </w:r>
    </w:p>
    <w:p w:rsidR="00AF5975" w:rsidRPr="008356DF" w:rsidRDefault="00AF5975" w:rsidP="00A30FFA">
      <w:pPr>
        <w:spacing w:line="240" w:lineRule="auto"/>
        <w:rPr>
          <w:rFonts w:ascii="Times New Roman" w:eastAsia="Arial" w:hAnsi="Times New Roman"/>
        </w:rPr>
      </w:pPr>
    </w:p>
    <w:p w:rsidR="00A26436" w:rsidRPr="003E0CF7" w:rsidRDefault="00A26436" w:rsidP="00A30FFA">
      <w:pPr>
        <w:spacing w:line="240" w:lineRule="auto"/>
        <w:rPr>
          <w:rFonts w:ascii="Times New Roman" w:hAnsi="Times New Roman"/>
        </w:rPr>
      </w:pPr>
      <w:r w:rsidRPr="003E0CF7">
        <w:rPr>
          <w:rFonts w:ascii="Times New Roman" w:eastAsia="Arial" w:hAnsi="Times New Roman"/>
          <w:b/>
        </w:rPr>
        <w:t>Ponudbo oddajamo:  (ozna</w:t>
      </w:r>
      <w:r w:rsidRPr="003E0CF7">
        <w:rPr>
          <w:rFonts w:ascii="Times New Roman" w:eastAsia="Calibri" w:hAnsi="Times New Roman"/>
          <w:b/>
        </w:rPr>
        <w:t>č</w:t>
      </w:r>
      <w:r w:rsidRPr="003E0CF7">
        <w:rPr>
          <w:rFonts w:ascii="Times New Roman" w:eastAsia="Arial" w:hAnsi="Times New Roman"/>
          <w:b/>
        </w:rPr>
        <w:t xml:space="preserve">i se z x) </w:t>
      </w:r>
    </w:p>
    <w:p w:rsidR="00A26436" w:rsidRDefault="00A26436" w:rsidP="00A30FFA">
      <w:pPr>
        <w:spacing w:line="240" w:lineRule="auto"/>
      </w:pPr>
      <w:r>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Default="00A26436" w:rsidP="00A30FFA">
            <w:r>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Pr>
          <w:rFonts w:ascii="Times New Roman" w:hAnsi="Times New Roman"/>
          <w:sz w:val="24"/>
        </w:rPr>
        <w:t xml:space="preserve"> </w:t>
      </w:r>
      <w:r w:rsidRPr="00A26436">
        <w:rPr>
          <w:rFonts w:ascii="Times New Roman" w:eastAsia="Arial" w:hAnsi="Times New Roman"/>
        </w:rPr>
        <w:t xml:space="preserve">Samostojno </w:t>
      </w:r>
    </w:p>
    <w:p w:rsidR="00A26436" w:rsidRPr="00A26436" w:rsidRDefault="00A26436" w:rsidP="00A30FFA">
      <w:pPr>
        <w:spacing w:line="240" w:lineRule="auto"/>
        <w:rPr>
          <w:rFonts w:ascii="Times New Roman" w:hAnsi="Times New Roman"/>
        </w:rPr>
      </w:pPr>
      <w:r w:rsidRPr="00A26436">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hAnsi="Times New Roman"/>
              </w:rPr>
            </w:pPr>
            <w:r w:rsidRPr="00A26436">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sidRPr="00A26436">
        <w:rPr>
          <w:rFonts w:ascii="Times New Roman" w:hAnsi="Times New Roman"/>
          <w:sz w:val="24"/>
        </w:rPr>
        <w:t xml:space="preserve"> </w:t>
      </w:r>
      <w:r w:rsidRPr="00A26436">
        <w:rPr>
          <w:rFonts w:ascii="Times New Roman" w:eastAsia="Arial" w:hAnsi="Times New Roman"/>
        </w:rPr>
        <w:t xml:space="preserve">Skupna ponudba </w:t>
      </w:r>
    </w:p>
    <w:p w:rsidR="00A26436" w:rsidRPr="00A26436" w:rsidRDefault="00A26436" w:rsidP="00A30FFA">
      <w:pPr>
        <w:spacing w:line="240" w:lineRule="auto"/>
        <w:rPr>
          <w:rFonts w:ascii="Times New Roman" w:hAnsi="Times New Roman"/>
        </w:rPr>
      </w:pPr>
      <w:r w:rsidRPr="00A26436">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eastAsia="Times New Roman" w:hAnsi="Times New Roman"/>
                <w:lang w:eastAsia="en-US"/>
              </w:rPr>
            </w:pPr>
          </w:p>
        </w:tc>
      </w:tr>
    </w:tbl>
    <w:p w:rsidR="00E461D7" w:rsidRDefault="00A26436" w:rsidP="00A30FFA">
      <w:pPr>
        <w:spacing w:line="240" w:lineRule="auto"/>
        <w:rPr>
          <w:rFonts w:ascii="Times New Roman" w:hAnsi="Times New Roman"/>
          <w:lang w:eastAsia="en-US"/>
        </w:rPr>
      </w:pPr>
      <w:r w:rsidRPr="00A26436">
        <w:rPr>
          <w:rFonts w:ascii="Times New Roman" w:hAnsi="Times New Roman"/>
          <w:lang w:eastAsia="en-US"/>
        </w:rPr>
        <w:t xml:space="preserve">  S podizvajalci</w:t>
      </w:r>
    </w:p>
    <w:p w:rsidR="0066086E" w:rsidRDefault="0066086E" w:rsidP="00A30FFA">
      <w:pPr>
        <w:spacing w:line="240" w:lineRule="auto"/>
        <w:rPr>
          <w:rFonts w:ascii="Times New Roman" w:hAnsi="Times New Roman"/>
          <w:lang w:eastAsia="en-US"/>
        </w:rPr>
      </w:pP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66086E" w:rsidRPr="00A26436" w:rsidTr="0066086E">
        <w:trPr>
          <w:trHeight w:val="293"/>
        </w:trPr>
        <w:tc>
          <w:tcPr>
            <w:tcW w:w="610" w:type="dxa"/>
            <w:tcBorders>
              <w:top w:val="single" w:sz="4" w:space="0" w:color="000000"/>
              <w:left w:val="single" w:sz="4" w:space="0" w:color="000000"/>
              <w:bottom w:val="single" w:sz="4" w:space="0" w:color="000000"/>
              <w:right w:val="single" w:sz="4" w:space="0" w:color="000000"/>
            </w:tcBorders>
          </w:tcPr>
          <w:p w:rsidR="0066086E" w:rsidRPr="00A26436" w:rsidRDefault="0066086E" w:rsidP="0066086E">
            <w:pPr>
              <w:rPr>
                <w:rFonts w:ascii="Times New Roman" w:eastAsia="Times New Roman" w:hAnsi="Times New Roman"/>
                <w:lang w:eastAsia="en-US"/>
              </w:rPr>
            </w:pPr>
          </w:p>
        </w:tc>
      </w:tr>
    </w:tbl>
    <w:p w:rsidR="0066086E" w:rsidRDefault="0066086E" w:rsidP="00A30FFA">
      <w:pPr>
        <w:spacing w:line="240" w:lineRule="auto"/>
        <w:rPr>
          <w:rFonts w:ascii="Times New Roman" w:hAnsi="Times New Roman"/>
          <w:lang w:eastAsia="en-US"/>
        </w:rPr>
      </w:pPr>
      <w:r>
        <w:rPr>
          <w:rFonts w:ascii="Times New Roman" w:hAnsi="Times New Roman"/>
          <w:lang w:eastAsia="en-US"/>
        </w:rPr>
        <w:t xml:space="preserve">  </w:t>
      </w:r>
      <w:r w:rsidRPr="0066086E">
        <w:rPr>
          <w:rFonts w:ascii="Times New Roman" w:hAnsi="Times New Roman"/>
          <w:lang w:eastAsia="en-US"/>
        </w:rPr>
        <w:t>Z zmogljivostjo drugih subjektov</w:t>
      </w:r>
    </w:p>
    <w:p w:rsidR="00026782" w:rsidRDefault="00026782" w:rsidP="005325C8">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07"/>
        <w:gridCol w:w="1203"/>
        <w:gridCol w:w="1702"/>
      </w:tblGrid>
      <w:tr w:rsidR="006E012A" w:rsidRPr="006E012A" w:rsidTr="00E461D7">
        <w:trPr>
          <w:trHeight w:val="222"/>
          <w:jc w:val="center"/>
        </w:trPr>
        <w:tc>
          <w:tcPr>
            <w:tcW w:w="5000" w:type="pct"/>
            <w:gridSpan w:val="3"/>
            <w:shd w:val="clear" w:color="auto" w:fill="C0D7EC" w:themeFill="accent2" w:themeFillTint="66"/>
            <w:vAlign w:val="center"/>
          </w:tcPr>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PODATKI O PONUDNIKU OZIROMA GOSPODARSKEM SUBJEKTU</w:t>
            </w:r>
          </w:p>
        </w:tc>
      </w:tr>
      <w:tr w:rsidR="006E012A" w:rsidRPr="006E012A" w:rsidTr="00D02720">
        <w:trPr>
          <w:trHeight w:val="36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4"/>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8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17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4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2"/>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4"/>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0"/>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 oseba za podpis pogodbe: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6"/>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8"/>
          <w:jc w:val="center"/>
        </w:trPr>
        <w:tc>
          <w:tcPr>
            <w:tcW w:w="3423" w:type="pct"/>
            <w:tcBorders>
              <w:bottom w:val="single" w:sz="4" w:space="0" w:color="auto"/>
            </w:tcBorders>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1577" w:type="pct"/>
            <w:gridSpan w:val="2"/>
            <w:tcBorders>
              <w:bottom w:val="single" w:sz="4" w:space="0" w:color="auto"/>
            </w:tcBorders>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0"/>
          <w:jc w:val="center"/>
        </w:trPr>
        <w:tc>
          <w:tcPr>
            <w:tcW w:w="3423" w:type="pct"/>
            <w:shd w:val="clear" w:color="auto" w:fill="FFFFFF"/>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obveščanje v postopku JN:</w:t>
            </w:r>
          </w:p>
        </w:tc>
        <w:tc>
          <w:tcPr>
            <w:tcW w:w="1577" w:type="pct"/>
            <w:gridSpan w:val="2"/>
            <w:shd w:val="clear" w:color="auto" w:fill="FFFFFF"/>
            <w:vAlign w:val="center"/>
          </w:tcPr>
          <w:p w:rsidR="006E012A" w:rsidRPr="00E461D7" w:rsidRDefault="006E012A" w:rsidP="006E012A">
            <w:pPr>
              <w:spacing w:line="240" w:lineRule="auto"/>
              <w:jc w:val="left"/>
              <w:rPr>
                <w:rFonts w:ascii="Times New Roman" w:hAnsi="Times New Roman"/>
                <w:b/>
                <w:sz w:val="20"/>
              </w:rPr>
            </w:pPr>
          </w:p>
        </w:tc>
      </w:tr>
      <w:tr w:rsidR="007A7C2D" w:rsidRPr="006E012A" w:rsidTr="00D02720">
        <w:trPr>
          <w:trHeight w:val="290"/>
          <w:jc w:val="center"/>
        </w:trPr>
        <w:tc>
          <w:tcPr>
            <w:tcW w:w="3423" w:type="pct"/>
            <w:shd w:val="clear" w:color="auto" w:fill="FFFFFF"/>
            <w:vAlign w:val="center"/>
          </w:tcPr>
          <w:p w:rsidR="007A7C2D" w:rsidRPr="00E461D7" w:rsidRDefault="007A7C2D" w:rsidP="006E012A">
            <w:pPr>
              <w:spacing w:line="240" w:lineRule="auto"/>
              <w:jc w:val="left"/>
              <w:rPr>
                <w:rFonts w:ascii="Times New Roman" w:eastAsia="Calibri" w:hAnsi="Times New Roman"/>
                <w:b/>
                <w:color w:val="000000"/>
                <w:sz w:val="20"/>
                <w:lang w:eastAsia="en-US"/>
              </w:rPr>
            </w:pPr>
            <w:r>
              <w:rPr>
                <w:rFonts w:ascii="Times New Roman" w:eastAsia="Calibri" w:hAnsi="Times New Roman"/>
                <w:b/>
                <w:color w:val="000000"/>
                <w:sz w:val="20"/>
                <w:lang w:eastAsia="en-US"/>
              </w:rPr>
              <w:t xml:space="preserve">Telefon </w:t>
            </w:r>
            <w:r w:rsidRPr="007A7C2D">
              <w:rPr>
                <w:rFonts w:ascii="Times New Roman" w:eastAsia="Calibri" w:hAnsi="Times New Roman"/>
                <w:b/>
                <w:color w:val="000000"/>
                <w:sz w:val="20"/>
                <w:lang w:eastAsia="en-US"/>
              </w:rPr>
              <w:t>kontaktne osebe za obveščanje v postopku JN:</w:t>
            </w:r>
          </w:p>
        </w:tc>
        <w:tc>
          <w:tcPr>
            <w:tcW w:w="1577" w:type="pct"/>
            <w:gridSpan w:val="2"/>
            <w:shd w:val="clear" w:color="auto" w:fill="FFFFFF"/>
            <w:vAlign w:val="center"/>
          </w:tcPr>
          <w:p w:rsidR="007A7C2D" w:rsidRPr="00E461D7" w:rsidRDefault="007A7C2D" w:rsidP="006E012A">
            <w:pPr>
              <w:spacing w:line="240" w:lineRule="auto"/>
              <w:jc w:val="left"/>
              <w:rPr>
                <w:rFonts w:ascii="Times New Roman" w:hAnsi="Times New Roman"/>
                <w:b/>
                <w:sz w:val="20"/>
              </w:rPr>
            </w:pPr>
          </w:p>
        </w:tc>
      </w:tr>
      <w:tr w:rsidR="006E012A" w:rsidRPr="006E012A" w:rsidTr="00D02720">
        <w:trPr>
          <w:trHeight w:val="570"/>
          <w:jc w:val="center"/>
        </w:trPr>
        <w:tc>
          <w:tcPr>
            <w:tcW w:w="3423" w:type="pct"/>
            <w:vAlign w:val="center"/>
          </w:tcPr>
          <w:p w:rsidR="006E012A" w:rsidRPr="00E461D7" w:rsidRDefault="006E012A" w:rsidP="006E012A">
            <w:pPr>
              <w:spacing w:line="240" w:lineRule="auto"/>
              <w:jc w:val="left"/>
              <w:rPr>
                <w:rFonts w:ascii="Times New Roman" w:hAnsi="Times New Roman"/>
                <w:b/>
                <w:sz w:val="20"/>
              </w:rPr>
            </w:pPr>
            <w:r w:rsidRPr="00E461D7">
              <w:rPr>
                <w:rFonts w:ascii="Times New Roman" w:hAnsi="Times New Roman"/>
                <w:b/>
                <w:sz w:val="20"/>
              </w:rPr>
              <w:t xml:space="preserve">Ponudnik je MSP* (označi)   </w:t>
            </w:r>
          </w:p>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 xml:space="preserve">*MSP: </w:t>
            </w:r>
            <w:proofErr w:type="spellStart"/>
            <w:r w:rsidRPr="00E461D7">
              <w:rPr>
                <w:rFonts w:ascii="Times New Roman" w:hAnsi="Times New Roman"/>
                <w:b/>
                <w:sz w:val="20"/>
              </w:rPr>
              <w:t>mikro</w:t>
            </w:r>
            <w:proofErr w:type="spellEnd"/>
            <w:r w:rsidRPr="00E461D7">
              <w:rPr>
                <w:rFonts w:ascii="Times New Roman" w:hAnsi="Times New Roman"/>
                <w:b/>
                <w:sz w:val="20"/>
              </w:rPr>
              <w:t>, mala in srednja velika podjetja kot so opredeljena v Priporočilu Komisije 2003/361/ES¹</w:t>
            </w:r>
            <w:r w:rsidRPr="00E461D7">
              <w:rPr>
                <w:rFonts w:ascii="Times New Roman" w:hAnsi="Times New Roman"/>
                <w:sz w:val="20"/>
              </w:rPr>
              <w:t xml:space="preserve">    </w:t>
            </w:r>
          </w:p>
        </w:tc>
        <w:tc>
          <w:tcPr>
            <w:tcW w:w="653"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DA</w:t>
            </w:r>
          </w:p>
        </w:tc>
        <w:tc>
          <w:tcPr>
            <w:tcW w:w="924"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NE</w:t>
            </w:r>
          </w:p>
        </w:tc>
      </w:tr>
    </w:tbl>
    <w:p w:rsidR="0011359A" w:rsidRPr="006E012A" w:rsidRDefault="00410005" w:rsidP="005325C8">
      <w:pPr>
        <w:rPr>
          <w:rFonts w:ascii="Times New Roman" w:hAnsi="Times New Roman"/>
          <w:sz w:val="18"/>
        </w:rPr>
      </w:pPr>
      <w:r w:rsidRPr="00410005">
        <w:rPr>
          <w:rFonts w:ascii="Times New Roman" w:hAnsi="Times New Roman"/>
          <w:sz w:val="18"/>
        </w:rPr>
        <w:t xml:space="preserve">¹PRIPOROČILO KOMISIJE z dne 6. Maja 2003 o definiciji </w:t>
      </w:r>
      <w:proofErr w:type="spellStart"/>
      <w:r w:rsidRPr="00410005">
        <w:rPr>
          <w:rFonts w:ascii="Times New Roman" w:hAnsi="Times New Roman"/>
          <w:sz w:val="18"/>
        </w:rPr>
        <w:t>mikro</w:t>
      </w:r>
      <w:proofErr w:type="spellEnd"/>
      <w:r w:rsidRPr="00410005">
        <w:rPr>
          <w:rFonts w:ascii="Times New Roman" w:hAnsi="Times New Roman"/>
          <w:sz w:val="18"/>
        </w:rPr>
        <w:t>, malih in srednje velikih podjetij (notificirano pod dokumentarno številko K(2003) 1422), 2003/361/ES; Ur. l. EU, L 124, 20.5.2003.</w:t>
      </w:r>
    </w:p>
    <w:p w:rsidR="006E012A" w:rsidRDefault="006E012A" w:rsidP="005325C8">
      <w:pPr>
        <w:rPr>
          <w:rFonts w:ascii="Times New Roman" w:hAnsi="Times New Roman"/>
          <w:sz w:val="18"/>
          <w:szCs w:val="18"/>
          <w:lang w:eastAsia="en-US"/>
        </w:rPr>
      </w:pPr>
    </w:p>
    <w:p w:rsidR="00E461D7" w:rsidRDefault="00E461D7" w:rsidP="005325C8">
      <w:pPr>
        <w:rPr>
          <w:rFonts w:ascii="Times New Roman" w:hAnsi="Times New Roman"/>
          <w:lang w:eastAsia="en-US"/>
        </w:rPr>
      </w:pPr>
    </w:p>
    <w:p w:rsidR="008B57B4" w:rsidRPr="008B57B4" w:rsidRDefault="008B57B4" w:rsidP="005325C8">
      <w:pPr>
        <w:rPr>
          <w:rFonts w:ascii="Times New Roman" w:hAnsi="Times New Roman"/>
          <w:lang w:eastAsia="en-US"/>
        </w:rPr>
      </w:pPr>
      <w:r w:rsidRPr="008B57B4">
        <w:rPr>
          <w:rFonts w:ascii="Times New Roman" w:hAnsi="Times New Roman"/>
          <w:lang w:eastAsia="en-US"/>
        </w:rPr>
        <w:t xml:space="preserve">Datum:__________________                                       Žig in podpis ponudnika: __________________    </w:t>
      </w:r>
    </w:p>
    <w:p w:rsidR="00E90334" w:rsidRDefault="00E90334" w:rsidP="00EF5ACE">
      <w:pPr>
        <w:pBdr>
          <w:bottom w:val="single" w:sz="4" w:space="0" w:color="000000"/>
        </w:pBdr>
      </w:pPr>
    </w:p>
    <w:p w:rsidR="007A7C2D" w:rsidRDefault="007A7C2D" w:rsidP="00EF5ACE">
      <w:pPr>
        <w:pBdr>
          <w:bottom w:val="single" w:sz="4" w:space="0" w:color="000000"/>
        </w:pBdr>
      </w:pPr>
    </w:p>
    <w:p w:rsidR="007A7C2D" w:rsidRDefault="007A7C2D" w:rsidP="00EF5ACE">
      <w:pPr>
        <w:pBdr>
          <w:bottom w:val="single" w:sz="4" w:space="0" w:color="000000"/>
        </w:pBdr>
      </w:pPr>
    </w:p>
    <w:p w:rsidR="00E90334" w:rsidRDefault="00401A68" w:rsidP="005325C8">
      <w:pPr>
        <w:rPr>
          <w:rFonts w:ascii="Times New Roman" w:hAnsi="Times New Roman"/>
          <w:sz w:val="18"/>
        </w:rPr>
      </w:pPr>
      <w:r>
        <w:rPr>
          <w:rFonts w:ascii="Times New Roman" w:hAnsi="Times New Roman"/>
          <w:b/>
          <w:bCs/>
          <w:sz w:val="18"/>
        </w:rPr>
        <w:t>N</w:t>
      </w:r>
      <w:r w:rsidR="00EF5ACE" w:rsidRPr="00EF5ACE">
        <w:rPr>
          <w:rFonts w:ascii="Times New Roman" w:hAnsi="Times New Roman"/>
          <w:b/>
          <w:bCs/>
          <w:sz w:val="18"/>
        </w:rPr>
        <w:t>avodilo</w:t>
      </w:r>
      <w:r w:rsidR="00EF5ACE" w:rsidRPr="00EF5ACE">
        <w:rPr>
          <w:rFonts w:ascii="Times New Roman" w:hAnsi="Times New Roman"/>
          <w:b/>
          <w:sz w:val="18"/>
        </w:rPr>
        <w:t xml:space="preserve">: </w:t>
      </w:r>
      <w:r w:rsidR="00EF5ACE" w:rsidRPr="00EF5ACE">
        <w:rPr>
          <w:rFonts w:ascii="Times New Roman" w:hAnsi="Times New Roman"/>
          <w:sz w:val="18"/>
        </w:rPr>
        <w:t xml:space="preserve">Obrazec št. 1 </w:t>
      </w:r>
      <w:bookmarkStart w:id="67" w:name="_Hlk521680022"/>
      <w:r w:rsidR="00EF5ACE" w:rsidRPr="00EF5ACE">
        <w:rPr>
          <w:rFonts w:ascii="Times New Roman" w:hAnsi="Times New Roman"/>
          <w:sz w:val="18"/>
        </w:rPr>
        <w:t>se izpolni, datira in podpiše.</w:t>
      </w:r>
      <w:bookmarkEnd w:id="67"/>
      <w:r w:rsidR="00EF5ACE" w:rsidRPr="00EF5ACE">
        <w:rPr>
          <w:rFonts w:ascii="Times New Roman" w:hAnsi="Times New Roman"/>
          <w:b/>
          <w:szCs w:val="22"/>
        </w:rPr>
        <w:t xml:space="preserve"> </w:t>
      </w:r>
      <w:r w:rsidR="00EF5ACE" w:rsidRPr="00EF5ACE">
        <w:rPr>
          <w:rFonts w:ascii="Times New Roman" w:hAnsi="Times New Roman"/>
          <w:sz w:val="18"/>
        </w:rPr>
        <w:t xml:space="preserve">Ponudnik v informacijskem sistemu e-JN pod rubriko Dokumenti v razdelek »Druge priloge« naloži skeniran obrazec v pdf. obliki. </w:t>
      </w:r>
      <w:r w:rsidR="00E461D7" w:rsidRPr="00E461D7">
        <w:rPr>
          <w:rFonts w:ascii="Times New Roman" w:hAnsi="Times New Roman"/>
          <w:sz w:val="18"/>
        </w:rPr>
        <w:t>V primeru skupne ponudbe obrazec izpolni vsak partner v skupni ponudbi.</w:t>
      </w:r>
      <w:r w:rsidR="00FA155B">
        <w:rPr>
          <w:rFonts w:ascii="Times New Roman" w:hAnsi="Times New Roman"/>
          <w:sz w:val="18"/>
        </w:rPr>
        <w:t xml:space="preserve"> </w:t>
      </w:r>
    </w:p>
    <w:p w:rsidR="006805F2" w:rsidRDefault="00E90334" w:rsidP="008B32D7">
      <w:pPr>
        <w:spacing w:after="200"/>
        <w:jc w:val="left"/>
        <w:rPr>
          <w:rFonts w:ascii="Times New Roman" w:hAnsi="Times New Roman"/>
          <w:sz w:val="18"/>
        </w:rPr>
      </w:pPr>
      <w:r>
        <w:rPr>
          <w:rFonts w:ascii="Times New Roman" w:hAnsi="Times New Roman"/>
          <w:sz w:val="18"/>
        </w:rPr>
        <w:br w:type="page"/>
      </w:r>
    </w:p>
    <w:p w:rsidR="00C363D8" w:rsidRPr="008B57B4" w:rsidRDefault="00E461D7" w:rsidP="005325C8">
      <w:pPr>
        <w:rPr>
          <w:rFonts w:ascii="Times New Roman" w:hAnsi="Times New Roman"/>
          <w:sz w:val="18"/>
        </w:rPr>
      </w:pPr>
      <w:r w:rsidRPr="00380528">
        <w:rPr>
          <w:rFonts w:ascii="Times New Roman" w:hAnsi="Times New Roman"/>
          <w:b/>
          <w:noProof/>
          <w:sz w:val="24"/>
          <w:szCs w:val="24"/>
        </w:rPr>
        <w:lastRenderedPageBreak/>
        <mc:AlternateContent>
          <mc:Choice Requires="wps">
            <w:drawing>
              <wp:anchor distT="0" distB="0" distL="114300" distR="114300" simplePos="0" relativeHeight="251630592" behindDoc="1" locked="0" layoutInCell="1" allowOverlap="1" wp14:anchorId="00053704" wp14:editId="631C3C8A">
                <wp:simplePos x="0" y="0"/>
                <wp:positionH relativeFrom="column">
                  <wp:posOffset>5124450</wp:posOffset>
                </wp:positionH>
                <wp:positionV relativeFrom="paragraph">
                  <wp:posOffset>36830</wp:posOffset>
                </wp:positionV>
                <wp:extent cx="657860" cy="276225"/>
                <wp:effectExtent l="57150" t="38100" r="85090" b="104775"/>
                <wp:wrapNone/>
                <wp:docPr id="9" name="Pravokotnik 9"/>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A26436" w:rsidRDefault="00E54F5A" w:rsidP="00AF5975">
                            <w:pPr>
                              <w:rPr>
                                <w:rFonts w:ascii="Times New Roman" w:hAnsi="Times New Roman"/>
                                <w:b/>
                              </w:rPr>
                            </w:pPr>
                            <w:r>
                              <w:rPr>
                                <w:rFonts w:ascii="Times New Roman" w:hAnsi="Times New Roman"/>
                                <w:b/>
                              </w:rPr>
                              <w:t>OBR-2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053704" id="Pravokotnik 9" o:spid="_x0000_s1029" style="position:absolute;left:0;text-align:left;margin-left:403.5pt;margin-top:2.9pt;width:51.8pt;height:21.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E54F5A" w:rsidRPr="00A26436" w:rsidRDefault="00E54F5A" w:rsidP="00AF5975">
                      <w:pPr>
                        <w:rPr>
                          <w:rFonts w:ascii="Times New Roman" w:hAnsi="Times New Roman"/>
                          <w:b/>
                        </w:rPr>
                      </w:pPr>
                      <w:r>
                        <w:rPr>
                          <w:rFonts w:ascii="Times New Roman" w:hAnsi="Times New Roman"/>
                          <w:b/>
                        </w:rPr>
                        <w:t>OBR-2</w:t>
                      </w:r>
                    </w:p>
                  </w:txbxContent>
                </v:textbox>
              </v:rect>
            </w:pict>
          </mc:Fallback>
        </mc:AlternateContent>
      </w:r>
    </w:p>
    <w:p w:rsidR="007C73C5" w:rsidRPr="00380528" w:rsidRDefault="007C73C5" w:rsidP="001853F7">
      <w:pPr>
        <w:jc w:val="right"/>
        <w:rPr>
          <w:rFonts w:ascii="Times New Roman" w:hAnsi="Times New Roman"/>
          <w:b/>
          <w:sz w:val="24"/>
          <w:szCs w:val="24"/>
          <w:lang w:eastAsia="en-US"/>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7C73C5" w:rsidRPr="007C73C5" w:rsidRDefault="007C73C5" w:rsidP="007C73C5">
      <w:pPr>
        <w:spacing w:line="240" w:lineRule="auto"/>
        <w:jc w:val="left"/>
        <w:rPr>
          <w:rFonts w:ascii="Times New Roman" w:hAnsi="Times New Roman"/>
          <w:b/>
          <w:szCs w:val="22"/>
        </w:rPr>
      </w:pPr>
      <w:r w:rsidRPr="007C73C5">
        <w:rPr>
          <w:rFonts w:ascii="Times New Roman" w:hAnsi="Times New Roman"/>
          <w:b/>
          <w:szCs w:val="22"/>
        </w:rPr>
        <w:t>Naročnik: DOM DANICE VOGRINEC MARIBOR, Čufarjeva cesta 9, 2000 M</w:t>
      </w:r>
      <w:r w:rsidR="00AF5975" w:rsidRPr="007C73C5">
        <w:rPr>
          <w:rFonts w:ascii="Times New Roman" w:hAnsi="Times New Roman"/>
          <w:b/>
          <w:szCs w:val="22"/>
        </w:rPr>
        <w:t>aribor</w:t>
      </w: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Ponudnik:_________________________       </w:t>
      </w: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29568" behindDoc="1" locked="0" layoutInCell="1" allowOverlap="1" wp14:anchorId="4D4B5ACB" wp14:editId="5EE6EB38">
                <wp:simplePos x="0" y="0"/>
                <wp:positionH relativeFrom="column">
                  <wp:posOffset>1052830</wp:posOffset>
                </wp:positionH>
                <wp:positionV relativeFrom="paragraph">
                  <wp:posOffset>143511</wp:posOffset>
                </wp:positionV>
                <wp:extent cx="3657600" cy="247650"/>
                <wp:effectExtent l="57150" t="38100" r="76200" b="95250"/>
                <wp:wrapNone/>
                <wp:docPr id="7" name="Pravokotnik 7"/>
                <wp:cNvGraphicFramePr/>
                <a:graphic xmlns:a="http://schemas.openxmlformats.org/drawingml/2006/main">
                  <a:graphicData uri="http://schemas.microsoft.com/office/word/2010/wordprocessingShape">
                    <wps:wsp>
                      <wps:cNvSpPr/>
                      <wps:spPr>
                        <a:xfrm>
                          <a:off x="0" y="0"/>
                          <a:ext cx="3657600" cy="2476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C4F16" id="Pravokotnik 7" o:spid="_x0000_s1026" style="position:absolute;margin-left:82.9pt;margin-top:11.3pt;width:4in;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7C73C5" w:rsidRPr="007C73C5" w:rsidRDefault="00E461D7" w:rsidP="007C73C5">
      <w:pPr>
        <w:jc w:val="center"/>
        <w:rPr>
          <w:rFonts w:ascii="Times New Roman" w:hAnsi="Times New Roman"/>
          <w:b/>
          <w:sz w:val="24"/>
          <w:szCs w:val="24"/>
        </w:rPr>
      </w:pPr>
      <w:r>
        <w:rPr>
          <w:rFonts w:ascii="Times New Roman" w:hAnsi="Times New Roman"/>
          <w:b/>
          <w:sz w:val="24"/>
          <w:szCs w:val="24"/>
        </w:rPr>
        <w:t xml:space="preserve">  </w:t>
      </w:r>
      <w:r w:rsidR="007C73C5" w:rsidRPr="007C73C5">
        <w:rPr>
          <w:rFonts w:ascii="Times New Roman" w:hAnsi="Times New Roman"/>
          <w:b/>
          <w:sz w:val="24"/>
          <w:szCs w:val="24"/>
        </w:rPr>
        <w:t>POVZETEK PREDRAČUNA (REKAPITULACIJA)</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6E74AC">
      <w:pPr>
        <w:spacing w:line="240" w:lineRule="auto"/>
        <w:rPr>
          <w:rFonts w:ascii="Times New Roman" w:hAnsi="Times New Roman"/>
          <w:szCs w:val="22"/>
        </w:rPr>
      </w:pPr>
      <w:r w:rsidRPr="001B642B">
        <w:rPr>
          <w:rFonts w:ascii="Times New Roman" w:hAnsi="Times New Roman"/>
          <w:szCs w:val="22"/>
        </w:rPr>
        <w:t xml:space="preserve">Na podlagi javnega razpisa </w:t>
      </w:r>
      <w:r w:rsidR="006E74AC" w:rsidRPr="006E74AC">
        <w:rPr>
          <w:rFonts w:ascii="Times New Roman" w:hAnsi="Times New Roman"/>
          <w:b/>
          <w:bCs/>
          <w:szCs w:val="22"/>
        </w:rPr>
        <w:t>»</w:t>
      </w:r>
      <w:r w:rsidR="006E74AC" w:rsidRPr="006E74AC">
        <w:rPr>
          <w:rFonts w:ascii="Times New Roman" w:hAnsi="Times New Roman"/>
          <w:b/>
          <w:szCs w:val="22"/>
        </w:rPr>
        <w:t>OKOLJU PRIJAZNE STORITVE ČIŠČENJA PROSTOROV DOMA DANICE VOGRINEC M</w:t>
      </w:r>
      <w:r w:rsidR="00CE5563">
        <w:rPr>
          <w:rFonts w:ascii="Times New Roman" w:hAnsi="Times New Roman"/>
          <w:b/>
          <w:szCs w:val="22"/>
        </w:rPr>
        <w:t>ARIBOR ZA POGODBENO OBDOBJE 2023-2026</w:t>
      </w:r>
      <w:r w:rsidR="006E74AC" w:rsidRPr="006E74AC">
        <w:rPr>
          <w:rFonts w:ascii="Times New Roman" w:hAnsi="Times New Roman"/>
          <w:b/>
          <w:szCs w:val="22"/>
        </w:rPr>
        <w:t>«</w:t>
      </w:r>
      <w:r w:rsidR="006E74AC">
        <w:rPr>
          <w:rFonts w:ascii="Times New Roman" w:hAnsi="Times New Roman"/>
          <w:szCs w:val="22"/>
        </w:rPr>
        <w:t xml:space="preserve"> </w:t>
      </w:r>
      <w:r w:rsidRPr="001B642B">
        <w:rPr>
          <w:rFonts w:ascii="Times New Roman" w:hAnsi="Times New Roman"/>
          <w:szCs w:val="22"/>
        </w:rPr>
        <w:t xml:space="preserve">objavljenega na Portalu javnih naročil </w:t>
      </w:r>
      <w:r w:rsidR="00C139E7" w:rsidRPr="001B642B">
        <w:rPr>
          <w:rFonts w:ascii="Times New Roman" w:hAnsi="Times New Roman"/>
          <w:szCs w:val="22"/>
        </w:rPr>
        <w:t>številka objave</w:t>
      </w:r>
      <w:r w:rsidR="00657006">
        <w:rPr>
          <w:rFonts w:ascii="Times New Roman" w:hAnsi="Times New Roman"/>
          <w:szCs w:val="22"/>
        </w:rPr>
        <w:t xml:space="preserve"> </w:t>
      </w:r>
      <w:r w:rsidR="001B642B" w:rsidRPr="001B642B">
        <w:rPr>
          <w:rFonts w:ascii="Times New Roman" w:hAnsi="Times New Roman"/>
          <w:szCs w:val="22"/>
        </w:rPr>
        <w:t xml:space="preserve"> </w:t>
      </w:r>
      <w:r w:rsidR="00CE5563">
        <w:rPr>
          <w:rFonts w:ascii="Times New Roman" w:hAnsi="Times New Roman"/>
          <w:szCs w:val="22"/>
        </w:rPr>
        <w:t>JN_____/2023</w:t>
      </w:r>
      <w:r w:rsidR="00657006" w:rsidRPr="00657006">
        <w:rPr>
          <w:rFonts w:ascii="Times New Roman" w:hAnsi="Times New Roman"/>
          <w:szCs w:val="22"/>
        </w:rPr>
        <w:t xml:space="preserve"> z dne _____, UR l. EU št.________</w:t>
      </w:r>
      <w:r w:rsidR="00657006">
        <w:rPr>
          <w:rFonts w:ascii="Times New Roman" w:hAnsi="Times New Roman"/>
          <w:szCs w:val="22"/>
        </w:rPr>
        <w:t>_______</w:t>
      </w:r>
      <w:r w:rsidR="001B642B">
        <w:rPr>
          <w:rFonts w:ascii="Times New Roman" w:hAnsi="Times New Roman"/>
          <w:szCs w:val="22"/>
        </w:rPr>
        <w:t xml:space="preserve"> </w:t>
      </w:r>
      <w:r w:rsidRPr="007C73C5">
        <w:rPr>
          <w:rFonts w:ascii="Times New Roman" w:hAnsi="Times New Roman"/>
          <w:szCs w:val="22"/>
        </w:rPr>
        <w:t>se prijavljamo na vaš javni razpis in prilagamo našo dokumentacijo v skladu z navodili za izdelavo ponudbe.</w:t>
      </w:r>
    </w:p>
    <w:p w:rsidR="007C73C5" w:rsidRPr="007C73C5" w:rsidRDefault="007C73C5" w:rsidP="007C73C5">
      <w:pPr>
        <w:spacing w:line="240" w:lineRule="auto"/>
        <w:rPr>
          <w:rFonts w:ascii="Times New Roman" w:hAnsi="Times New Roman"/>
          <w:szCs w:val="22"/>
        </w:rPr>
      </w:pPr>
    </w:p>
    <w:p w:rsidR="003538C5" w:rsidRPr="003538C5" w:rsidRDefault="003538C5" w:rsidP="003538C5">
      <w:pPr>
        <w:spacing w:line="240" w:lineRule="auto"/>
        <w:jc w:val="left"/>
        <w:rPr>
          <w:rFonts w:ascii="Times New Roman" w:hAnsi="Times New Roman"/>
          <w:szCs w:val="22"/>
          <w:lang w:val="pl-PL"/>
        </w:rPr>
      </w:pPr>
      <w:r w:rsidRPr="003538C5">
        <w:rPr>
          <w:rFonts w:ascii="Times New Roman" w:hAnsi="Times New Roman"/>
          <w:szCs w:val="22"/>
          <w:lang w:val="pl-PL"/>
        </w:rPr>
        <w:t>Ponudbena cena je: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85"/>
      </w:tblGrid>
      <w:tr w:rsidR="003538C5" w:rsidRPr="003538C5" w:rsidTr="003538C5">
        <w:tc>
          <w:tcPr>
            <w:tcW w:w="5495" w:type="dxa"/>
            <w:shd w:val="clear" w:color="auto" w:fill="D3E5F6" w:themeFill="accent3" w:themeFillTint="33"/>
          </w:tcPr>
          <w:p w:rsidR="003538C5" w:rsidRPr="003538C5" w:rsidRDefault="003538C5" w:rsidP="003538C5">
            <w:pPr>
              <w:spacing w:line="240" w:lineRule="auto"/>
              <w:rPr>
                <w:rFonts w:ascii="Times New Roman" w:hAnsi="Times New Roman"/>
                <w:b/>
                <w:szCs w:val="22"/>
              </w:rPr>
            </w:pPr>
            <w:r w:rsidRPr="003538C5">
              <w:rPr>
                <w:rFonts w:ascii="Times New Roman" w:hAnsi="Times New Roman"/>
                <w:b/>
                <w:szCs w:val="22"/>
              </w:rPr>
              <w:t>Naziv</w:t>
            </w:r>
          </w:p>
        </w:tc>
        <w:tc>
          <w:tcPr>
            <w:tcW w:w="3685" w:type="dxa"/>
            <w:shd w:val="clear" w:color="auto" w:fill="D3E5F6" w:themeFill="accent3" w:themeFillTint="33"/>
          </w:tcPr>
          <w:p w:rsidR="003538C5" w:rsidRPr="003538C5" w:rsidRDefault="003538C5" w:rsidP="003538C5">
            <w:pPr>
              <w:spacing w:line="240" w:lineRule="auto"/>
              <w:jc w:val="left"/>
              <w:rPr>
                <w:rFonts w:ascii="Times New Roman" w:hAnsi="Times New Roman"/>
                <w:b/>
                <w:szCs w:val="22"/>
              </w:rPr>
            </w:pPr>
            <w:r w:rsidRPr="003538C5">
              <w:rPr>
                <w:rFonts w:ascii="Times New Roman" w:hAnsi="Times New Roman"/>
                <w:b/>
                <w:szCs w:val="22"/>
              </w:rPr>
              <w:t xml:space="preserve">Vrednost  </w:t>
            </w:r>
          </w:p>
        </w:tc>
      </w:tr>
      <w:tr w:rsidR="003538C5" w:rsidRPr="003538C5" w:rsidTr="003538C5">
        <w:trPr>
          <w:trHeight w:val="246"/>
        </w:trPr>
        <w:tc>
          <w:tcPr>
            <w:tcW w:w="5495" w:type="dxa"/>
          </w:tcPr>
          <w:p w:rsidR="003538C5" w:rsidRPr="003538C5" w:rsidRDefault="003538C5" w:rsidP="003538C5">
            <w:pPr>
              <w:spacing w:line="240" w:lineRule="auto"/>
              <w:rPr>
                <w:rFonts w:ascii="Times New Roman" w:hAnsi="Times New Roman"/>
                <w:szCs w:val="22"/>
              </w:rPr>
            </w:pPr>
            <w:r>
              <w:rPr>
                <w:rFonts w:ascii="Times New Roman" w:hAnsi="Times New Roman"/>
                <w:szCs w:val="22"/>
              </w:rPr>
              <w:t>SKUPAJ EUR BREZ DDV</w:t>
            </w:r>
          </w:p>
        </w:tc>
        <w:tc>
          <w:tcPr>
            <w:tcW w:w="3685" w:type="dxa"/>
          </w:tcPr>
          <w:p w:rsidR="003538C5" w:rsidRPr="003538C5" w:rsidRDefault="003538C5" w:rsidP="003538C5">
            <w:pPr>
              <w:tabs>
                <w:tab w:val="right" w:pos="3044"/>
              </w:tabs>
              <w:spacing w:line="240" w:lineRule="auto"/>
              <w:jc w:val="right"/>
              <w:rPr>
                <w:rFonts w:ascii="Times New Roman" w:hAnsi="Times New Roman"/>
                <w:szCs w:val="22"/>
              </w:rPr>
            </w:pPr>
          </w:p>
        </w:tc>
      </w:tr>
      <w:tr w:rsidR="003538C5" w:rsidRPr="003538C5" w:rsidTr="00CD4264">
        <w:tc>
          <w:tcPr>
            <w:tcW w:w="5495" w:type="dxa"/>
          </w:tcPr>
          <w:p w:rsidR="003538C5" w:rsidRPr="003538C5" w:rsidRDefault="003538C5" w:rsidP="003538C5">
            <w:pPr>
              <w:spacing w:line="240" w:lineRule="auto"/>
              <w:rPr>
                <w:rFonts w:ascii="Times New Roman" w:hAnsi="Times New Roman"/>
                <w:szCs w:val="22"/>
              </w:rPr>
            </w:pPr>
            <w:r w:rsidRPr="003538C5">
              <w:rPr>
                <w:rFonts w:ascii="Times New Roman" w:hAnsi="Times New Roman"/>
                <w:szCs w:val="22"/>
              </w:rPr>
              <w:t>DDV 22%</w:t>
            </w:r>
          </w:p>
        </w:tc>
        <w:tc>
          <w:tcPr>
            <w:tcW w:w="3685" w:type="dxa"/>
          </w:tcPr>
          <w:p w:rsidR="003538C5" w:rsidRPr="003538C5" w:rsidRDefault="003538C5" w:rsidP="003538C5">
            <w:pPr>
              <w:spacing w:line="240" w:lineRule="auto"/>
              <w:jc w:val="center"/>
              <w:rPr>
                <w:rFonts w:ascii="Times New Roman" w:hAnsi="Times New Roman"/>
                <w:szCs w:val="22"/>
              </w:rPr>
            </w:pPr>
          </w:p>
        </w:tc>
      </w:tr>
      <w:tr w:rsidR="003538C5" w:rsidRPr="003538C5" w:rsidTr="00CD4264">
        <w:tc>
          <w:tcPr>
            <w:tcW w:w="5495" w:type="dxa"/>
          </w:tcPr>
          <w:p w:rsidR="003538C5" w:rsidRPr="003538C5" w:rsidRDefault="003538C5" w:rsidP="003538C5">
            <w:pPr>
              <w:spacing w:line="240" w:lineRule="auto"/>
              <w:rPr>
                <w:rFonts w:ascii="Times New Roman" w:hAnsi="Times New Roman"/>
                <w:szCs w:val="22"/>
              </w:rPr>
            </w:pPr>
            <w:r w:rsidRPr="003538C5">
              <w:rPr>
                <w:rFonts w:ascii="Times New Roman" w:hAnsi="Times New Roman"/>
                <w:szCs w:val="22"/>
              </w:rPr>
              <w:t>SKUPAJ EUR z DDV</w:t>
            </w:r>
          </w:p>
        </w:tc>
        <w:tc>
          <w:tcPr>
            <w:tcW w:w="3685" w:type="dxa"/>
          </w:tcPr>
          <w:p w:rsidR="003538C5" w:rsidRPr="003538C5" w:rsidRDefault="003538C5" w:rsidP="003538C5">
            <w:pPr>
              <w:tabs>
                <w:tab w:val="left" w:pos="2189"/>
              </w:tabs>
              <w:spacing w:line="240" w:lineRule="auto"/>
              <w:jc w:val="center"/>
              <w:rPr>
                <w:rFonts w:ascii="Times New Roman" w:hAnsi="Times New Roman"/>
                <w:szCs w:val="22"/>
              </w:rPr>
            </w:pPr>
          </w:p>
        </w:tc>
      </w:tr>
    </w:tbl>
    <w:p w:rsidR="003538C5" w:rsidRPr="003538C5" w:rsidRDefault="003538C5" w:rsidP="003538C5">
      <w:pPr>
        <w:spacing w:line="240" w:lineRule="auto"/>
        <w:jc w:val="left"/>
        <w:rPr>
          <w:rFonts w:ascii="Times New Roman" w:hAnsi="Times New Roman"/>
          <w:szCs w:val="22"/>
          <w:lang w:val="pl-PL"/>
        </w:rPr>
      </w:pPr>
    </w:p>
    <w:p w:rsidR="003538C5" w:rsidRPr="003538C5" w:rsidRDefault="003538C5" w:rsidP="003538C5">
      <w:pPr>
        <w:spacing w:line="240" w:lineRule="auto"/>
        <w:jc w:val="left"/>
        <w:rPr>
          <w:rFonts w:ascii="Times New Roman" w:hAnsi="Times New Roman"/>
          <w:szCs w:val="22"/>
          <w:lang w:val="pl-PL"/>
        </w:rPr>
      </w:pPr>
      <w:r w:rsidRPr="003538C5">
        <w:rPr>
          <w:rFonts w:ascii="Times New Roman" w:hAnsi="Times New Roman"/>
          <w:szCs w:val="22"/>
          <w:lang w:val="pl-PL"/>
        </w:rPr>
        <w:t>Od tega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538C5" w:rsidRPr="003538C5" w:rsidTr="00CD4264">
        <w:tc>
          <w:tcPr>
            <w:tcW w:w="648"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A)</w:t>
            </w:r>
          </w:p>
        </w:tc>
        <w:tc>
          <w:tcPr>
            <w:tcW w:w="8564"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b/>
                <w:sz w:val="24"/>
                <w:szCs w:val="24"/>
              </w:rPr>
              <w:t>mesečno</w:t>
            </w:r>
            <w:r w:rsidRPr="003538C5">
              <w:rPr>
                <w:rFonts w:ascii="Times New Roman" w:hAnsi="Times New Roman"/>
                <w:sz w:val="24"/>
                <w:szCs w:val="24"/>
              </w:rPr>
              <w:t xml:space="preserve"> čiščenje po zahtevanih standardih in opredeljenih površinah iz </w:t>
            </w:r>
            <w:r>
              <w:rPr>
                <w:rFonts w:ascii="Times New Roman" w:hAnsi="Times New Roman"/>
                <w:sz w:val="24"/>
                <w:szCs w:val="24"/>
              </w:rPr>
              <w:t xml:space="preserve">specifikacije </w:t>
            </w:r>
            <w:r w:rsidRPr="003538C5">
              <w:rPr>
                <w:rFonts w:ascii="Times New Roman" w:hAnsi="Times New Roman"/>
                <w:sz w:val="24"/>
                <w:szCs w:val="24"/>
              </w:rPr>
              <w:t>predračuna št. ……………., z dne …………</w:t>
            </w:r>
          </w:p>
          <w:p w:rsidR="003538C5" w:rsidRPr="003538C5" w:rsidRDefault="007B09EF" w:rsidP="003538C5">
            <w:pPr>
              <w:spacing w:line="240" w:lineRule="auto"/>
              <w:rPr>
                <w:rFonts w:ascii="Times New Roman" w:hAnsi="Times New Roman"/>
                <w:sz w:val="24"/>
                <w:szCs w:val="24"/>
              </w:rPr>
            </w:pPr>
            <w:r>
              <w:rPr>
                <w:rFonts w:ascii="Times New Roman" w:hAnsi="Times New Roman"/>
                <w:sz w:val="24"/>
                <w:szCs w:val="24"/>
              </w:rPr>
              <w:t>in znaša ….......</w:t>
            </w:r>
            <w:r w:rsidR="003538C5" w:rsidRPr="003538C5">
              <w:rPr>
                <w:rFonts w:ascii="Times New Roman" w:hAnsi="Times New Roman"/>
                <w:sz w:val="24"/>
                <w:szCs w:val="24"/>
              </w:rPr>
              <w:t>EUR brez DDV in …</w:t>
            </w:r>
            <w:r>
              <w:rPr>
                <w:rFonts w:ascii="Times New Roman" w:hAnsi="Times New Roman"/>
                <w:sz w:val="24"/>
                <w:szCs w:val="24"/>
              </w:rPr>
              <w:t>..........</w:t>
            </w:r>
            <w:r w:rsidR="003538C5" w:rsidRPr="003538C5">
              <w:rPr>
                <w:rFonts w:ascii="Times New Roman" w:hAnsi="Times New Roman"/>
                <w:sz w:val="24"/>
                <w:szCs w:val="24"/>
              </w:rPr>
              <w:t xml:space="preserve"> EUR z DDV.</w:t>
            </w:r>
          </w:p>
        </w:tc>
      </w:tr>
      <w:tr w:rsidR="003538C5" w:rsidRPr="003538C5" w:rsidTr="00CD4264">
        <w:tc>
          <w:tcPr>
            <w:tcW w:w="648"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B)</w:t>
            </w:r>
          </w:p>
        </w:tc>
        <w:tc>
          <w:tcPr>
            <w:tcW w:w="8564"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b/>
                <w:sz w:val="24"/>
                <w:szCs w:val="24"/>
              </w:rPr>
              <w:t>generalno</w:t>
            </w:r>
            <w:r w:rsidRPr="003538C5">
              <w:rPr>
                <w:rFonts w:ascii="Times New Roman" w:hAnsi="Times New Roman"/>
                <w:sz w:val="24"/>
                <w:szCs w:val="24"/>
              </w:rPr>
              <w:t xml:space="preserve"> čiščenje po zahtevanih standardih in opredeljenih površinah iz </w:t>
            </w:r>
            <w:r>
              <w:rPr>
                <w:rFonts w:ascii="Times New Roman" w:hAnsi="Times New Roman"/>
                <w:sz w:val="24"/>
                <w:szCs w:val="24"/>
              </w:rPr>
              <w:t xml:space="preserve">specifikacije </w:t>
            </w:r>
            <w:r w:rsidRPr="003538C5">
              <w:rPr>
                <w:rFonts w:ascii="Times New Roman" w:hAnsi="Times New Roman"/>
                <w:sz w:val="24"/>
                <w:szCs w:val="24"/>
              </w:rPr>
              <w:t>predračuna št. ……….., z dne ………</w:t>
            </w:r>
            <w:r w:rsidR="007B09EF">
              <w:rPr>
                <w:rFonts w:ascii="Times New Roman" w:hAnsi="Times New Roman"/>
                <w:sz w:val="24"/>
                <w:szCs w:val="24"/>
              </w:rPr>
              <w:t>....</w:t>
            </w:r>
            <w:r w:rsidRPr="003538C5">
              <w:rPr>
                <w:rFonts w:ascii="Times New Roman" w:hAnsi="Times New Roman"/>
                <w:sz w:val="24"/>
                <w:szCs w:val="24"/>
              </w:rPr>
              <w:t>..</w:t>
            </w:r>
          </w:p>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in znaša …</w:t>
            </w:r>
            <w:r w:rsidR="007B09EF">
              <w:rPr>
                <w:rFonts w:ascii="Times New Roman" w:hAnsi="Times New Roman"/>
                <w:sz w:val="24"/>
                <w:szCs w:val="24"/>
              </w:rPr>
              <w:t>.........</w:t>
            </w:r>
            <w:r w:rsidRPr="003538C5">
              <w:rPr>
                <w:rFonts w:ascii="Times New Roman" w:hAnsi="Times New Roman"/>
                <w:sz w:val="24"/>
                <w:szCs w:val="24"/>
              </w:rPr>
              <w:t>. EUR brez DDV in …</w:t>
            </w:r>
            <w:r w:rsidR="007B09EF">
              <w:rPr>
                <w:rFonts w:ascii="Times New Roman" w:hAnsi="Times New Roman"/>
                <w:sz w:val="24"/>
                <w:szCs w:val="24"/>
              </w:rPr>
              <w:t>...........</w:t>
            </w:r>
            <w:r w:rsidRPr="003538C5">
              <w:rPr>
                <w:rFonts w:ascii="Times New Roman" w:hAnsi="Times New Roman"/>
                <w:sz w:val="24"/>
                <w:szCs w:val="24"/>
              </w:rPr>
              <w:t xml:space="preserve"> EUR z DDV.</w:t>
            </w:r>
          </w:p>
        </w:tc>
      </w:tr>
      <w:tr w:rsidR="003538C5" w:rsidRPr="003538C5" w:rsidTr="00CD4264">
        <w:tc>
          <w:tcPr>
            <w:tcW w:w="648"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C)</w:t>
            </w:r>
          </w:p>
        </w:tc>
        <w:tc>
          <w:tcPr>
            <w:tcW w:w="8564"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b/>
                <w:sz w:val="24"/>
                <w:szCs w:val="24"/>
              </w:rPr>
              <w:t>ostala</w:t>
            </w:r>
            <w:r w:rsidRPr="003538C5">
              <w:rPr>
                <w:rFonts w:ascii="Times New Roman" w:hAnsi="Times New Roman"/>
                <w:sz w:val="24"/>
                <w:szCs w:val="24"/>
              </w:rPr>
              <w:t xml:space="preserve"> dela po naročilu iz </w:t>
            </w:r>
            <w:r>
              <w:rPr>
                <w:rFonts w:ascii="Times New Roman" w:hAnsi="Times New Roman"/>
                <w:sz w:val="24"/>
                <w:szCs w:val="24"/>
              </w:rPr>
              <w:t xml:space="preserve">specifikacije </w:t>
            </w:r>
            <w:r w:rsidRPr="003538C5">
              <w:rPr>
                <w:rFonts w:ascii="Times New Roman" w:hAnsi="Times New Roman"/>
                <w:sz w:val="24"/>
                <w:szCs w:val="24"/>
              </w:rPr>
              <w:t>predračuna št. ……….., z dne ……….</w:t>
            </w:r>
          </w:p>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in znaša …</w:t>
            </w:r>
            <w:r w:rsidR="007B09EF">
              <w:rPr>
                <w:rFonts w:ascii="Times New Roman" w:hAnsi="Times New Roman"/>
                <w:sz w:val="24"/>
                <w:szCs w:val="24"/>
              </w:rPr>
              <w:t>.........</w:t>
            </w:r>
            <w:r w:rsidRPr="003538C5">
              <w:rPr>
                <w:rFonts w:ascii="Times New Roman" w:hAnsi="Times New Roman"/>
                <w:sz w:val="24"/>
                <w:szCs w:val="24"/>
              </w:rPr>
              <w:t xml:space="preserve">. EUR brez DDV in </w:t>
            </w:r>
            <w:r w:rsidR="007B09EF">
              <w:rPr>
                <w:rFonts w:ascii="Times New Roman" w:hAnsi="Times New Roman"/>
                <w:sz w:val="24"/>
                <w:szCs w:val="24"/>
              </w:rPr>
              <w:t>...........</w:t>
            </w:r>
            <w:r w:rsidRPr="003538C5">
              <w:rPr>
                <w:rFonts w:ascii="Times New Roman" w:hAnsi="Times New Roman"/>
                <w:sz w:val="24"/>
                <w:szCs w:val="24"/>
              </w:rPr>
              <w:t>… EUR z DDV.</w:t>
            </w:r>
          </w:p>
        </w:tc>
      </w:tr>
    </w:tbl>
    <w:p w:rsidR="007C73C5" w:rsidRPr="007C73C5" w:rsidRDefault="007C73C5" w:rsidP="007C73C5">
      <w:pPr>
        <w:spacing w:line="240" w:lineRule="auto"/>
        <w:jc w:val="left"/>
        <w:rPr>
          <w:rFonts w:ascii="Times New Roman" w:hAnsi="Times New Roman"/>
          <w:szCs w:val="22"/>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567B94" w:rsidRDefault="00567B94" w:rsidP="00567B94">
      <w:pPr>
        <w:rPr>
          <w:rFonts w:ascii="Times New Roman" w:hAnsi="Times New Roman"/>
          <w:lang w:eastAsia="en-US"/>
        </w:rPr>
      </w:pPr>
    </w:p>
    <w:p w:rsidR="00567B94" w:rsidRDefault="00567B94" w:rsidP="00567B94">
      <w:pPr>
        <w:rPr>
          <w:rFonts w:ascii="Times New Roman" w:hAnsi="Times New Roman"/>
          <w:lang w:eastAsia="en-US"/>
        </w:rPr>
      </w:pPr>
    </w:p>
    <w:p w:rsidR="00567B94" w:rsidRPr="008B57B4" w:rsidRDefault="00567B94" w:rsidP="00567B94">
      <w:pPr>
        <w:rPr>
          <w:rFonts w:ascii="Times New Roman" w:hAnsi="Times New Roman"/>
          <w:lang w:eastAsia="en-US"/>
        </w:rPr>
      </w:pPr>
      <w:r w:rsidRPr="008B57B4">
        <w:rPr>
          <w:rFonts w:ascii="Times New Roman" w:hAnsi="Times New Roman"/>
          <w:lang w:eastAsia="en-US"/>
        </w:rPr>
        <w:t xml:space="preserve">Datum:__________________                                       Žig in podpis ponudnika: __________________    </w:t>
      </w:r>
    </w:p>
    <w:p w:rsidR="00AF5975" w:rsidRDefault="00AF5975" w:rsidP="00AF5975">
      <w:pPr>
        <w:pBdr>
          <w:bottom w:val="single" w:sz="4" w:space="0" w:color="000000"/>
        </w:pBdr>
      </w:pPr>
    </w:p>
    <w:p w:rsidR="00567B94" w:rsidRDefault="00567B94" w:rsidP="00AF5975">
      <w:pPr>
        <w:pBdr>
          <w:bottom w:val="single" w:sz="4" w:space="0" w:color="000000"/>
        </w:pBdr>
      </w:pPr>
    </w:p>
    <w:p w:rsidR="00567B94" w:rsidRPr="00C260F1" w:rsidRDefault="00567B94" w:rsidP="00AF5975">
      <w:pPr>
        <w:pBdr>
          <w:bottom w:val="single" w:sz="4" w:space="0" w:color="000000"/>
        </w:pBdr>
      </w:pPr>
    </w:p>
    <w:p w:rsidR="00AF5975" w:rsidRPr="00AF5975" w:rsidRDefault="00AF5975" w:rsidP="00AF5975">
      <w:pPr>
        <w:rPr>
          <w:rFonts w:ascii="Times New Roman" w:hAnsi="Times New Roman"/>
          <w:sz w:val="18"/>
        </w:rPr>
      </w:pPr>
      <w:r>
        <w:rPr>
          <w:rFonts w:ascii="Times New Roman" w:hAnsi="Times New Roman"/>
          <w:b/>
          <w:bCs/>
          <w:sz w:val="18"/>
        </w:rPr>
        <w:t>N</w:t>
      </w:r>
      <w:r w:rsidRPr="00AF5975">
        <w:rPr>
          <w:rFonts w:ascii="Times New Roman" w:hAnsi="Times New Roman"/>
          <w:b/>
          <w:bCs/>
          <w:sz w:val="18"/>
        </w:rPr>
        <w:t>avodilo</w:t>
      </w:r>
      <w:r w:rsidRPr="00AF5975">
        <w:rPr>
          <w:rFonts w:ascii="Times New Roman" w:hAnsi="Times New Roman"/>
          <w:b/>
          <w:sz w:val="18"/>
        </w:rPr>
        <w:t xml:space="preserve">: </w:t>
      </w:r>
      <w:r w:rsidRPr="00AF5975">
        <w:rPr>
          <w:rFonts w:ascii="Times New Roman" w:hAnsi="Times New Roman"/>
          <w:sz w:val="18"/>
        </w:rPr>
        <w:t>Ponudnik v informacijskem sistemu e-JN pod rubriko Dokumenti v razdelek »Predračun« naloži izpolnjen obrazec</w:t>
      </w:r>
      <w:r w:rsidR="007E560F">
        <w:rPr>
          <w:rFonts w:ascii="Times New Roman" w:hAnsi="Times New Roman"/>
          <w:sz w:val="18"/>
        </w:rPr>
        <w:t xml:space="preserve"> št. 2</w:t>
      </w:r>
      <w:r w:rsidRPr="00AF5975">
        <w:rPr>
          <w:rFonts w:ascii="Times New Roman" w:hAnsi="Times New Roman"/>
          <w:sz w:val="18"/>
        </w:rPr>
        <w:t xml:space="preserve"> v pdf. obliki, ki bo dostopen ob javnem odpiranju ponudb.</w:t>
      </w:r>
    </w:p>
    <w:p w:rsidR="00AF5975" w:rsidRPr="00AF5975" w:rsidRDefault="00AF5975" w:rsidP="00AF5975">
      <w:pPr>
        <w:rPr>
          <w:rFonts w:ascii="Times New Roman" w:hAnsi="Times New Roman"/>
          <w:b/>
          <w:sz w:val="18"/>
        </w:rPr>
      </w:pPr>
    </w:p>
    <w:p w:rsidR="0039436F" w:rsidRDefault="00AF5975" w:rsidP="00E73424">
      <w:pPr>
        <w:rPr>
          <w:rFonts w:ascii="Times New Roman" w:hAnsi="Times New Roman"/>
          <w:sz w:val="18"/>
        </w:rPr>
      </w:pPr>
      <w:r w:rsidRPr="00AF5975">
        <w:rPr>
          <w:rFonts w:ascii="Times New Roman" w:hAnsi="Times New Roman"/>
          <w:sz w:val="18"/>
        </w:rPr>
        <w:t>V primeru skupne ponudbe obrazec partnerji v s</w:t>
      </w:r>
      <w:r w:rsidR="00F35747">
        <w:rPr>
          <w:rFonts w:ascii="Times New Roman" w:hAnsi="Times New Roman"/>
          <w:sz w:val="18"/>
        </w:rPr>
        <w:t>kupni ponudbi predložijo skupno oziroma ga predloži vodilni partner.</w:t>
      </w:r>
    </w:p>
    <w:p w:rsidR="00F72DD2" w:rsidRDefault="00F72DD2" w:rsidP="00AF5975">
      <w:pPr>
        <w:rPr>
          <w:rFonts w:ascii="Times New Roman" w:hAnsi="Times New Roman"/>
          <w:sz w:val="18"/>
        </w:rPr>
      </w:pPr>
    </w:p>
    <w:p w:rsidR="00031FF2" w:rsidRPr="00AF5975" w:rsidRDefault="00E1459E" w:rsidP="00AF5975">
      <w:pPr>
        <w:rPr>
          <w:rFonts w:ascii="Times New Roman" w:hAnsi="Times New Roman"/>
          <w:sz w:val="18"/>
        </w:rPr>
      </w:pPr>
      <w:r>
        <w:rPr>
          <w:rFonts w:ascii="Times New Roman" w:hAnsi="Times New Roman"/>
          <w:b/>
          <w:noProof/>
          <w:sz w:val="24"/>
        </w:rPr>
        <w:lastRenderedPageBreak/>
        <mc:AlternateContent>
          <mc:Choice Requires="wps">
            <w:drawing>
              <wp:anchor distT="0" distB="0" distL="114300" distR="114300" simplePos="0" relativeHeight="251631616" behindDoc="1" locked="0" layoutInCell="1" allowOverlap="1" wp14:anchorId="2DB11FAD" wp14:editId="7F18EF3C">
                <wp:simplePos x="0" y="0"/>
                <wp:positionH relativeFrom="column">
                  <wp:posOffset>5126990</wp:posOffset>
                </wp:positionH>
                <wp:positionV relativeFrom="paragraph">
                  <wp:posOffset>141605</wp:posOffset>
                </wp:positionV>
                <wp:extent cx="714375" cy="190500"/>
                <wp:effectExtent l="57150" t="38100" r="85725" b="95250"/>
                <wp:wrapNone/>
                <wp:docPr id="10" name="Pravokotnik 10"/>
                <wp:cNvGraphicFramePr/>
                <a:graphic xmlns:a="http://schemas.openxmlformats.org/drawingml/2006/main">
                  <a:graphicData uri="http://schemas.microsoft.com/office/word/2010/wordprocessingShape">
                    <wps:wsp>
                      <wps:cNvSpPr/>
                      <wps:spPr>
                        <a:xfrm>
                          <a:off x="0" y="0"/>
                          <a:ext cx="714375" cy="1905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851C0" id="Pravokotnik 10" o:spid="_x0000_s1026" style="position:absolute;margin-left:403.7pt;margin-top:11.15pt;width:56.25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Default="008E313B" w:rsidP="008E313B">
      <w:pPr>
        <w:jc w:val="right"/>
        <w:rPr>
          <w:rFonts w:ascii="Times New Roman" w:hAnsi="Times New Roman"/>
          <w:b/>
          <w:sz w:val="24"/>
        </w:rPr>
      </w:pPr>
      <w:r>
        <w:rPr>
          <w:rFonts w:ascii="Times New Roman" w:hAnsi="Times New Roman"/>
          <w:b/>
          <w:sz w:val="24"/>
        </w:rPr>
        <w:t>OBR-2a</w:t>
      </w:r>
    </w:p>
    <w:p w:rsidR="008E313B" w:rsidRDefault="008E313B" w:rsidP="008E313B">
      <w:pPr>
        <w:rPr>
          <w:rFonts w:ascii="Times New Roman" w:hAnsi="Times New Roman"/>
          <w:b/>
          <w:sz w:val="24"/>
        </w:rPr>
      </w:pPr>
    </w:p>
    <w:p w:rsidR="008E313B" w:rsidRDefault="008E313B" w:rsidP="008E313B">
      <w:pPr>
        <w:rPr>
          <w:rFonts w:ascii="Times New Roman" w:hAnsi="Times New Roman"/>
          <w:b/>
          <w:sz w:val="24"/>
        </w:rPr>
      </w:pPr>
      <w:r>
        <w:rPr>
          <w:rFonts w:ascii="Times New Roman" w:hAnsi="Times New Roman"/>
          <w:b/>
          <w:noProof/>
          <w:sz w:val="24"/>
        </w:rPr>
        <mc:AlternateContent>
          <mc:Choice Requires="wps">
            <w:drawing>
              <wp:anchor distT="0" distB="0" distL="114300" distR="114300" simplePos="0" relativeHeight="251634688" behindDoc="1" locked="0" layoutInCell="1" allowOverlap="1" wp14:anchorId="1A8F9013" wp14:editId="1096FA5A">
                <wp:simplePos x="0" y="0"/>
                <wp:positionH relativeFrom="column">
                  <wp:posOffset>-42545</wp:posOffset>
                </wp:positionH>
                <wp:positionV relativeFrom="paragraph">
                  <wp:posOffset>130811</wp:posOffset>
                </wp:positionV>
                <wp:extent cx="5882115" cy="476250"/>
                <wp:effectExtent l="57150" t="38100" r="80645" b="95250"/>
                <wp:wrapNone/>
                <wp:docPr id="12" name="Pravokotnik 12"/>
                <wp:cNvGraphicFramePr/>
                <a:graphic xmlns:a="http://schemas.openxmlformats.org/drawingml/2006/main">
                  <a:graphicData uri="http://schemas.microsoft.com/office/word/2010/wordprocessingShape">
                    <wps:wsp>
                      <wps:cNvSpPr/>
                      <wps:spPr>
                        <a:xfrm>
                          <a:off x="0" y="0"/>
                          <a:ext cx="5882115" cy="4762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DF744" id="Pravokotnik 12" o:spid="_x0000_s1026" style="position:absolute;margin-left:-3.35pt;margin-top:10.3pt;width:463.15pt;height: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Pr="00211F52" w:rsidRDefault="008E313B" w:rsidP="00211F52">
      <w:pPr>
        <w:jc w:val="center"/>
        <w:rPr>
          <w:rFonts w:ascii="Times New Roman" w:hAnsi="Times New Roman"/>
          <w:b/>
          <w:bCs/>
          <w:szCs w:val="22"/>
        </w:rPr>
      </w:pPr>
      <w:r w:rsidRPr="00E1459E">
        <w:rPr>
          <w:rFonts w:ascii="Times New Roman" w:hAnsi="Times New Roman"/>
          <w:b/>
          <w:szCs w:val="22"/>
        </w:rPr>
        <w:t xml:space="preserve">SPECIFIKACIJA PREDRAČUNA </w:t>
      </w:r>
      <w:r w:rsidR="00211F52" w:rsidRPr="00211F52">
        <w:rPr>
          <w:rFonts w:ascii="Times New Roman" w:hAnsi="Times New Roman"/>
          <w:b/>
          <w:bCs/>
          <w:szCs w:val="22"/>
        </w:rPr>
        <w:t>»OKOLJU PRIJAZNE STORITVE ČIŠČENJA PROSTOR</w:t>
      </w:r>
      <w:r w:rsidR="00211F52">
        <w:rPr>
          <w:rFonts w:ascii="Times New Roman" w:hAnsi="Times New Roman"/>
          <w:b/>
          <w:bCs/>
          <w:szCs w:val="22"/>
        </w:rPr>
        <w:t xml:space="preserve">OV DOMA DANICE VOGRINEC MARIBOR </w:t>
      </w:r>
      <w:r w:rsidR="0070306B">
        <w:rPr>
          <w:rFonts w:ascii="Times New Roman" w:hAnsi="Times New Roman"/>
          <w:b/>
          <w:bCs/>
          <w:szCs w:val="22"/>
        </w:rPr>
        <w:t>za pogodbeno obdobje 2023-2026</w:t>
      </w:r>
      <w:r w:rsidR="00211F52" w:rsidRPr="00211F52">
        <w:rPr>
          <w:rFonts w:ascii="Times New Roman" w:hAnsi="Times New Roman"/>
          <w:b/>
          <w:bCs/>
          <w:szCs w:val="22"/>
        </w:rPr>
        <w:t>«</w:t>
      </w: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3B7BC5" w:rsidRDefault="003B7BC5" w:rsidP="00A606A4">
      <w:pPr>
        <w:rPr>
          <w:rFonts w:ascii="Times New Roman" w:hAnsi="Times New Roman"/>
          <w:szCs w:val="22"/>
          <w:lang w:eastAsia="en-US"/>
        </w:rPr>
      </w:pPr>
      <w:r w:rsidRPr="005C2597">
        <w:rPr>
          <w:rFonts w:ascii="Times New Roman" w:hAnsi="Times New Roman"/>
          <w:szCs w:val="22"/>
          <w:lang w:eastAsia="en-US"/>
        </w:rPr>
        <w:t>Ponudnik mora v specifikaciji predračuna ponujati vse pozicije, ob upoštevanju tehničnih specifikacij, ki so del razpisne dokumentacije</w:t>
      </w:r>
      <w:r w:rsidR="007A184E" w:rsidRPr="005C2597">
        <w:rPr>
          <w:rFonts w:ascii="Times New Roman" w:hAnsi="Times New Roman"/>
          <w:szCs w:val="22"/>
          <w:lang w:eastAsia="en-US"/>
        </w:rPr>
        <w:t>.</w:t>
      </w:r>
    </w:p>
    <w:p w:rsidR="000134D4" w:rsidRDefault="000134D4" w:rsidP="00A606A4">
      <w:pPr>
        <w:rPr>
          <w:rFonts w:ascii="Times New Roman" w:hAnsi="Times New Roman"/>
          <w:szCs w:val="22"/>
          <w:lang w:eastAsia="en-US"/>
        </w:rPr>
      </w:pPr>
    </w:p>
    <w:p w:rsidR="000134D4" w:rsidRPr="005C2597" w:rsidRDefault="000134D4" w:rsidP="000134D4">
      <w:pPr>
        <w:rPr>
          <w:rFonts w:ascii="Times New Roman" w:hAnsi="Times New Roman"/>
          <w:szCs w:val="22"/>
          <w:lang w:eastAsia="en-US"/>
        </w:rPr>
      </w:pPr>
      <w:r w:rsidRPr="000134D4">
        <w:rPr>
          <w:rFonts w:ascii="Times New Roman" w:hAnsi="Times New Roman"/>
          <w:szCs w:val="22"/>
          <w:lang w:eastAsia="en-US"/>
        </w:rPr>
        <w:t>Ponudnik mora navesti k</w:t>
      </w:r>
      <w:r w:rsidR="00D444EC">
        <w:rPr>
          <w:rFonts w:ascii="Times New Roman" w:hAnsi="Times New Roman"/>
          <w:szCs w:val="22"/>
          <w:lang w:eastAsia="en-US"/>
        </w:rPr>
        <w:t xml:space="preserve">ončno vrednost ponudbe v evrih. </w:t>
      </w:r>
      <w:r w:rsidRPr="000134D4">
        <w:rPr>
          <w:rFonts w:ascii="Times New Roman" w:hAnsi="Times New Roman"/>
          <w:szCs w:val="22"/>
          <w:lang w:eastAsia="en-US"/>
        </w:rPr>
        <w:t>Končna cena mora vsebovati vse stroške,  popuste in rabate. Ponudnik mora DDV posebej prikazati.</w:t>
      </w:r>
    </w:p>
    <w:p w:rsidR="003B7BC5" w:rsidRDefault="003B7BC5" w:rsidP="00A606A4">
      <w:pPr>
        <w:rPr>
          <w:rFonts w:ascii="Times New Roman" w:hAnsi="Times New Roman"/>
          <w:szCs w:val="22"/>
          <w:highlight w:val="yellow"/>
          <w:lang w:eastAsia="en-US"/>
        </w:rPr>
      </w:pPr>
    </w:p>
    <w:p w:rsidR="005C2597" w:rsidRPr="005C2597" w:rsidRDefault="005C2597" w:rsidP="005C2597">
      <w:pPr>
        <w:tabs>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TOČKE PREDRAČUNA </w:t>
      </w:r>
      <w:r w:rsidRPr="005C2597">
        <w:rPr>
          <w:rFonts w:ascii="Times New Roman" w:hAnsi="Times New Roman"/>
          <w:b/>
          <w:bCs/>
          <w:szCs w:val="22"/>
          <w:u w:val="single"/>
        </w:rPr>
        <w:t>1, 2, 3, 4</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b/>
          <w:bCs/>
          <w:szCs w:val="22"/>
        </w:rPr>
        <w:tab/>
      </w:r>
      <w:r w:rsidRPr="005C2597">
        <w:rPr>
          <w:rFonts w:ascii="Times New Roman" w:hAnsi="Times New Roman"/>
          <w:b/>
          <w:bCs/>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b/>
          <w:bCs/>
          <w:szCs w:val="22"/>
        </w:rPr>
        <w:tab/>
      </w:r>
      <w:r w:rsidRPr="005C2597">
        <w:rPr>
          <w:rFonts w:ascii="Times New Roman" w:hAnsi="Times New Roman"/>
          <w:b/>
          <w:bCs/>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b/>
          <w:bCs/>
          <w:szCs w:val="22"/>
        </w:rPr>
      </w:pPr>
    </w:p>
    <w:p w:rsidR="005C2597" w:rsidRPr="001102D1" w:rsidRDefault="005C2597" w:rsidP="005C2597">
      <w:pPr>
        <w:tabs>
          <w:tab w:val="left" w:pos="14047"/>
          <w:tab w:val="left" w:pos="14945"/>
          <w:tab w:val="left" w:pos="15814"/>
          <w:tab w:val="left" w:pos="16683"/>
        </w:tabs>
        <w:spacing w:line="240" w:lineRule="auto"/>
        <w:ind w:left="70"/>
        <w:rPr>
          <w:rFonts w:ascii="Times New Roman" w:hAnsi="Times New Roman"/>
          <w:b/>
          <w:bCs/>
          <w:color w:val="FF0000"/>
          <w:szCs w:val="22"/>
        </w:rPr>
      </w:pPr>
      <w:r w:rsidRPr="001102D1">
        <w:rPr>
          <w:rFonts w:ascii="Times New Roman" w:hAnsi="Times New Roman"/>
          <w:b/>
          <w:bCs/>
          <w:color w:val="FF0000"/>
          <w:szCs w:val="22"/>
        </w:rPr>
        <w:t xml:space="preserve">OSNOVNO ČIŠČENJE - VRSTICE Z RUMENO OZNAKO V PRVEM STOLPCU </w:t>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b/>
          <w:bCs/>
          <w:szCs w:val="22"/>
        </w:rPr>
        <w:tab/>
      </w:r>
      <w:r w:rsidRPr="005C2597">
        <w:rPr>
          <w:rFonts w:ascii="Times New Roman" w:hAnsi="Times New Roman"/>
          <w:b/>
          <w:bCs/>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   </w:t>
      </w:r>
      <w:r w:rsidRPr="005C2597">
        <w:rPr>
          <w:rFonts w:ascii="Times New Roman" w:hAnsi="Times New Roman"/>
          <w:bCs/>
          <w:szCs w:val="22"/>
        </w:rPr>
        <w:t>1.</w:t>
      </w:r>
      <w:r w:rsidRPr="005C2597">
        <w:rPr>
          <w:rFonts w:ascii="Times New Roman" w:hAnsi="Times New Roman"/>
          <w:szCs w:val="22"/>
        </w:rPr>
        <w:t xml:space="preserve"> Cena osnovnega čiščenja je definirana za mesečno čiščenje.</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spacing w:line="240" w:lineRule="auto"/>
        <w:ind w:left="70"/>
        <w:rPr>
          <w:rFonts w:ascii="Times New Roman" w:hAnsi="Times New Roman"/>
          <w:b/>
          <w:bCs/>
          <w:szCs w:val="22"/>
        </w:rPr>
      </w:pPr>
      <w:r w:rsidRPr="005C2597">
        <w:rPr>
          <w:rFonts w:ascii="Times New Roman" w:hAnsi="Times New Roman"/>
          <w:b/>
          <w:bCs/>
          <w:szCs w:val="22"/>
        </w:rPr>
        <w:t xml:space="preserve">   </w:t>
      </w:r>
      <w:r w:rsidRPr="005C2597">
        <w:rPr>
          <w:rFonts w:ascii="Times New Roman" w:hAnsi="Times New Roman"/>
          <w:bCs/>
          <w:szCs w:val="22"/>
        </w:rPr>
        <w:t>2.</w:t>
      </w:r>
      <w:r w:rsidRPr="005C2597">
        <w:rPr>
          <w:rFonts w:ascii="Times New Roman" w:hAnsi="Times New Roman"/>
          <w:b/>
          <w:bCs/>
          <w:szCs w:val="22"/>
        </w:rPr>
        <w:t xml:space="preserve"> </w:t>
      </w:r>
      <w:r w:rsidRPr="005C2597">
        <w:rPr>
          <w:rFonts w:ascii="Times New Roman" w:hAnsi="Times New Roman"/>
          <w:szCs w:val="22"/>
        </w:rPr>
        <w:t xml:space="preserve">Ceno mesečnega čiščenja ponudnik oblikuje tako, da z njo zagotavlja izvajanje storitve čiščenja v skladu z </w:t>
      </w:r>
      <w:r w:rsidRPr="005C2597">
        <w:rPr>
          <w:rFonts w:ascii="Times New Roman" w:hAnsi="Times New Roman"/>
          <w:b/>
          <w:bCs/>
          <w:szCs w:val="22"/>
          <w:u w:val="single"/>
        </w:rPr>
        <w:t>zahtevanimi standardi čiščenja</w:t>
      </w:r>
      <w:r w:rsidRPr="005C2597">
        <w:rPr>
          <w:rFonts w:ascii="Times New Roman" w:hAnsi="Times New Roman"/>
          <w:szCs w:val="22"/>
        </w:rPr>
        <w:t xml:space="preserve"> </w:t>
      </w:r>
      <w:r>
        <w:rPr>
          <w:rFonts w:ascii="Times New Roman" w:hAnsi="Times New Roman"/>
          <w:szCs w:val="22"/>
        </w:rPr>
        <w:t xml:space="preserve">(predmet čiščenja, pogostost,…) </w:t>
      </w:r>
      <w:r w:rsidRPr="005C2597">
        <w:rPr>
          <w:rFonts w:ascii="Times New Roman" w:hAnsi="Times New Roman"/>
          <w:szCs w:val="22"/>
        </w:rPr>
        <w:t xml:space="preserve">in </w:t>
      </w:r>
      <w:r w:rsidRPr="005C2597">
        <w:rPr>
          <w:rFonts w:ascii="Times New Roman" w:hAnsi="Times New Roman"/>
          <w:b/>
          <w:bCs/>
          <w:szCs w:val="22"/>
        </w:rPr>
        <w:t>drugimi zahtevami v delu razpisne dokumentacije ''Tehnične zahteve naročnika'</w:t>
      </w:r>
      <w:r w:rsidRPr="005C2597">
        <w:rPr>
          <w:rFonts w:ascii="Times New Roman" w:hAnsi="Times New Roman"/>
          <w:szCs w:val="22"/>
        </w:rPr>
        <w:t>'. Naročnik morebitnih dodatnih stroškov, ki ne bodo zajeti v tej ceni, ne bo priznaval.</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spacing w:line="240" w:lineRule="auto"/>
        <w:ind w:left="70"/>
        <w:rPr>
          <w:rFonts w:ascii="Times New Roman" w:hAnsi="Times New Roman"/>
          <w:b/>
          <w:bCs/>
          <w:szCs w:val="22"/>
        </w:rPr>
      </w:pPr>
      <w:r w:rsidRPr="005C2597">
        <w:rPr>
          <w:rFonts w:ascii="Times New Roman" w:hAnsi="Times New Roman"/>
          <w:b/>
          <w:bCs/>
          <w:szCs w:val="22"/>
        </w:rPr>
        <w:t xml:space="preserve">   3.</w:t>
      </w:r>
      <w:r w:rsidRPr="005C2597">
        <w:rPr>
          <w:rFonts w:ascii="Times New Roman" w:hAnsi="Times New Roman"/>
          <w:szCs w:val="22"/>
        </w:rPr>
        <w:t xml:space="preserve"> </w:t>
      </w:r>
      <w:r w:rsidRPr="005C2597">
        <w:rPr>
          <w:rFonts w:ascii="Times New Roman" w:hAnsi="Times New Roman"/>
          <w:b/>
          <w:bCs/>
          <w:szCs w:val="22"/>
        </w:rPr>
        <w:t>Ponudbeno ceno mora ponudnik oblikovati kot ceno, ki pokriva obdobje enega meseca in je normirana na m</w:t>
      </w:r>
      <w:r w:rsidRPr="00871D63">
        <w:rPr>
          <w:rFonts w:ascii="Times New Roman" w:hAnsi="Times New Roman"/>
          <w:b/>
          <w:bCs/>
          <w:szCs w:val="22"/>
          <w:vertAlign w:val="superscript"/>
        </w:rPr>
        <w:t>2</w:t>
      </w:r>
      <w:r w:rsidRPr="005C2597">
        <w:rPr>
          <w:rFonts w:ascii="Times New Roman" w:hAnsi="Times New Roman"/>
          <w:b/>
          <w:bCs/>
          <w:szCs w:val="22"/>
        </w:rPr>
        <w:t xml:space="preserve"> površine. Izražena mora biti v EUR brez DDV.</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1102D1">
        <w:rPr>
          <w:rFonts w:ascii="Times New Roman" w:hAnsi="Times New Roman"/>
          <w:b/>
          <w:bCs/>
          <w:color w:val="FF0000"/>
          <w:szCs w:val="22"/>
        </w:rPr>
        <w:t>GENERALNO ČIŠČENJE - VRSTICE Z MODRO OZNAKO V PRVEM STOLPCU</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ab/>
        <w:t> </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   </w:t>
      </w:r>
      <w:r w:rsidRPr="001102D1">
        <w:rPr>
          <w:rFonts w:ascii="Times New Roman" w:hAnsi="Times New Roman"/>
          <w:bCs/>
          <w:szCs w:val="22"/>
        </w:rPr>
        <w:t>1.</w:t>
      </w:r>
      <w:r w:rsidRPr="005C2597">
        <w:rPr>
          <w:rFonts w:ascii="Times New Roman" w:hAnsi="Times New Roman"/>
          <w:szCs w:val="22"/>
        </w:rPr>
        <w:t xml:space="preserve"> Cena generalnega čiščenja je definirana za enkratno čiščenje po enoti mere m</w:t>
      </w:r>
      <w:r w:rsidRPr="00775BBC">
        <w:rPr>
          <w:rFonts w:ascii="Times New Roman" w:hAnsi="Times New Roman"/>
          <w:szCs w:val="22"/>
          <w:vertAlign w:val="superscript"/>
        </w:rPr>
        <w:t>2</w:t>
      </w:r>
      <w:r w:rsidRPr="005C2597">
        <w:rPr>
          <w:rFonts w:ascii="Times New Roman" w:hAnsi="Times New Roman"/>
          <w:szCs w:val="22"/>
        </w:rPr>
        <w:t>.</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1102D1" w:rsidRDefault="005C2597" w:rsidP="001102D1">
      <w:pPr>
        <w:spacing w:line="240" w:lineRule="auto"/>
        <w:ind w:left="70"/>
        <w:rPr>
          <w:rFonts w:ascii="Times New Roman" w:hAnsi="Times New Roman"/>
          <w:b/>
          <w:bCs/>
          <w:szCs w:val="22"/>
        </w:rPr>
      </w:pPr>
      <w:r w:rsidRPr="005C2597">
        <w:rPr>
          <w:rFonts w:ascii="Times New Roman" w:hAnsi="Times New Roman"/>
          <w:b/>
          <w:bCs/>
          <w:szCs w:val="22"/>
        </w:rPr>
        <w:t xml:space="preserve">   </w:t>
      </w:r>
      <w:r w:rsidRPr="001102D1">
        <w:rPr>
          <w:rFonts w:ascii="Times New Roman" w:hAnsi="Times New Roman"/>
          <w:bCs/>
          <w:szCs w:val="22"/>
        </w:rPr>
        <w:t>2.</w:t>
      </w:r>
      <w:r w:rsidRPr="005C2597">
        <w:rPr>
          <w:rFonts w:ascii="Times New Roman" w:hAnsi="Times New Roman"/>
          <w:b/>
          <w:bCs/>
          <w:szCs w:val="22"/>
        </w:rPr>
        <w:t xml:space="preserve"> </w:t>
      </w:r>
      <w:r w:rsidRPr="005C2597">
        <w:rPr>
          <w:rFonts w:ascii="Times New Roman" w:hAnsi="Times New Roman"/>
          <w:szCs w:val="22"/>
        </w:rPr>
        <w:t xml:space="preserve">Ceno generalnega čiščenja ponudnik oblikuje tako, da z njo zagotavlja izvajanje storitve čiščenja v skladu z </w:t>
      </w:r>
      <w:r w:rsidRPr="005C2597">
        <w:rPr>
          <w:rFonts w:ascii="Times New Roman" w:hAnsi="Times New Roman"/>
          <w:b/>
          <w:bCs/>
          <w:szCs w:val="22"/>
          <w:u w:val="single"/>
        </w:rPr>
        <w:t>zahtevanimi standardi generalnega čiščenja</w:t>
      </w:r>
      <w:r w:rsidR="001102D1">
        <w:rPr>
          <w:rFonts w:ascii="Times New Roman" w:hAnsi="Times New Roman"/>
          <w:b/>
          <w:bCs/>
          <w:szCs w:val="22"/>
        </w:rPr>
        <w:t xml:space="preserve"> </w:t>
      </w:r>
      <w:r w:rsidRPr="005C2597">
        <w:rPr>
          <w:rFonts w:ascii="Times New Roman" w:hAnsi="Times New Roman"/>
          <w:szCs w:val="22"/>
        </w:rPr>
        <w:t xml:space="preserve">in </w:t>
      </w:r>
      <w:r w:rsidRPr="005C2597">
        <w:rPr>
          <w:rFonts w:ascii="Times New Roman" w:hAnsi="Times New Roman"/>
          <w:b/>
          <w:bCs/>
          <w:szCs w:val="22"/>
        </w:rPr>
        <w:t>drugimi zahtevami v delu razpisne dokumentacije ''Tehnične zahteve naročnika'</w:t>
      </w:r>
      <w:r w:rsidRPr="005C2597">
        <w:rPr>
          <w:rFonts w:ascii="Times New Roman" w:hAnsi="Times New Roman"/>
          <w:szCs w:val="22"/>
        </w:rPr>
        <w:t>'. Naročnik morebitnih dodatnih stroškov, ki ne bodo zajeti v tej ceni, ne bo priznaval.</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   3.</w:t>
      </w:r>
      <w:r w:rsidRPr="005C2597">
        <w:rPr>
          <w:rFonts w:ascii="Times New Roman" w:hAnsi="Times New Roman"/>
          <w:szCs w:val="22"/>
        </w:rPr>
        <w:t xml:space="preserve"> </w:t>
      </w:r>
      <w:r w:rsidRPr="005C2597">
        <w:rPr>
          <w:rFonts w:ascii="Times New Roman" w:hAnsi="Times New Roman"/>
          <w:b/>
          <w:bCs/>
          <w:szCs w:val="22"/>
        </w:rPr>
        <w:t>Ponudbeno ceno mora ponudnik oblikovati kot ceno, ki je normirana na m</w:t>
      </w:r>
      <w:r w:rsidRPr="00BC5403">
        <w:rPr>
          <w:rFonts w:ascii="Times New Roman" w:hAnsi="Times New Roman"/>
          <w:b/>
          <w:bCs/>
          <w:szCs w:val="22"/>
          <w:vertAlign w:val="superscript"/>
        </w:rPr>
        <w:t>2</w:t>
      </w:r>
      <w:r w:rsidRPr="005C2597">
        <w:rPr>
          <w:rFonts w:ascii="Times New Roman" w:hAnsi="Times New Roman"/>
          <w:b/>
          <w:bCs/>
          <w:szCs w:val="22"/>
        </w:rPr>
        <w:t xml:space="preserve"> površine. Izražena mora biti v EUR brez DDV.</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p>
    <w:p w:rsidR="005C2597" w:rsidRPr="005C2597" w:rsidRDefault="005C2597" w:rsidP="00BC5403">
      <w:pPr>
        <w:tabs>
          <w:tab w:val="left" w:pos="5087"/>
          <w:tab w:val="left" w:pos="5431"/>
          <w:tab w:val="left" w:pos="5723"/>
          <w:tab w:val="left" w:pos="10609"/>
          <w:tab w:val="left" w:pos="12328"/>
          <w:tab w:val="left" w:pos="14047"/>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5431"/>
          <w:tab w:val="left" w:pos="5723"/>
          <w:tab w:val="left" w:pos="10609"/>
          <w:tab w:val="left" w:pos="12328"/>
          <w:tab w:val="left" w:pos="14047"/>
          <w:tab w:val="left" w:pos="14945"/>
          <w:tab w:val="left" w:pos="15814"/>
          <w:tab w:val="left" w:pos="16683"/>
        </w:tabs>
        <w:spacing w:line="240" w:lineRule="auto"/>
        <w:rPr>
          <w:rFonts w:ascii="Times New Roman" w:hAnsi="Times New Roman"/>
          <w:szCs w:val="22"/>
        </w:rPr>
      </w:pPr>
      <w:r w:rsidRPr="005C2597">
        <w:rPr>
          <w:rFonts w:ascii="Times New Roman" w:hAnsi="Times New Roman"/>
          <w:b/>
          <w:bCs/>
          <w:szCs w:val="22"/>
        </w:rPr>
        <w:t xml:space="preserve">TOČKE PREDRAČUNA </w:t>
      </w:r>
      <w:r w:rsidRPr="005C2597">
        <w:rPr>
          <w:rFonts w:ascii="Times New Roman" w:hAnsi="Times New Roman"/>
          <w:b/>
          <w:bCs/>
          <w:szCs w:val="22"/>
          <w:u w:val="single"/>
        </w:rPr>
        <w:t xml:space="preserve">A, B, C, D, E, F, </w:t>
      </w:r>
      <w:r w:rsidR="00C24F90">
        <w:rPr>
          <w:rFonts w:ascii="Times New Roman" w:hAnsi="Times New Roman"/>
          <w:b/>
          <w:bCs/>
          <w:szCs w:val="22"/>
          <w:u w:val="single"/>
        </w:rPr>
        <w:t xml:space="preserve">in </w:t>
      </w:r>
      <w:r w:rsidRPr="005C2597">
        <w:rPr>
          <w:rFonts w:ascii="Times New Roman" w:hAnsi="Times New Roman"/>
          <w:b/>
          <w:bCs/>
          <w:szCs w:val="22"/>
          <w:u w:val="single"/>
        </w:rPr>
        <w:t>G</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EE1912" w:rsidP="007D51BF">
      <w:pPr>
        <w:numPr>
          <w:ilvl w:val="0"/>
          <w:numId w:val="57"/>
        </w:numPr>
        <w:spacing w:line="240" w:lineRule="auto"/>
        <w:ind w:hanging="250"/>
        <w:rPr>
          <w:rFonts w:ascii="Times New Roman" w:hAnsi="Times New Roman"/>
          <w:b/>
          <w:bCs/>
          <w:szCs w:val="22"/>
        </w:rPr>
      </w:pPr>
      <w:r>
        <w:rPr>
          <w:rFonts w:ascii="Times New Roman" w:hAnsi="Times New Roman"/>
          <w:szCs w:val="22"/>
        </w:rPr>
        <w:t>Točka A-D</w:t>
      </w:r>
      <w:r w:rsidR="005C2597" w:rsidRPr="005C2597">
        <w:rPr>
          <w:rFonts w:ascii="Times New Roman" w:hAnsi="Times New Roman"/>
          <w:szCs w:val="22"/>
        </w:rPr>
        <w:t xml:space="preserve"> opredeljuje dodatne storitve, ki se naročijo predvidoma 1 x letno, ra</w:t>
      </w:r>
      <w:r w:rsidR="001102D1">
        <w:rPr>
          <w:rFonts w:ascii="Times New Roman" w:hAnsi="Times New Roman"/>
          <w:szCs w:val="22"/>
        </w:rPr>
        <w:t xml:space="preserve">zen </w:t>
      </w:r>
      <w:r w:rsidR="005C2597" w:rsidRPr="005C2597">
        <w:rPr>
          <w:rFonts w:ascii="Times New Roman" w:hAnsi="Times New Roman"/>
          <w:szCs w:val="22"/>
        </w:rPr>
        <w:t>steklenih površin 2 x letno (glej standard).</w:t>
      </w:r>
    </w:p>
    <w:p w:rsidR="005C2597" w:rsidRPr="005C2597" w:rsidRDefault="005C2597" w:rsidP="00871B95">
      <w:pPr>
        <w:tabs>
          <w:tab w:val="left" w:pos="5087"/>
          <w:tab w:val="left" w:pos="5431"/>
          <w:tab w:val="left" w:pos="5723"/>
          <w:tab w:val="left" w:pos="10609"/>
          <w:tab w:val="left" w:pos="12328"/>
          <w:tab w:val="left" w:pos="14047"/>
          <w:tab w:val="left" w:pos="14945"/>
          <w:tab w:val="left" w:pos="15814"/>
          <w:tab w:val="left" w:pos="16683"/>
        </w:tabs>
        <w:spacing w:line="240" w:lineRule="auto"/>
        <w:ind w:left="70" w:firstLine="16605"/>
        <w:rPr>
          <w:rFonts w:ascii="Times New Roman" w:hAnsi="Times New Roman"/>
          <w:szCs w:val="22"/>
        </w:rPr>
      </w:pPr>
    </w:p>
    <w:p w:rsidR="005C2597" w:rsidRPr="005C2597" w:rsidRDefault="005C2597" w:rsidP="007D51BF">
      <w:pPr>
        <w:numPr>
          <w:ilvl w:val="0"/>
          <w:numId w:val="56"/>
        </w:numPr>
        <w:spacing w:line="240" w:lineRule="auto"/>
        <w:rPr>
          <w:rFonts w:ascii="Times New Roman" w:hAnsi="Times New Roman"/>
          <w:szCs w:val="22"/>
        </w:rPr>
      </w:pPr>
      <w:r w:rsidRPr="005C2597">
        <w:rPr>
          <w:rFonts w:ascii="Times New Roman" w:hAnsi="Times New Roman"/>
          <w:szCs w:val="22"/>
        </w:rPr>
        <w:t>Ceno</w:t>
      </w:r>
      <w:r w:rsidR="00EE1912">
        <w:rPr>
          <w:rFonts w:ascii="Times New Roman" w:hAnsi="Times New Roman"/>
          <w:szCs w:val="22"/>
        </w:rPr>
        <w:t xml:space="preserve"> čiščenja v tč. A, B, C, D </w:t>
      </w:r>
      <w:r w:rsidRPr="005C2597">
        <w:rPr>
          <w:rFonts w:ascii="Times New Roman" w:hAnsi="Times New Roman"/>
          <w:szCs w:val="22"/>
        </w:rPr>
        <w:t>ponudnik oblikuje tako, da z njo zagotavlja kvalitetno izvajanje storitve čiščenja za enoto mere (m</w:t>
      </w:r>
      <w:r w:rsidRPr="00A946A0">
        <w:rPr>
          <w:rFonts w:ascii="Times New Roman" w:hAnsi="Times New Roman"/>
          <w:szCs w:val="22"/>
          <w:vertAlign w:val="superscript"/>
        </w:rPr>
        <w:t>2</w:t>
      </w:r>
      <w:r w:rsidRPr="005C2597">
        <w:rPr>
          <w:rFonts w:ascii="Times New Roman" w:hAnsi="Times New Roman"/>
          <w:szCs w:val="22"/>
        </w:rPr>
        <w:t xml:space="preserve"> oz. kos).</w:t>
      </w:r>
    </w:p>
    <w:p w:rsidR="005C2597" w:rsidRPr="005C2597" w:rsidRDefault="005C2597" w:rsidP="00871B95">
      <w:pPr>
        <w:spacing w:line="240" w:lineRule="auto"/>
        <w:ind w:left="360"/>
        <w:rPr>
          <w:rFonts w:ascii="Times New Roman" w:hAnsi="Times New Roman"/>
          <w:szCs w:val="22"/>
        </w:rPr>
      </w:pPr>
    </w:p>
    <w:p w:rsidR="005C2597" w:rsidRPr="005C2597" w:rsidRDefault="00EE1912" w:rsidP="007D51BF">
      <w:pPr>
        <w:numPr>
          <w:ilvl w:val="0"/>
          <w:numId w:val="56"/>
        </w:numPr>
        <w:spacing w:line="240" w:lineRule="auto"/>
        <w:rPr>
          <w:rFonts w:ascii="Times New Roman" w:hAnsi="Times New Roman"/>
          <w:szCs w:val="22"/>
        </w:rPr>
      </w:pPr>
      <w:r>
        <w:rPr>
          <w:rFonts w:ascii="Times New Roman" w:hAnsi="Times New Roman"/>
          <w:szCs w:val="22"/>
        </w:rPr>
        <w:t>Točka E</w:t>
      </w:r>
      <w:r w:rsidR="005C2597" w:rsidRPr="005C2597">
        <w:rPr>
          <w:rFonts w:ascii="Times New Roman" w:hAnsi="Times New Roman"/>
          <w:szCs w:val="22"/>
        </w:rPr>
        <w:t xml:space="preserve"> opredeljuje storitev mesečnega čiščenja kavarnice po zahtevanem standardu.</w:t>
      </w:r>
    </w:p>
    <w:p w:rsidR="005C2597" w:rsidRPr="005C2597" w:rsidRDefault="005C2597" w:rsidP="00871B95">
      <w:pPr>
        <w:spacing w:line="240" w:lineRule="auto"/>
        <w:ind w:left="708"/>
        <w:rPr>
          <w:rFonts w:ascii="Times New Roman" w:hAnsi="Times New Roman"/>
          <w:szCs w:val="22"/>
        </w:rPr>
      </w:pPr>
    </w:p>
    <w:p w:rsidR="005C2597" w:rsidRPr="005C2597" w:rsidRDefault="00252A0B" w:rsidP="007D51BF">
      <w:pPr>
        <w:numPr>
          <w:ilvl w:val="0"/>
          <w:numId w:val="56"/>
        </w:numPr>
        <w:spacing w:line="240" w:lineRule="auto"/>
        <w:rPr>
          <w:rFonts w:ascii="Times New Roman" w:hAnsi="Times New Roman"/>
          <w:szCs w:val="22"/>
        </w:rPr>
      </w:pPr>
      <w:r>
        <w:rPr>
          <w:rFonts w:ascii="Times New Roman" w:hAnsi="Times New Roman"/>
          <w:szCs w:val="22"/>
        </w:rPr>
        <w:t>Točka F</w:t>
      </w:r>
      <w:r w:rsidR="005C2597" w:rsidRPr="005C2597">
        <w:rPr>
          <w:rFonts w:ascii="Times New Roman" w:hAnsi="Times New Roman"/>
          <w:szCs w:val="22"/>
        </w:rPr>
        <w:t xml:space="preserve"> opredeljuje storitev mesečnega čiščenja vhodnih vrat po zahtevanem standardu.</w:t>
      </w:r>
    </w:p>
    <w:p w:rsidR="005C2597" w:rsidRPr="005C2597" w:rsidRDefault="005C2597" w:rsidP="00871B95">
      <w:pPr>
        <w:spacing w:line="240" w:lineRule="auto"/>
        <w:ind w:left="708"/>
        <w:rPr>
          <w:rFonts w:ascii="Times New Roman" w:hAnsi="Times New Roman"/>
          <w:szCs w:val="22"/>
        </w:rPr>
      </w:pPr>
    </w:p>
    <w:p w:rsidR="005C2597" w:rsidRPr="005C2597" w:rsidRDefault="0032273D" w:rsidP="007D51BF">
      <w:pPr>
        <w:numPr>
          <w:ilvl w:val="0"/>
          <w:numId w:val="56"/>
        </w:numPr>
        <w:spacing w:line="240" w:lineRule="auto"/>
        <w:jc w:val="left"/>
        <w:rPr>
          <w:rFonts w:ascii="Times New Roman" w:hAnsi="Times New Roman"/>
          <w:szCs w:val="22"/>
        </w:rPr>
      </w:pPr>
      <w:r>
        <w:rPr>
          <w:rFonts w:ascii="Times New Roman" w:hAnsi="Times New Roman"/>
          <w:szCs w:val="22"/>
        </w:rPr>
        <w:lastRenderedPageBreak/>
        <w:t>Točka G</w:t>
      </w:r>
      <w:r w:rsidR="005C2597" w:rsidRPr="005C2597">
        <w:rPr>
          <w:rFonts w:ascii="Times New Roman" w:hAnsi="Times New Roman"/>
          <w:szCs w:val="22"/>
        </w:rPr>
        <w:t xml:space="preserve"> opredeljuje storitev izjemnega čiščenja sob D – izolacija, ki jo bo naročnik naročal po potrebi.</w:t>
      </w:r>
    </w:p>
    <w:p w:rsidR="005C2597" w:rsidRPr="005C2597" w:rsidRDefault="005C2597" w:rsidP="005C2597">
      <w:pPr>
        <w:spacing w:line="240" w:lineRule="auto"/>
        <w:rPr>
          <w:rFonts w:ascii="Times New Roman" w:hAnsi="Times New Roman"/>
          <w:szCs w:val="22"/>
        </w:rPr>
      </w:pPr>
    </w:p>
    <w:p w:rsidR="00B10EC6" w:rsidRDefault="005C2597" w:rsidP="00B10EC6">
      <w:pPr>
        <w:tabs>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Ponudnik mora upoštevati zahteve naročnika v</w:t>
      </w:r>
      <w:r w:rsidRPr="005C2597">
        <w:rPr>
          <w:rFonts w:ascii="Times New Roman" w:hAnsi="Times New Roman"/>
          <w:b/>
          <w:bCs/>
          <w:szCs w:val="22"/>
        </w:rPr>
        <w:t xml:space="preserve"> delu razpisne dokumentacije ''Tehnične zahteve naročnika'</w:t>
      </w:r>
      <w:r w:rsidR="00B10EC6">
        <w:rPr>
          <w:rFonts w:ascii="Times New Roman" w:hAnsi="Times New Roman"/>
          <w:szCs w:val="22"/>
        </w:rPr>
        <w:t xml:space="preserve">'. </w:t>
      </w:r>
      <w:r w:rsidR="00B10EC6">
        <w:rPr>
          <w:rFonts w:ascii="Times New Roman" w:hAnsi="Times New Roman"/>
          <w:szCs w:val="22"/>
        </w:rPr>
        <w:tab/>
      </w:r>
      <w:r w:rsidR="00B10EC6">
        <w:rPr>
          <w:rFonts w:ascii="Times New Roman" w:hAnsi="Times New Roman"/>
          <w:szCs w:val="22"/>
        </w:rPr>
        <w:tab/>
      </w:r>
      <w:r w:rsidR="00B10EC6">
        <w:rPr>
          <w:rFonts w:ascii="Times New Roman" w:hAnsi="Times New Roman"/>
          <w:szCs w:val="22"/>
        </w:rPr>
        <w:tab/>
      </w:r>
    </w:p>
    <w:p w:rsidR="00B10EC6" w:rsidRDefault="00B10EC6" w:rsidP="00B10EC6">
      <w:pPr>
        <w:tabs>
          <w:tab w:val="left" w:pos="14945"/>
          <w:tab w:val="left" w:pos="15814"/>
          <w:tab w:val="left" w:pos="16683"/>
        </w:tabs>
        <w:spacing w:line="240" w:lineRule="auto"/>
        <w:rPr>
          <w:rFonts w:ascii="Times New Roman" w:hAnsi="Times New Roman"/>
          <w:szCs w:val="22"/>
        </w:rPr>
      </w:pPr>
    </w:p>
    <w:p w:rsidR="005C2597" w:rsidRPr="005C2597" w:rsidRDefault="005C2597" w:rsidP="00B10EC6">
      <w:pPr>
        <w:tabs>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Za čiščenje steklenih površin mora upoštevati standard čiščenja, ki ga je opredelil naročnik.</w:t>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B10EC6">
      <w:pPr>
        <w:tabs>
          <w:tab w:val="left" w:pos="14047"/>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Naročnik morebitnih dodatnih stroškov, ki ne bodo zajeti v tej ceni, ne bo priznaval.</w:t>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2B450D"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Pr>
          <w:rFonts w:ascii="Times New Roman" w:hAnsi="Times New Roman"/>
          <w:b/>
          <w:bCs/>
          <w:szCs w:val="22"/>
        </w:rPr>
        <w:t>SKUPAJ DODATNA NAVODILA</w:t>
      </w:r>
      <w:r w:rsidR="00E10C3B">
        <w:rPr>
          <w:rFonts w:ascii="Times New Roman" w:hAnsi="Times New Roman"/>
          <w:b/>
          <w:bCs/>
          <w:szCs w:val="22"/>
        </w:rPr>
        <w:t>:</w:t>
      </w:r>
      <w:r w:rsidR="005C2597" w:rsidRPr="005C2597">
        <w:rPr>
          <w:rFonts w:ascii="Times New Roman" w:hAnsi="Times New Roman"/>
          <w:b/>
          <w:bCs/>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211F52" w:rsidRDefault="005C2597" w:rsidP="005C2597">
      <w:pPr>
        <w:rPr>
          <w:rFonts w:ascii="Times New Roman" w:hAnsi="Times New Roman"/>
          <w:szCs w:val="22"/>
          <w:highlight w:val="yellow"/>
          <w:lang w:eastAsia="en-US"/>
        </w:rPr>
      </w:pPr>
      <w:r w:rsidRPr="005C2597">
        <w:rPr>
          <w:rFonts w:ascii="Times New Roman" w:hAnsi="Times New Roman"/>
          <w:b/>
          <w:bCs/>
          <w:szCs w:val="22"/>
        </w:rPr>
        <w:t xml:space="preserve">   1. </w:t>
      </w:r>
      <w:r w:rsidRPr="00E10C3B">
        <w:rPr>
          <w:rFonts w:ascii="Times New Roman" w:hAnsi="Times New Roman"/>
          <w:b/>
          <w:i/>
          <w:color w:val="00B050"/>
          <w:szCs w:val="22"/>
          <w:u w:val="single"/>
        </w:rPr>
        <w:t>Ponudnik vnaša vrednosti v zelena polja</w:t>
      </w:r>
    </w:p>
    <w:p w:rsidR="005C2597" w:rsidRDefault="005C2597" w:rsidP="00790054">
      <w:pPr>
        <w:rPr>
          <w:rFonts w:ascii="Times New Roman" w:hAnsi="Times New Roman"/>
          <w:szCs w:val="22"/>
          <w:highlight w:val="yellow"/>
        </w:rPr>
      </w:pPr>
    </w:p>
    <w:p w:rsidR="00790054" w:rsidRPr="00D444EC" w:rsidRDefault="00790054" w:rsidP="00790054">
      <w:pPr>
        <w:rPr>
          <w:rFonts w:ascii="Times New Roman" w:hAnsi="Times New Roman"/>
          <w:szCs w:val="22"/>
        </w:rPr>
      </w:pPr>
      <w:r w:rsidRPr="00D444EC">
        <w:rPr>
          <w:rFonts w:ascii="Times New Roman" w:hAnsi="Times New Roman"/>
          <w:szCs w:val="22"/>
        </w:rPr>
        <w:t>V primeru, da bo naročnik pri pregledu in ocenjevanju ponudb odkril očitne računske</w:t>
      </w:r>
      <w:r w:rsidR="00D25715" w:rsidRPr="00D444EC">
        <w:rPr>
          <w:rFonts w:ascii="Times New Roman" w:hAnsi="Times New Roman"/>
          <w:szCs w:val="22"/>
        </w:rPr>
        <w:t xml:space="preserve"> napake, bo ravnal v skladu s 7. </w:t>
      </w:r>
      <w:r w:rsidRPr="00D444EC">
        <w:rPr>
          <w:rFonts w:ascii="Times New Roman" w:hAnsi="Times New Roman"/>
          <w:szCs w:val="22"/>
        </w:rPr>
        <w:t>odstavkom 89. člena ZJN-3. Ponudnik skladno z zgornjimi zahtevami izpolni tudi Povzetek predračuna (rekapitulacija)</w:t>
      </w:r>
      <w:r w:rsidR="00F0792B" w:rsidRPr="00D444EC">
        <w:rPr>
          <w:rFonts w:ascii="Times New Roman" w:hAnsi="Times New Roman"/>
          <w:szCs w:val="22"/>
        </w:rPr>
        <w:t xml:space="preserve"> (OBR-2</w:t>
      </w:r>
      <w:r w:rsidR="00D444EC">
        <w:rPr>
          <w:rFonts w:ascii="Times New Roman" w:hAnsi="Times New Roman"/>
          <w:szCs w:val="22"/>
        </w:rPr>
        <w:t>a</w:t>
      </w:r>
      <w:r w:rsidR="00F0792B" w:rsidRPr="00D444EC">
        <w:rPr>
          <w:rFonts w:ascii="Times New Roman" w:hAnsi="Times New Roman"/>
          <w:szCs w:val="22"/>
        </w:rPr>
        <w:t>)</w:t>
      </w:r>
      <w:r w:rsidRPr="00D444EC">
        <w:rPr>
          <w:rFonts w:ascii="Times New Roman" w:hAnsi="Times New Roman"/>
          <w:szCs w:val="22"/>
        </w:rPr>
        <w:t>.</w:t>
      </w:r>
    </w:p>
    <w:p w:rsidR="00F637B4" w:rsidRPr="00211F52" w:rsidRDefault="00F637B4" w:rsidP="00790054">
      <w:pPr>
        <w:rPr>
          <w:rFonts w:ascii="Times New Roman" w:hAnsi="Times New Roman"/>
          <w:szCs w:val="22"/>
          <w:highlight w:val="yellow"/>
        </w:rPr>
      </w:pPr>
    </w:p>
    <w:p w:rsidR="007634E8" w:rsidRPr="006E0927" w:rsidRDefault="007634E8" w:rsidP="007634E8">
      <w:pPr>
        <w:rPr>
          <w:rFonts w:ascii="Times New Roman" w:hAnsi="Times New Roman"/>
          <w:b/>
          <w:color w:val="000000"/>
          <w:szCs w:val="18"/>
        </w:rPr>
      </w:pPr>
      <w:r w:rsidRPr="006E0927">
        <w:rPr>
          <w:rFonts w:ascii="Times New Roman" w:hAnsi="Times New Roman"/>
          <w:b/>
          <w:color w:val="000000"/>
          <w:szCs w:val="18"/>
        </w:rPr>
        <w:t>Ponudnik</w:t>
      </w:r>
      <w:r w:rsidR="0059258D" w:rsidRPr="006E0927">
        <w:rPr>
          <w:rFonts w:ascii="Times New Roman" w:hAnsi="Times New Roman"/>
          <w:b/>
          <w:color w:val="000000"/>
          <w:szCs w:val="18"/>
        </w:rPr>
        <w:t xml:space="preserve"> in </w:t>
      </w:r>
      <w:r w:rsidR="00C430C2" w:rsidRPr="006E0927">
        <w:rPr>
          <w:rFonts w:ascii="Times New Roman" w:hAnsi="Times New Roman"/>
          <w:b/>
          <w:color w:val="000000"/>
          <w:szCs w:val="18"/>
        </w:rPr>
        <w:t xml:space="preserve">partnerji v skupni ponudbi </w:t>
      </w:r>
      <w:r w:rsidRPr="006E0927">
        <w:rPr>
          <w:rFonts w:ascii="Times New Roman" w:hAnsi="Times New Roman"/>
          <w:b/>
          <w:color w:val="000000"/>
          <w:szCs w:val="18"/>
        </w:rPr>
        <w:t xml:space="preserve">skupno oziroma vodilni partner, ki zastopa skupino gospodarskih subjektov naloži </w:t>
      </w:r>
      <w:r w:rsidR="007E560F" w:rsidRPr="006E0927">
        <w:rPr>
          <w:rFonts w:ascii="Times New Roman" w:hAnsi="Times New Roman"/>
          <w:b/>
          <w:color w:val="000000"/>
          <w:szCs w:val="18"/>
        </w:rPr>
        <w:t xml:space="preserve">obrazec št. 2a </w:t>
      </w:r>
      <w:r w:rsidRPr="006E0927">
        <w:rPr>
          <w:rFonts w:ascii="Times New Roman" w:hAnsi="Times New Roman"/>
          <w:b/>
          <w:color w:val="000000"/>
          <w:szCs w:val="18"/>
        </w:rPr>
        <w:t>v informacijskem sistemu e-JN pod rubriko Dokumenti v razdelek »Druge priloge«:</w:t>
      </w:r>
    </w:p>
    <w:p w:rsidR="007634E8" w:rsidRPr="006E0927" w:rsidRDefault="007634E8" w:rsidP="007D51BF">
      <w:pPr>
        <w:pStyle w:val="Odstavekseznama"/>
        <w:numPr>
          <w:ilvl w:val="0"/>
          <w:numId w:val="22"/>
        </w:numPr>
        <w:spacing w:line="240" w:lineRule="auto"/>
        <w:rPr>
          <w:rFonts w:ascii="Times New Roman" w:hAnsi="Times New Roman"/>
        </w:rPr>
      </w:pPr>
      <w:r w:rsidRPr="006E0927">
        <w:rPr>
          <w:rFonts w:ascii="Times New Roman" w:hAnsi="Times New Roman"/>
        </w:rPr>
        <w:t>ponudbeni predračun – skeniran dokument v pdf.</w:t>
      </w:r>
      <w:r w:rsidR="00B5008B" w:rsidRPr="006E0927">
        <w:rPr>
          <w:rFonts w:ascii="Times New Roman" w:hAnsi="Times New Roman"/>
        </w:rPr>
        <w:t xml:space="preserve"> obliki, ki je požigosan</w:t>
      </w:r>
      <w:r w:rsidRPr="006E0927">
        <w:rPr>
          <w:rFonts w:ascii="Times New Roman" w:hAnsi="Times New Roman"/>
        </w:rPr>
        <w:t>, datiran in podpisan,</w:t>
      </w:r>
    </w:p>
    <w:p w:rsidR="007634E8" w:rsidRPr="006E0927" w:rsidRDefault="007634E8" w:rsidP="007D51BF">
      <w:pPr>
        <w:pStyle w:val="Odstavekseznama"/>
        <w:numPr>
          <w:ilvl w:val="0"/>
          <w:numId w:val="22"/>
        </w:numPr>
        <w:spacing w:line="240" w:lineRule="auto"/>
        <w:rPr>
          <w:rFonts w:ascii="Times New Roman" w:hAnsi="Times New Roman"/>
        </w:rPr>
      </w:pPr>
      <w:r w:rsidRPr="006E0927">
        <w:rPr>
          <w:rFonts w:ascii="Times New Roman" w:hAnsi="Times New Roman"/>
        </w:rPr>
        <w:t>ponudbeni predračun v Excel datoteki.</w:t>
      </w:r>
    </w:p>
    <w:p w:rsidR="009C4625" w:rsidRPr="00211F52" w:rsidRDefault="009C4625" w:rsidP="009C4625">
      <w:pPr>
        <w:spacing w:line="240" w:lineRule="auto"/>
        <w:rPr>
          <w:rFonts w:ascii="Times New Roman" w:hAnsi="Times New Roman"/>
          <w:highlight w:val="yellow"/>
        </w:rPr>
      </w:pPr>
    </w:p>
    <w:p w:rsidR="009C4625" w:rsidRPr="009C4625" w:rsidRDefault="009C4625" w:rsidP="009C4625">
      <w:pPr>
        <w:spacing w:line="240" w:lineRule="auto"/>
        <w:rPr>
          <w:rFonts w:ascii="Times New Roman" w:hAnsi="Times New Roman"/>
          <w:b/>
          <w:i/>
        </w:rPr>
      </w:pPr>
      <w:r w:rsidRPr="009140ED">
        <w:rPr>
          <w:rFonts w:ascii="Times New Roman" w:hAnsi="Times New Roman"/>
          <w:b/>
          <w:i/>
        </w:rPr>
        <w:t>V primeru razhajanj med podatki v Povzetku predračuna (rekapitulaciji) (OBR-2) - naloženim v razdelek »Predračun«, in celotno Specifikacijo predračuna (OBR-2a) - naloženim v razdelek »Druge priloge«, kot veljavni štejejo podatki v Specifikaciji predračuna, naloženim v razdelku »Druge priloge«.</w:t>
      </w:r>
    </w:p>
    <w:p w:rsidR="007634E8" w:rsidRDefault="007634E8"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F009A5" w:rsidRDefault="00F009A5">
      <w:pPr>
        <w:spacing w:after="200"/>
        <w:jc w:val="left"/>
        <w:rPr>
          <w:rFonts w:ascii="Times New Roman" w:hAnsi="Times New Roman"/>
          <w:szCs w:val="22"/>
          <w:lang w:eastAsia="en-US"/>
        </w:rPr>
      </w:pPr>
      <w:r>
        <w:rPr>
          <w:rFonts w:ascii="Times New Roman" w:hAnsi="Times New Roman"/>
          <w:szCs w:val="22"/>
          <w:lang w:eastAsia="en-US"/>
        </w:rPr>
        <w:br w:type="page"/>
      </w:r>
    </w:p>
    <w:p w:rsidR="003744D7" w:rsidRDefault="003744D7" w:rsidP="00D652A0">
      <w:pPr>
        <w:rPr>
          <w:rFonts w:ascii="Times New Roman" w:hAnsi="Times New Roman"/>
          <w:szCs w:val="22"/>
          <w:lang w:eastAsia="en-US"/>
        </w:rPr>
      </w:pPr>
    </w:p>
    <w:p w:rsidR="00691BA8" w:rsidRDefault="00691BA8" w:rsidP="00691BA8">
      <w:pPr>
        <w:spacing w:line="240" w:lineRule="auto"/>
        <w:jc w:val="right"/>
        <w:rPr>
          <w:rFonts w:ascii="Times New Roman" w:hAnsi="Times New Roman"/>
          <w:b/>
          <w:color w:val="000000"/>
          <w:szCs w:val="22"/>
        </w:rPr>
      </w:pPr>
      <w:r w:rsidRPr="003508C4">
        <w:rPr>
          <w:noProof/>
        </w:rPr>
        <w:drawing>
          <wp:inline distT="0" distB="0" distL="0" distR="0" wp14:anchorId="4C2E2F7B" wp14:editId="22E06C9C">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691BA8" w:rsidRDefault="00691BA8" w:rsidP="00691BA8">
      <w:pPr>
        <w:spacing w:line="240" w:lineRule="auto"/>
        <w:jc w:val="center"/>
        <w:rPr>
          <w:rFonts w:ascii="Times New Roman" w:hAnsi="Times New Roman"/>
          <w:b/>
          <w:color w:val="000000"/>
          <w:szCs w:val="22"/>
        </w:rPr>
      </w:pPr>
    </w:p>
    <w:p w:rsidR="00691BA8" w:rsidRDefault="00691BA8" w:rsidP="00691BA8">
      <w:pPr>
        <w:spacing w:line="240" w:lineRule="auto"/>
        <w:jc w:val="center"/>
        <w:rPr>
          <w:rFonts w:ascii="Times New Roman" w:hAnsi="Times New Roman"/>
          <w:b/>
          <w:color w:val="000000"/>
          <w:szCs w:val="22"/>
        </w:rPr>
      </w:pP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54144" behindDoc="1" locked="0" layoutInCell="1" allowOverlap="1" wp14:anchorId="16B357DE" wp14:editId="793EA627">
                <wp:simplePos x="0" y="0"/>
                <wp:positionH relativeFrom="column">
                  <wp:posOffset>499745</wp:posOffset>
                </wp:positionH>
                <wp:positionV relativeFrom="paragraph">
                  <wp:posOffset>104140</wp:posOffset>
                </wp:positionV>
                <wp:extent cx="4781550" cy="269875"/>
                <wp:effectExtent l="0" t="0" r="19050" b="1587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solidFill>
                          <a:sysClr val="window" lastClr="FFFFFF"/>
                        </a:solidFill>
                        <a:ln w="25400" cap="flat" cmpd="sng" algn="ctr">
                          <a:solidFill>
                            <a:srgbClr val="297FD5"/>
                          </a:solidFill>
                          <a:prstDash val="soli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AFB8D" id="Pravokotnik 2" o:spid="_x0000_s1026" style="position:absolute;margin-left:39.35pt;margin-top:8.2pt;width:376.5pt;height:2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" fillcolor="window" strokecolor="#297fd5" strokeweight="2pt"/>
            </w:pict>
          </mc:Fallback>
        </mc:AlternateContent>
      </w: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691BA8" w:rsidRPr="002C3A6A" w:rsidRDefault="00691BA8" w:rsidP="00691BA8">
      <w:pPr>
        <w:spacing w:line="240" w:lineRule="auto"/>
        <w:rPr>
          <w:rFonts w:ascii="Times New Roman" w:hAnsi="Times New Roman"/>
          <w:b/>
          <w:szCs w:val="22"/>
          <w:highlight w:val="yellow"/>
        </w:rPr>
      </w:pPr>
    </w:p>
    <w:p w:rsidR="00691BA8" w:rsidRPr="002C3A6A" w:rsidRDefault="00691BA8" w:rsidP="00691BA8">
      <w:pPr>
        <w:spacing w:line="240" w:lineRule="auto"/>
        <w:rPr>
          <w:rFonts w:ascii="Times New Roman" w:hAnsi="Times New Roman"/>
          <w:b/>
          <w:szCs w:val="22"/>
          <w:highlight w:val="yellow"/>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rPr>
      </w:pPr>
      <w:r w:rsidRPr="00530CEA">
        <w:rPr>
          <w:rFonts w:ascii="Times New Roman" w:eastAsia="Calibri" w:hAnsi="Times New Roman"/>
          <w:szCs w:val="22"/>
        </w:rPr>
        <w:t>Navedbe v ESPD in/ali dokazila, ki ji predloži gospodarski subjekt, morajo biti veljavni.</w:t>
      </w:r>
    </w:p>
    <w:p w:rsidR="00691BA8" w:rsidRPr="00530CEA" w:rsidRDefault="00691BA8" w:rsidP="00691BA8">
      <w:pPr>
        <w:spacing w:line="260" w:lineRule="atLeast"/>
        <w:rPr>
          <w:rFonts w:ascii="Times New Roman" w:eastAsia="Calibri" w:hAnsi="Times New Roman"/>
          <w:szCs w:val="22"/>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Gospodarski subjekt naročnikov obrazec ESPD (datoteka XML) uvozi na spletni strani Portala javnih naročil/ESPD: </w:t>
      </w:r>
      <w:hyperlink r:id="rId34" w:history="1">
        <w:r w:rsidRPr="00530CEA">
          <w:rPr>
            <w:rFonts w:ascii="Times New Roman" w:eastAsia="Calibri" w:hAnsi="Times New Roman"/>
            <w:color w:val="0000FF"/>
            <w:szCs w:val="22"/>
            <w:u w:val="single"/>
            <w:lang w:eastAsia="en-US"/>
          </w:rPr>
          <w:t>http://www.enarocanje.si/_ESPD/</w:t>
        </w:r>
      </w:hyperlink>
      <w:r w:rsidRPr="00530CEA">
        <w:rPr>
          <w:rFonts w:ascii="Times New Roman" w:eastAsia="Calibri" w:hAnsi="Times New Roman"/>
          <w:szCs w:val="22"/>
          <w:lang w:eastAsia="en-US"/>
        </w:rPr>
        <w:t xml:space="preserve"> in </w:t>
      </w:r>
      <w:r>
        <w:rPr>
          <w:rFonts w:ascii="Times New Roman" w:eastAsia="Calibri" w:hAnsi="Times New Roman"/>
          <w:szCs w:val="22"/>
          <w:lang w:eastAsia="en-US"/>
        </w:rPr>
        <w:t xml:space="preserve">v </w:t>
      </w:r>
      <w:r w:rsidRPr="00530CEA">
        <w:rPr>
          <w:rFonts w:ascii="Times New Roman" w:eastAsia="Calibri" w:hAnsi="Times New Roman"/>
          <w:szCs w:val="22"/>
          <w:lang w:eastAsia="en-US"/>
        </w:rPr>
        <w:t>njega neposredno vnese zahtevane podatke.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Izpolnjen in podpisan ESPD mora biti v ponudbi priložen za vse gospodarske subjekte, ki v kakršni koli vlogi sodelujejo v ponudbi (ponudnik, sodelujoči ponu</w:t>
      </w:r>
      <w:r>
        <w:rPr>
          <w:rFonts w:ascii="Times New Roman" w:eastAsia="Calibri" w:hAnsi="Times New Roman"/>
          <w:szCs w:val="22"/>
          <w:lang w:eastAsia="en-US"/>
        </w:rPr>
        <w:t xml:space="preserve">dniki v primeru skupne ponudbe </w:t>
      </w:r>
      <w:r w:rsidRPr="00530CEA">
        <w:rPr>
          <w:rFonts w:ascii="Times New Roman" w:eastAsia="Calibri" w:hAnsi="Times New Roman"/>
          <w:szCs w:val="22"/>
          <w:lang w:eastAsia="en-US"/>
        </w:rPr>
        <w:t>in podizvajalci</w:t>
      </w:r>
      <w:r w:rsidR="00A2727C">
        <w:rPr>
          <w:rFonts w:ascii="Times New Roman" w:eastAsia="Calibri" w:hAnsi="Times New Roman"/>
          <w:szCs w:val="22"/>
          <w:lang w:eastAsia="en-US"/>
        </w:rPr>
        <w:t xml:space="preserve"> ter </w:t>
      </w:r>
      <w:r w:rsidR="00485332">
        <w:rPr>
          <w:rFonts w:ascii="Times New Roman" w:eastAsia="Calibri" w:hAnsi="Times New Roman"/>
          <w:szCs w:val="22"/>
          <w:lang w:eastAsia="en-US"/>
        </w:rPr>
        <w:t xml:space="preserve">gospodarski </w:t>
      </w:r>
      <w:r w:rsidR="00A2727C">
        <w:rPr>
          <w:rFonts w:ascii="Times New Roman" w:eastAsia="Calibri" w:hAnsi="Times New Roman"/>
          <w:szCs w:val="22"/>
          <w:lang w:eastAsia="en-US"/>
        </w:rPr>
        <w:t>subjekt katerih zmogljivosti uporablja ponudnik</w:t>
      </w:r>
      <w:r w:rsidRPr="00530CEA">
        <w:rPr>
          <w:rFonts w:ascii="Times New Roman" w:eastAsia="Calibri" w:hAnsi="Times New Roman"/>
          <w:szCs w:val="22"/>
          <w:lang w:eastAsia="en-US"/>
        </w:rPr>
        <w:t xml:space="preserve">).  </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bookmarkStart w:id="68" w:name="_Hlk511905322"/>
      <w:r w:rsidRPr="00530CEA">
        <w:rPr>
          <w:rFonts w:ascii="Times New Roman" w:eastAsia="Calibri" w:hAnsi="Times New Roman"/>
          <w:szCs w:val="22"/>
          <w:lang w:eastAsia="en-US"/>
        </w:rPr>
        <w:t xml:space="preserve">Ponudnik, ki v sistemu e-JN oddaja ponudbo, naloži </w:t>
      </w:r>
      <w:r w:rsidRPr="00530CEA">
        <w:rPr>
          <w:rFonts w:ascii="Times New Roman" w:eastAsia="Calibri" w:hAnsi="Times New Roman"/>
          <w:b/>
          <w:szCs w:val="22"/>
          <w:lang w:eastAsia="en-US"/>
        </w:rPr>
        <w:t>svoj ESPD</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v razdelek »ESPD – ponudnik«</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ESPD ostalih sodelujočih pa naloži v razdelek »ESPD – ostali sodelujoči«</w:t>
      </w:r>
      <w:r w:rsidRPr="00530CEA">
        <w:rPr>
          <w:rFonts w:ascii="Times New Roman" w:eastAsia="Calibri" w:hAnsi="Times New Roman"/>
          <w:szCs w:val="22"/>
          <w:lang w:eastAsia="en-US"/>
        </w:rPr>
        <w:t xml:space="preserve">. Ponudnik, ki v sistemu e-JN oddaja ponudbo, naloži elektronsko 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ali nepodpisan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w:t>
      </w:r>
      <w:bookmarkStart w:id="69" w:name="_Hlk531606225"/>
      <w:r w:rsidRPr="00530CEA">
        <w:rPr>
          <w:rFonts w:ascii="Times New Roman" w:eastAsia="Calibri" w:hAnsi="Times New Roman"/>
          <w:szCs w:val="22"/>
          <w:lang w:eastAsia="en-US"/>
        </w:rPr>
        <w:t>pri čemer se v slednjem primeru v skladu Splošnimi pogoji uporabe informacijskega sistema e-JN šteje, da je oddan pravno zavezujoč dokument, ki ima enako veljavnost kot podpisan</w:t>
      </w:r>
      <w:bookmarkEnd w:id="69"/>
      <w:r w:rsidRPr="00530CEA">
        <w:rPr>
          <w:rFonts w:ascii="Times New Roman" w:eastAsia="Calibri" w:hAnsi="Times New Roman"/>
          <w:szCs w:val="22"/>
          <w:lang w:eastAsia="en-US"/>
        </w:rPr>
        <w:t xml:space="preserve">. </w:t>
      </w:r>
    </w:p>
    <w:bookmarkEnd w:id="68"/>
    <w:p w:rsidR="00691BA8" w:rsidRDefault="00691BA8" w:rsidP="00691BA8">
      <w:pPr>
        <w:spacing w:line="260" w:lineRule="atLeast"/>
        <w:rPr>
          <w:rFonts w:ascii="Times New Roman" w:eastAsia="Calibri" w:hAnsi="Times New Roman"/>
          <w:szCs w:val="22"/>
          <w:lang w:eastAsia="en-US"/>
        </w:rPr>
      </w:pPr>
    </w:p>
    <w:p w:rsidR="00691BA8"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Za ostale sodelujoče ponudnik v razdelek »ESPD – ostali sodelujoči« priloži podpisane ESPD v pdf. obliki, ali v elektronski obliki podpisan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w:t>
      </w: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F35747" w:rsidRDefault="00F35747" w:rsidP="002E6AFF">
      <w:pPr>
        <w:rPr>
          <w:rFonts w:ascii="Times New Roman" w:hAnsi="Times New Roman"/>
          <w:b/>
          <w:lang w:eastAsia="en-US"/>
        </w:rPr>
      </w:pPr>
    </w:p>
    <w:p w:rsidR="00F35747" w:rsidRPr="00380528" w:rsidRDefault="00DB59B0" w:rsidP="001853F7">
      <w:pPr>
        <w:jc w:val="right"/>
        <w:rPr>
          <w:rFonts w:ascii="Times New Roman" w:hAnsi="Times New Roman"/>
          <w:b/>
          <w:sz w:val="24"/>
          <w:szCs w:val="24"/>
          <w:lang w:eastAsia="en-US"/>
        </w:rPr>
      </w:pPr>
      <w:r w:rsidRPr="00380528">
        <w:rPr>
          <w:rFonts w:ascii="Times New Roman" w:hAnsi="Times New Roman"/>
          <w:b/>
          <w:noProof/>
          <w:sz w:val="24"/>
          <w:szCs w:val="24"/>
        </w:rPr>
        <w:lastRenderedPageBreak/>
        <mc:AlternateContent>
          <mc:Choice Requires="wps">
            <w:drawing>
              <wp:anchor distT="0" distB="0" distL="114300" distR="114300" simplePos="0" relativeHeight="251637760" behindDoc="1" locked="0" layoutInCell="1" allowOverlap="1" wp14:anchorId="0B0F132F" wp14:editId="5C5FA64C">
                <wp:simplePos x="0" y="0"/>
                <wp:positionH relativeFrom="column">
                  <wp:posOffset>5262880</wp:posOffset>
                </wp:positionH>
                <wp:positionV relativeFrom="paragraph">
                  <wp:posOffset>-23495</wp:posOffset>
                </wp:positionV>
                <wp:extent cx="579600" cy="201600"/>
                <wp:effectExtent l="57150" t="38100" r="68580" b="103505"/>
                <wp:wrapNone/>
                <wp:docPr id="14" name="Pravokotnik 14"/>
                <wp:cNvGraphicFramePr/>
                <a:graphic xmlns:a="http://schemas.openxmlformats.org/drawingml/2006/main">
                  <a:graphicData uri="http://schemas.microsoft.com/office/word/2010/wordprocessingShape">
                    <wps:wsp>
                      <wps:cNvSpPr/>
                      <wps:spPr>
                        <a:xfrm>
                          <a:off x="0" y="0"/>
                          <a:ext cx="5796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31783" id="Pravokotnik 14" o:spid="_x0000_s1026" style="position:absolute;margin-left:414.4pt;margin-top:-1.85pt;width:45.65pt;height:15.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r w:rsidR="00691BA8">
        <w:rPr>
          <w:rFonts w:ascii="Times New Roman" w:hAnsi="Times New Roman"/>
          <w:b/>
          <w:sz w:val="24"/>
          <w:szCs w:val="24"/>
          <w:lang w:eastAsia="en-US"/>
        </w:rPr>
        <w:t>OBR-4</w:t>
      </w:r>
    </w:p>
    <w:p w:rsidR="00F35747" w:rsidRDefault="00F35747" w:rsidP="001853F7">
      <w:pPr>
        <w:jc w:val="right"/>
        <w:rPr>
          <w:rFonts w:ascii="Times New Roman" w:hAnsi="Times New Roman"/>
          <w:b/>
          <w:lang w:eastAsia="en-US"/>
        </w:rPr>
      </w:pPr>
    </w:p>
    <w:p w:rsidR="00F35747" w:rsidRDefault="00380528" w:rsidP="001853F7">
      <w:pPr>
        <w:jc w:val="right"/>
        <w:rPr>
          <w:rFonts w:ascii="Times New Roman" w:hAnsi="Times New Roman"/>
          <w:b/>
          <w:lang w:eastAsia="en-US"/>
        </w:rPr>
      </w:pPr>
      <w:r>
        <w:rPr>
          <w:rFonts w:ascii="Times New Roman" w:hAnsi="Times New Roman"/>
          <w:b/>
          <w:noProof/>
        </w:rPr>
        <mc:AlternateContent>
          <mc:Choice Requires="wps">
            <w:drawing>
              <wp:anchor distT="0" distB="0" distL="114300" distR="114300" simplePos="0" relativeHeight="251638784" behindDoc="1" locked="0" layoutInCell="1" allowOverlap="1" wp14:anchorId="5C7BA29A" wp14:editId="0E19C47E">
                <wp:simplePos x="0" y="0"/>
                <wp:positionH relativeFrom="column">
                  <wp:posOffset>757555</wp:posOffset>
                </wp:positionH>
                <wp:positionV relativeFrom="paragraph">
                  <wp:posOffset>66674</wp:posOffset>
                </wp:positionV>
                <wp:extent cx="4237200" cy="847725"/>
                <wp:effectExtent l="57150" t="38100" r="68580" b="104775"/>
                <wp:wrapNone/>
                <wp:docPr id="15" name="Pravokotnik 15"/>
                <wp:cNvGraphicFramePr/>
                <a:graphic xmlns:a="http://schemas.openxmlformats.org/drawingml/2006/main">
                  <a:graphicData uri="http://schemas.microsoft.com/office/word/2010/wordprocessingShape">
                    <wps:wsp>
                      <wps:cNvSpPr/>
                      <wps:spPr>
                        <a:xfrm>
                          <a:off x="0" y="0"/>
                          <a:ext cx="4237200" cy="847725"/>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E54F5A" w:rsidRPr="00E73424" w:rsidRDefault="00E54F5A" w:rsidP="00E73424">
                            <w:pPr>
                              <w:jc w:val="center"/>
                              <w:rPr>
                                <w:rFonts w:ascii="Times New Roman" w:hAnsi="Times New Roman"/>
                                <w:b/>
                              </w:rPr>
                            </w:pPr>
                            <w:r w:rsidRPr="00E73424">
                              <w:rPr>
                                <w:rFonts w:ascii="Times New Roman" w:hAnsi="Times New Roman"/>
                                <w:b/>
                              </w:rPr>
                              <w:t>IZJAVA O IZPOLNJEVANJU POGOJEV IN SPOSOBNOSTI PONUDNIKOV</w:t>
                            </w:r>
                          </w:p>
                          <w:p w:rsidR="00E54F5A" w:rsidRPr="00E73424" w:rsidRDefault="00E54F5A" w:rsidP="00E73424">
                            <w:pPr>
                              <w:jc w:val="center"/>
                              <w:rPr>
                                <w:rFonts w:ascii="Times New Roman" w:hAnsi="Times New Roman"/>
                                <w:b/>
                              </w:rPr>
                            </w:pPr>
                            <w:r w:rsidRPr="00E73424">
                              <w:rPr>
                                <w:rFonts w:ascii="Times New Roman" w:hAnsi="Times New Roman"/>
                                <w:b/>
                              </w:rPr>
                              <w:t xml:space="preserve"> S POOBLA</w:t>
                            </w:r>
                            <w:r>
                              <w:rPr>
                                <w:rFonts w:ascii="Times New Roman" w:hAnsi="Times New Roman"/>
                                <w:b/>
                              </w:rPr>
                              <w:t>STILOM ZA PRIDOBITEV PODATKOV IZ</w:t>
                            </w:r>
                            <w:r w:rsidRPr="00E73424">
                              <w:rPr>
                                <w:rFonts w:ascii="Times New Roman" w:hAnsi="Times New Roman"/>
                                <w:b/>
                              </w:rPr>
                              <w:t xml:space="preserve"> URADNIH EVIDENC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BA29A" id="Pravokotnik 15" o:spid="_x0000_s1030" style="position:absolute;left:0;text-align:left;margin-left:59.65pt;margin-top:5.25pt;width:333.65pt;height:6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" fillcolor="#b0cde8 [1621]" strokecolor="#5595cd [3045]">
                <v:fill color2="#e7f0f8 [501]" rotate="t" angle="180" colors="0 #a1d1ff;22938f #bddeff;1 #e4f2ff" focus="100%" type="gradient"/>
                <v:shadow on="t" color="black" opacity="24903f" origin=",.5" offset="0,.55556mm"/>
                <v:textbox>
                  <w:txbxContent>
                    <w:p w:rsidR="00E54F5A" w:rsidRPr="00E73424" w:rsidRDefault="00E54F5A" w:rsidP="00E73424">
                      <w:pPr>
                        <w:jc w:val="center"/>
                        <w:rPr>
                          <w:rFonts w:ascii="Times New Roman" w:hAnsi="Times New Roman"/>
                          <w:b/>
                        </w:rPr>
                      </w:pPr>
                      <w:r w:rsidRPr="00E73424">
                        <w:rPr>
                          <w:rFonts w:ascii="Times New Roman" w:hAnsi="Times New Roman"/>
                          <w:b/>
                        </w:rPr>
                        <w:t>IZJAVA O IZPOLNJEVANJU POGOJEV IN SPOSOBNOSTI PONUDNIKOV</w:t>
                      </w:r>
                    </w:p>
                    <w:p w:rsidR="00E54F5A" w:rsidRPr="00E73424" w:rsidRDefault="00E54F5A" w:rsidP="00E73424">
                      <w:pPr>
                        <w:jc w:val="center"/>
                        <w:rPr>
                          <w:rFonts w:ascii="Times New Roman" w:hAnsi="Times New Roman"/>
                          <w:b/>
                        </w:rPr>
                      </w:pPr>
                      <w:r w:rsidRPr="00E73424">
                        <w:rPr>
                          <w:rFonts w:ascii="Times New Roman" w:hAnsi="Times New Roman"/>
                          <w:b/>
                        </w:rPr>
                        <w:t xml:space="preserve"> S POOBLA</w:t>
                      </w:r>
                      <w:r>
                        <w:rPr>
                          <w:rFonts w:ascii="Times New Roman" w:hAnsi="Times New Roman"/>
                          <w:b/>
                        </w:rPr>
                        <w:t>STILOM ZA PRIDOBITEV PODATKOV IZ</w:t>
                      </w:r>
                      <w:r w:rsidRPr="00E73424">
                        <w:rPr>
                          <w:rFonts w:ascii="Times New Roman" w:hAnsi="Times New Roman"/>
                          <w:b/>
                        </w:rPr>
                        <w:t xml:space="preserve"> URADNIH EVIDENC</w:t>
                      </w:r>
                    </w:p>
                  </w:txbxContent>
                </v:textbox>
              </v:rect>
            </w:pict>
          </mc:Fallback>
        </mc:AlternateContent>
      </w:r>
    </w:p>
    <w:p w:rsidR="00F35747" w:rsidRDefault="00F35747" w:rsidP="001853F7">
      <w:pPr>
        <w:jc w:val="right"/>
        <w:rPr>
          <w:rFonts w:ascii="Times New Roman" w:hAnsi="Times New Roman"/>
          <w:b/>
          <w:lang w:eastAsia="en-US"/>
        </w:rPr>
      </w:pPr>
    </w:p>
    <w:p w:rsidR="00F35747" w:rsidRDefault="00E73424" w:rsidP="00E73424">
      <w:pPr>
        <w:tabs>
          <w:tab w:val="left" w:pos="1890"/>
        </w:tabs>
        <w:rPr>
          <w:rFonts w:ascii="Times New Roman" w:hAnsi="Times New Roman"/>
          <w:b/>
          <w:lang w:eastAsia="en-US"/>
        </w:rPr>
      </w:pPr>
      <w:r>
        <w:rPr>
          <w:rFonts w:ascii="Times New Roman" w:hAnsi="Times New Roman"/>
          <w:b/>
          <w:lang w:eastAsia="en-US"/>
        </w:rPr>
        <w:tab/>
      </w:r>
    </w:p>
    <w:p w:rsidR="00E73424" w:rsidRPr="00E73424" w:rsidRDefault="00E73424" w:rsidP="00E73424">
      <w:pPr>
        <w:spacing w:line="240" w:lineRule="auto"/>
        <w:jc w:val="left"/>
        <w:rPr>
          <w:rFonts w:ascii="Times New Roman" w:hAnsi="Times New Roman"/>
          <w:sz w:val="24"/>
          <w:szCs w:val="24"/>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b/>
          <w:bCs/>
          <w:szCs w:val="22"/>
        </w:rPr>
      </w:pPr>
    </w:p>
    <w:p w:rsidR="00E73424" w:rsidRPr="00E73424" w:rsidRDefault="00E73424" w:rsidP="00E73424">
      <w:pPr>
        <w:widowControl w:val="0"/>
        <w:overflowPunct w:val="0"/>
        <w:autoSpaceDE w:val="0"/>
        <w:autoSpaceDN w:val="0"/>
        <w:adjustRightInd w:val="0"/>
        <w:spacing w:line="237" w:lineRule="auto"/>
        <w:rPr>
          <w:rFonts w:ascii="Times New Roman" w:hAnsi="Times New Roman"/>
          <w:b/>
          <w:bCs/>
          <w:szCs w:val="22"/>
        </w:rPr>
      </w:pPr>
      <w:r w:rsidRPr="00AB536C">
        <w:rPr>
          <w:rFonts w:ascii="Times New Roman" w:hAnsi="Times New Roman"/>
          <w:b/>
          <w:bCs/>
          <w:szCs w:val="22"/>
        </w:rPr>
        <w:t>Ponudnik:______________________________</w:t>
      </w: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Pr="00E73424" w:rsidRDefault="00E73424" w:rsidP="00E73424">
      <w:pPr>
        <w:widowControl w:val="0"/>
        <w:overflowPunct w:val="0"/>
        <w:autoSpaceDE w:val="0"/>
        <w:autoSpaceDN w:val="0"/>
        <w:adjustRightInd w:val="0"/>
        <w:spacing w:line="237" w:lineRule="auto"/>
        <w:rPr>
          <w:rFonts w:ascii="Times New Roman" w:hAnsi="Times New Roman"/>
          <w:szCs w:val="22"/>
        </w:rPr>
      </w:pPr>
      <w:r w:rsidRPr="00E73424">
        <w:rPr>
          <w:rFonts w:ascii="Times New Roman" w:hAnsi="Times New Roman"/>
          <w:szCs w:val="22"/>
        </w:rPr>
        <w:t xml:space="preserve">Izjavljamo, </w:t>
      </w:r>
      <w:r>
        <w:rPr>
          <w:rFonts w:ascii="Times New Roman" w:hAnsi="Times New Roman"/>
          <w:szCs w:val="22"/>
        </w:rPr>
        <w:t xml:space="preserve">da izpolnjujemo pogoje iz 1., 2., 4. in 6. </w:t>
      </w:r>
      <w:r w:rsidRPr="00E73424">
        <w:rPr>
          <w:rFonts w:ascii="Times New Roman" w:hAnsi="Times New Roman"/>
          <w:szCs w:val="22"/>
        </w:rPr>
        <w:t xml:space="preserve">odstavka 75. člena in 76. člena ZJN-3 in s podpisom te izjave pooblaščamo naročnika, da za potrebe preverjanja izpolnjevanja pogojev javnega naročila </w:t>
      </w:r>
      <w:r w:rsidRPr="00572F69">
        <w:rPr>
          <w:rFonts w:ascii="Times New Roman" w:hAnsi="Times New Roman"/>
          <w:b/>
          <w:szCs w:val="22"/>
        </w:rPr>
        <w:t>»OKOLJU PRIJAZNE STORITVE ČIŠČENJA PROSTOROV DOMA DANICE VOGRINEC M</w:t>
      </w:r>
      <w:r w:rsidR="00FC4BDD">
        <w:rPr>
          <w:rFonts w:ascii="Times New Roman" w:hAnsi="Times New Roman"/>
          <w:b/>
          <w:szCs w:val="22"/>
        </w:rPr>
        <w:t>ARIBOR ZA POGODBENO OBDOBJE 2023-2026</w:t>
      </w:r>
      <w:r w:rsidRPr="00572F69">
        <w:rPr>
          <w:rFonts w:ascii="Times New Roman" w:hAnsi="Times New Roman"/>
          <w:b/>
          <w:bCs/>
          <w:szCs w:val="22"/>
        </w:rPr>
        <w:t>«</w:t>
      </w:r>
      <w:r>
        <w:rPr>
          <w:rFonts w:ascii="Times New Roman" w:hAnsi="Times New Roman"/>
          <w:szCs w:val="22"/>
        </w:rPr>
        <w:t xml:space="preserve"> </w:t>
      </w:r>
      <w:r w:rsidRPr="00E73424">
        <w:rPr>
          <w:rFonts w:ascii="Times New Roman" w:hAnsi="Times New Roman"/>
          <w:szCs w:val="22"/>
        </w:rPr>
        <w:t xml:space="preserve">objavljenega na Portalu javnih naročil pod št. </w:t>
      </w:r>
      <w:r w:rsidR="00FC4BDD">
        <w:rPr>
          <w:rFonts w:ascii="Times New Roman" w:hAnsi="Times New Roman"/>
          <w:szCs w:val="22"/>
        </w:rPr>
        <w:t>JN_____/2023</w:t>
      </w:r>
      <w:r w:rsidRPr="00E73424">
        <w:rPr>
          <w:rFonts w:ascii="Times New Roman" w:hAnsi="Times New Roman"/>
          <w:szCs w:val="22"/>
        </w:rPr>
        <w:t xml:space="preserve"> z dne _____, UR l. EU št._______________, pri pristojnem državnem organu, organu lokalne skupnosti ali nosilcu javnega pooblastila pridobi podatke in preveri spodaj navedene trditve.</w:t>
      </w:r>
    </w:p>
    <w:p w:rsidR="00E73424" w:rsidRPr="00E73424" w:rsidRDefault="00E73424" w:rsidP="00E73424">
      <w:pPr>
        <w:widowControl w:val="0"/>
        <w:autoSpaceDE w:val="0"/>
        <w:autoSpaceDN w:val="0"/>
        <w:adjustRightInd w:val="0"/>
        <w:spacing w:line="271" w:lineRule="exact"/>
        <w:jc w:val="left"/>
        <w:rPr>
          <w:rFonts w:ascii="Times New Roman" w:hAnsi="Times New Roman"/>
          <w:szCs w:val="22"/>
        </w:rPr>
      </w:pPr>
    </w:p>
    <w:p w:rsidR="00E73424" w:rsidRPr="00E73424" w:rsidRDefault="00E73424" w:rsidP="00E73424">
      <w:pPr>
        <w:widowControl w:val="0"/>
        <w:autoSpaceDE w:val="0"/>
        <w:autoSpaceDN w:val="0"/>
        <w:adjustRightInd w:val="0"/>
        <w:spacing w:line="239" w:lineRule="auto"/>
        <w:jc w:val="left"/>
        <w:rPr>
          <w:rFonts w:ascii="Times New Roman" w:hAnsi="Times New Roman"/>
          <w:szCs w:val="22"/>
        </w:rPr>
      </w:pPr>
      <w:r w:rsidRPr="00E73424">
        <w:rPr>
          <w:rFonts w:ascii="Times New Roman" w:hAnsi="Times New Roman"/>
          <w:szCs w:val="22"/>
        </w:rPr>
        <w:t>Pod kazensko in materialno odgovornostjo izjavljamo:</w:t>
      </w:r>
    </w:p>
    <w:p w:rsidR="00E73424" w:rsidRPr="00E73424" w:rsidRDefault="00E73424" w:rsidP="00E73424">
      <w:pPr>
        <w:widowControl w:val="0"/>
        <w:overflowPunct w:val="0"/>
        <w:autoSpaceDE w:val="0"/>
        <w:autoSpaceDN w:val="0"/>
        <w:adjustRightInd w:val="0"/>
        <w:spacing w:line="234" w:lineRule="auto"/>
        <w:rPr>
          <w:rFonts w:ascii="Times New Roman" w:hAnsi="Times New Roman"/>
          <w:i/>
          <w:iCs/>
          <w:szCs w:val="22"/>
        </w:rPr>
      </w:pPr>
      <w:r w:rsidRPr="00E73424">
        <w:rPr>
          <w:rFonts w:ascii="Times New Roman" w:hAnsi="Times New Roman"/>
          <w:szCs w:val="22"/>
        </w:rPr>
        <w:t>»Da kot gospodarski subjekt ali oseba, ki je članica upravnega, vodstvenega ali nadzornega organa tega</w:t>
      </w:r>
      <w:r w:rsidRPr="00E73424">
        <w:rPr>
          <w:rFonts w:ascii="Times New Roman" w:hAnsi="Times New Roman"/>
          <w:b/>
          <w:bCs/>
          <w:szCs w:val="22"/>
        </w:rPr>
        <w:t xml:space="preserve"> </w:t>
      </w:r>
      <w:r w:rsidRPr="00E73424">
        <w:rPr>
          <w:rFonts w:ascii="Times New Roman" w:hAnsi="Times New Roman"/>
          <w:szCs w:val="22"/>
        </w:rPr>
        <w:t>gospodarskega subjekta ali ki ima pooblastila za njegovo zastopanje ali odločanje ali nadzor v njem izpolnjujemo vse razpisne pogoje te razpisne dokumentacije.«</w:t>
      </w:r>
    </w:p>
    <w:p w:rsidR="00E73424" w:rsidRPr="00E73424" w:rsidRDefault="00E73424" w:rsidP="00E73424">
      <w:pPr>
        <w:widowControl w:val="0"/>
        <w:autoSpaceDE w:val="0"/>
        <w:autoSpaceDN w:val="0"/>
        <w:adjustRightInd w:val="0"/>
        <w:spacing w:line="347" w:lineRule="exact"/>
        <w:jc w:val="left"/>
        <w:rPr>
          <w:rFonts w:ascii="Times New Roman" w:hAnsi="Times New Roman"/>
          <w:szCs w:val="22"/>
        </w:rPr>
      </w:pPr>
    </w:p>
    <w:p w:rsidR="00E73424" w:rsidRPr="00E73424" w:rsidRDefault="00E73424" w:rsidP="00E73424">
      <w:pPr>
        <w:widowControl w:val="0"/>
        <w:overflowPunct w:val="0"/>
        <w:autoSpaceDE w:val="0"/>
        <w:autoSpaceDN w:val="0"/>
        <w:adjustRightInd w:val="0"/>
        <w:spacing w:line="204" w:lineRule="auto"/>
        <w:rPr>
          <w:rFonts w:ascii="Times New Roman" w:hAnsi="Times New Roman"/>
          <w:szCs w:val="22"/>
        </w:rPr>
      </w:pPr>
      <w:r w:rsidRPr="00E73424">
        <w:rPr>
          <w:rFonts w:ascii="Times New Roman" w:hAnsi="Times New Roman"/>
          <w:szCs w:val="22"/>
        </w:rPr>
        <w:t>Zavežemo se tudi, da bomo naročniku posredovali vse dokumente in listine, ki bi jih le-</w:t>
      </w:r>
      <w:r w:rsidR="008A2EF0">
        <w:rPr>
          <w:rFonts w:ascii="Times New Roman" w:hAnsi="Times New Roman"/>
          <w:szCs w:val="22"/>
        </w:rPr>
        <w:t xml:space="preserve">ta zahteval za predložitev oz. </w:t>
      </w:r>
      <w:r w:rsidRPr="00E73424">
        <w:rPr>
          <w:rFonts w:ascii="Times New Roman" w:hAnsi="Times New Roman"/>
          <w:szCs w:val="22"/>
        </w:rPr>
        <w:t>na vpogled v zvezi s predmetnim naročilom.</w:t>
      </w:r>
    </w:p>
    <w:p w:rsidR="00E73424" w:rsidRPr="00E73424" w:rsidRDefault="00E73424" w:rsidP="00E73424">
      <w:pPr>
        <w:widowControl w:val="0"/>
        <w:autoSpaceDE w:val="0"/>
        <w:autoSpaceDN w:val="0"/>
        <w:adjustRightInd w:val="0"/>
        <w:spacing w:line="346" w:lineRule="exact"/>
        <w:jc w:val="left"/>
        <w:rPr>
          <w:rFonts w:ascii="Times New Roman" w:hAnsi="Times New Roman"/>
          <w:szCs w:val="22"/>
        </w:rPr>
      </w:pPr>
    </w:p>
    <w:p w:rsidR="00E73424" w:rsidRPr="00E73424" w:rsidRDefault="00E73424" w:rsidP="00E73424">
      <w:pPr>
        <w:widowControl w:val="0"/>
        <w:overflowPunct w:val="0"/>
        <w:autoSpaceDE w:val="0"/>
        <w:autoSpaceDN w:val="0"/>
        <w:adjustRightInd w:val="0"/>
        <w:spacing w:line="216" w:lineRule="auto"/>
        <w:rPr>
          <w:rFonts w:ascii="Times New Roman" w:hAnsi="Times New Roman"/>
          <w:szCs w:val="22"/>
        </w:rPr>
      </w:pPr>
      <w:r w:rsidRPr="00E73424">
        <w:rPr>
          <w:rFonts w:ascii="Times New Roman" w:hAnsi="Times New Roman"/>
          <w:szCs w:val="22"/>
        </w:rPr>
        <w:t xml:space="preserve">S podpisom te izjave </w:t>
      </w:r>
      <w:r w:rsidRPr="00E73424">
        <w:rPr>
          <w:rFonts w:ascii="Times New Roman" w:hAnsi="Times New Roman"/>
          <w:b/>
          <w:szCs w:val="22"/>
        </w:rPr>
        <w:t>pooblaščamo naročnika, da lahko za namene javnega naročila pridobi podatke iz uradnih evidenc</w:t>
      </w:r>
      <w:r w:rsidRPr="00E73424">
        <w:rPr>
          <w:rFonts w:ascii="Times New Roman" w:hAnsi="Times New Roman"/>
          <w:szCs w:val="22"/>
        </w:rPr>
        <w:t xml:space="preserve"> pri pristojnih organih tem pa dovoljujemo posredovanje zahtevanih podatkov. S posredovanimi podatki iz uradnih evidenc naročnik preveri zgoraj navedene trditve.</w:t>
      </w:r>
    </w:p>
    <w:p w:rsidR="00E73424" w:rsidRPr="00E73424" w:rsidRDefault="00E73424" w:rsidP="00E73424">
      <w:pPr>
        <w:widowControl w:val="0"/>
        <w:autoSpaceDE w:val="0"/>
        <w:autoSpaceDN w:val="0"/>
        <w:adjustRightInd w:val="0"/>
        <w:spacing w:line="346" w:lineRule="exact"/>
        <w:jc w:val="left"/>
        <w:rPr>
          <w:rFonts w:ascii="Times New Roman" w:hAnsi="Times New Roman"/>
          <w:szCs w:val="22"/>
        </w:rPr>
      </w:pPr>
    </w:p>
    <w:p w:rsidR="00125114" w:rsidRDefault="00E73424" w:rsidP="004C6095">
      <w:pPr>
        <w:autoSpaceDE w:val="0"/>
        <w:autoSpaceDN w:val="0"/>
        <w:adjustRightInd w:val="0"/>
        <w:spacing w:line="240" w:lineRule="auto"/>
        <w:jc w:val="left"/>
        <w:rPr>
          <w:rFonts w:ascii="Times New Roman" w:hAnsi="Times New Roman"/>
          <w:b/>
          <w:szCs w:val="22"/>
        </w:rPr>
      </w:pPr>
      <w:r w:rsidRPr="00E73424">
        <w:rPr>
          <w:rFonts w:ascii="Times New Roman" w:hAnsi="Times New Roman"/>
          <w:b/>
          <w:szCs w:val="22"/>
        </w:rPr>
        <w:t>Ponudnik za dokazovanje verodostojnosti te izjave predloži v razpisni dokumentacijo zahtevana dokazila in obrazce ter Enotni evropski dokument v zvezi z oddajo javnega naročila – ESPD.</w:t>
      </w:r>
    </w:p>
    <w:p w:rsidR="004C6095" w:rsidRDefault="004C6095" w:rsidP="004C6095">
      <w:pPr>
        <w:autoSpaceDE w:val="0"/>
        <w:autoSpaceDN w:val="0"/>
        <w:adjustRightInd w:val="0"/>
        <w:spacing w:line="240" w:lineRule="auto"/>
        <w:jc w:val="left"/>
        <w:rPr>
          <w:rFonts w:ascii="Times New Roman" w:hAnsi="Times New Roman"/>
          <w:b/>
          <w:szCs w:val="22"/>
        </w:rPr>
      </w:pPr>
    </w:p>
    <w:p w:rsidR="004C6095" w:rsidRDefault="004C6095" w:rsidP="004C6095">
      <w:pPr>
        <w:autoSpaceDE w:val="0"/>
        <w:autoSpaceDN w:val="0"/>
        <w:adjustRightInd w:val="0"/>
        <w:spacing w:line="240" w:lineRule="auto"/>
        <w:jc w:val="left"/>
        <w:rPr>
          <w:rFonts w:ascii="Times New Roman" w:hAnsi="Times New Roman"/>
          <w:b/>
          <w:szCs w:val="22"/>
        </w:rPr>
      </w:pPr>
    </w:p>
    <w:p w:rsidR="004C6095" w:rsidRPr="00340FC7" w:rsidRDefault="004C6095" w:rsidP="004C6095">
      <w:pPr>
        <w:autoSpaceDE w:val="0"/>
        <w:autoSpaceDN w:val="0"/>
        <w:adjustRightInd w:val="0"/>
        <w:spacing w:line="240" w:lineRule="auto"/>
        <w:jc w:val="left"/>
        <w:rPr>
          <w:rFonts w:ascii="Times New Roman" w:hAnsi="Times New Roman"/>
          <w:color w:val="FF0000"/>
        </w:rPr>
      </w:pPr>
    </w:p>
    <w:p w:rsidR="007439F1" w:rsidRPr="007E560F" w:rsidRDefault="007439F1" w:rsidP="007439F1">
      <w:pPr>
        <w:autoSpaceDE w:val="0"/>
        <w:autoSpaceDN w:val="0"/>
        <w:adjustRightInd w:val="0"/>
        <w:spacing w:line="240" w:lineRule="auto"/>
        <w:jc w:val="left"/>
        <w:rPr>
          <w:rFonts w:ascii="Times New Roman" w:hAnsi="Times New Roman"/>
          <w:szCs w:val="22"/>
          <w:lang w:eastAsia="en-US"/>
        </w:rPr>
      </w:pPr>
      <w:r w:rsidRPr="007E560F">
        <w:rPr>
          <w:rFonts w:ascii="Times New Roman" w:hAnsi="Times New Roman"/>
          <w:szCs w:val="22"/>
          <w:lang w:eastAsia="en-US"/>
        </w:rPr>
        <w:t>Kraj in datum:                                                      Žig                        Ime in priimek odgovorne osebe:</w:t>
      </w:r>
    </w:p>
    <w:p w:rsidR="007439F1" w:rsidRPr="007E560F" w:rsidRDefault="007439F1" w:rsidP="007439F1">
      <w:pPr>
        <w:rPr>
          <w:rFonts w:ascii="Times New Roman" w:hAnsi="Times New Roman"/>
          <w:szCs w:val="22"/>
          <w:lang w:eastAsia="en-US"/>
        </w:rPr>
      </w:pPr>
      <w:r w:rsidRPr="007E560F">
        <w:rPr>
          <w:rFonts w:ascii="Times New Roman" w:hAnsi="Times New Roman"/>
          <w:szCs w:val="22"/>
          <w:lang w:eastAsia="en-US"/>
        </w:rPr>
        <w:t xml:space="preserve">________________________                                                      </w:t>
      </w:r>
      <w:r w:rsidR="00652BC1" w:rsidRPr="007E560F">
        <w:rPr>
          <w:rFonts w:ascii="Times New Roman" w:hAnsi="Times New Roman"/>
          <w:szCs w:val="22"/>
          <w:lang w:eastAsia="en-US"/>
        </w:rPr>
        <w:t xml:space="preserve">    </w:t>
      </w:r>
      <w:r w:rsidRPr="007E560F">
        <w:rPr>
          <w:rFonts w:ascii="Times New Roman" w:hAnsi="Times New Roman"/>
          <w:szCs w:val="22"/>
          <w:lang w:eastAsia="en-US"/>
        </w:rPr>
        <w:t xml:space="preserve">  _______________________</w:t>
      </w:r>
    </w:p>
    <w:p w:rsidR="006F4D59" w:rsidRPr="007E560F" w:rsidRDefault="006F4D59" w:rsidP="007439F1">
      <w:pPr>
        <w:autoSpaceDE w:val="0"/>
        <w:autoSpaceDN w:val="0"/>
        <w:adjustRightInd w:val="0"/>
        <w:spacing w:line="240" w:lineRule="auto"/>
        <w:jc w:val="left"/>
        <w:rPr>
          <w:rFonts w:ascii="Times New Roman" w:hAnsi="Times New Roman"/>
          <w:szCs w:val="22"/>
          <w:lang w:eastAsia="en-US"/>
        </w:rPr>
      </w:pPr>
    </w:p>
    <w:p w:rsidR="007064AC" w:rsidRDefault="007064AC"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Pr="007E560F" w:rsidRDefault="005F05F2" w:rsidP="00652BC1">
      <w:pPr>
        <w:pBdr>
          <w:bottom w:val="single" w:sz="4" w:space="1" w:color="auto"/>
        </w:pBdr>
        <w:spacing w:line="240" w:lineRule="auto"/>
        <w:rPr>
          <w:rFonts w:ascii="Times New Roman" w:hAnsi="Times New Roman"/>
          <w:b/>
          <w:bCs/>
          <w:sz w:val="18"/>
        </w:rPr>
      </w:pPr>
    </w:p>
    <w:p w:rsidR="00E90334" w:rsidRDefault="00652BC1" w:rsidP="00302B14">
      <w:pPr>
        <w:spacing w:line="240" w:lineRule="auto"/>
        <w:rPr>
          <w:rFonts w:ascii="Times New Roman" w:hAnsi="Times New Roman"/>
          <w:sz w:val="18"/>
        </w:rPr>
      </w:pPr>
      <w:r w:rsidRPr="007E560F">
        <w:rPr>
          <w:rFonts w:ascii="Times New Roman" w:hAnsi="Times New Roman"/>
          <w:b/>
          <w:bCs/>
          <w:sz w:val="18"/>
        </w:rPr>
        <w:t>Navodilo</w:t>
      </w:r>
      <w:r w:rsidRPr="007E560F">
        <w:rPr>
          <w:rFonts w:ascii="Times New Roman" w:hAnsi="Times New Roman"/>
          <w:b/>
          <w:sz w:val="18"/>
        </w:rPr>
        <w:t xml:space="preserve">: </w:t>
      </w:r>
      <w:r w:rsidR="00691BA8">
        <w:rPr>
          <w:rFonts w:ascii="Times New Roman" w:hAnsi="Times New Roman"/>
          <w:sz w:val="18"/>
          <w:szCs w:val="22"/>
        </w:rPr>
        <w:t>Obrazec št. 4</w:t>
      </w:r>
      <w:r w:rsidRPr="007E560F">
        <w:rPr>
          <w:rFonts w:ascii="Times New Roman" w:hAnsi="Times New Roman"/>
          <w:sz w:val="18"/>
          <w:szCs w:val="22"/>
        </w:rPr>
        <w:t xml:space="preserve"> se izpolni, datira in podpiše. Ponudnik v informacijskem sistemu e-JN pod rubriko Dokumenti v razdelek »Druge priloge« naloži skeniran obrazec v pdf. obliki. </w:t>
      </w:r>
      <w:r w:rsidRPr="007E560F">
        <w:rPr>
          <w:rFonts w:ascii="Times New Roman" w:hAnsi="Times New Roman"/>
          <w:sz w:val="18"/>
        </w:rPr>
        <w:t xml:space="preserve">V primeru skupne ponudbe </w:t>
      </w:r>
      <w:r w:rsidR="00691BA8">
        <w:rPr>
          <w:rFonts w:ascii="Times New Roman" w:hAnsi="Times New Roman"/>
          <w:sz w:val="18"/>
        </w:rPr>
        <w:t>je obrazec št. 4</w:t>
      </w:r>
      <w:r w:rsidRPr="007E560F">
        <w:rPr>
          <w:rFonts w:ascii="Times New Roman" w:hAnsi="Times New Roman"/>
          <w:sz w:val="18"/>
        </w:rPr>
        <w:t xml:space="preserve"> obvezna priloga ponudbi za vsakega od partnerjev</w:t>
      </w:r>
      <w:r w:rsidR="004C6095">
        <w:rPr>
          <w:rFonts w:ascii="Times New Roman" w:hAnsi="Times New Roman"/>
          <w:sz w:val="18"/>
        </w:rPr>
        <w:t xml:space="preserve"> v skupni ponudbi (</w:t>
      </w:r>
      <w:proofErr w:type="spellStart"/>
      <w:r w:rsidR="004C6095">
        <w:rPr>
          <w:rFonts w:ascii="Times New Roman" w:hAnsi="Times New Roman"/>
          <w:sz w:val="18"/>
        </w:rPr>
        <w:t>soponudnika</w:t>
      </w:r>
      <w:proofErr w:type="spellEnd"/>
      <w:r w:rsidR="004C6095">
        <w:rPr>
          <w:rFonts w:ascii="Times New Roman" w:hAnsi="Times New Roman"/>
          <w:sz w:val="18"/>
        </w:rPr>
        <w:t xml:space="preserve">), podizvajalca </w:t>
      </w:r>
      <w:r w:rsidR="00572F69">
        <w:rPr>
          <w:rFonts w:ascii="Times New Roman" w:hAnsi="Times New Roman"/>
          <w:sz w:val="18"/>
        </w:rPr>
        <w:t xml:space="preserve">ter </w:t>
      </w:r>
      <w:r w:rsidR="00485332">
        <w:rPr>
          <w:rFonts w:ascii="Times New Roman" w:hAnsi="Times New Roman"/>
          <w:sz w:val="18"/>
        </w:rPr>
        <w:t xml:space="preserve">gospodarskega </w:t>
      </w:r>
      <w:r w:rsidR="00572F69" w:rsidRPr="00572F69">
        <w:rPr>
          <w:rFonts w:ascii="Times New Roman" w:hAnsi="Times New Roman"/>
          <w:sz w:val="18"/>
        </w:rPr>
        <w:t>subjekt</w:t>
      </w:r>
      <w:r w:rsidR="00572F69">
        <w:rPr>
          <w:rFonts w:ascii="Times New Roman" w:hAnsi="Times New Roman"/>
          <w:sz w:val="18"/>
        </w:rPr>
        <w:t>a</w:t>
      </w:r>
      <w:r w:rsidR="00572F69" w:rsidRPr="00572F69">
        <w:rPr>
          <w:rFonts w:ascii="Times New Roman" w:hAnsi="Times New Roman"/>
          <w:sz w:val="18"/>
        </w:rPr>
        <w:t xml:space="preserve"> katerih zmogljivosti uporablja ponudnik</w:t>
      </w:r>
      <w:r w:rsidR="00572F69">
        <w:rPr>
          <w:rFonts w:ascii="Times New Roman" w:hAnsi="Times New Roman"/>
          <w:sz w:val="18"/>
        </w:rPr>
        <w:t>.</w:t>
      </w:r>
    </w:p>
    <w:p w:rsidR="00D12B55" w:rsidRDefault="00E90334" w:rsidP="00E90334">
      <w:pPr>
        <w:spacing w:after="200"/>
        <w:jc w:val="left"/>
        <w:rPr>
          <w:rFonts w:ascii="Times New Roman" w:hAnsi="Times New Roman"/>
          <w:sz w:val="18"/>
        </w:rPr>
      </w:pPr>
      <w:r>
        <w:rPr>
          <w:rFonts w:ascii="Times New Roman" w:hAnsi="Times New Roman"/>
          <w:sz w:val="18"/>
        </w:rPr>
        <w:br w:type="page"/>
      </w:r>
    </w:p>
    <w:p w:rsidR="002353B6" w:rsidRDefault="00406A94" w:rsidP="00EF6D82">
      <w:pPr>
        <w:spacing w:line="240" w:lineRule="auto"/>
        <w:rPr>
          <w:rFonts w:ascii="Times New Roman" w:hAnsi="Times New Roman"/>
          <w:sz w:val="18"/>
        </w:rPr>
      </w:pPr>
      <w:r w:rsidRPr="00933637">
        <w:rPr>
          <w:rFonts w:ascii="Times New Roman" w:hAnsi="Times New Roman"/>
          <w:b/>
          <w:noProof/>
          <w:sz w:val="24"/>
          <w:szCs w:val="24"/>
        </w:rPr>
        <w:lastRenderedPageBreak/>
        <mc:AlternateContent>
          <mc:Choice Requires="wps">
            <w:drawing>
              <wp:anchor distT="0" distB="0" distL="114300" distR="114300" simplePos="0" relativeHeight="251632640" behindDoc="1" locked="0" layoutInCell="1" allowOverlap="1" wp14:anchorId="210ADAB1" wp14:editId="38747897">
                <wp:simplePos x="0" y="0"/>
                <wp:positionH relativeFrom="column">
                  <wp:posOffset>5158105</wp:posOffset>
                </wp:positionH>
                <wp:positionV relativeFrom="paragraph">
                  <wp:posOffset>94615</wp:posOffset>
                </wp:positionV>
                <wp:extent cx="667385" cy="229870"/>
                <wp:effectExtent l="57150" t="38100" r="75565" b="93980"/>
                <wp:wrapNone/>
                <wp:docPr id="20" name="Pravokotnik 20"/>
                <wp:cNvGraphicFramePr/>
                <a:graphic xmlns:a="http://schemas.openxmlformats.org/drawingml/2006/main">
                  <a:graphicData uri="http://schemas.microsoft.com/office/word/2010/wordprocessingShape">
                    <wps:wsp>
                      <wps:cNvSpPr/>
                      <wps:spPr>
                        <a:xfrm>
                          <a:off x="0" y="0"/>
                          <a:ext cx="667385" cy="22987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C5051" id="Pravokotnik 20" o:spid="_x0000_s1026" style="position:absolute;margin-left:406.15pt;margin-top:7.45pt;width:52.55pt;height:18.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63617B" w:rsidRPr="00933637" w:rsidRDefault="00406A94" w:rsidP="001853F7">
      <w:pPr>
        <w:jc w:val="right"/>
        <w:rPr>
          <w:rFonts w:ascii="Times New Roman" w:hAnsi="Times New Roman"/>
          <w:b/>
          <w:sz w:val="24"/>
          <w:szCs w:val="24"/>
          <w:lang w:eastAsia="en-US"/>
        </w:rPr>
      </w:pPr>
      <w:r>
        <w:rPr>
          <w:rFonts w:ascii="Times New Roman" w:hAnsi="Times New Roman"/>
          <w:b/>
          <w:sz w:val="24"/>
          <w:szCs w:val="24"/>
          <w:lang w:eastAsia="en-US"/>
        </w:rPr>
        <w:t>OBR-4a</w:t>
      </w:r>
    </w:p>
    <w:p w:rsidR="0063617B" w:rsidRDefault="0063617B" w:rsidP="001853F7">
      <w:pPr>
        <w:jc w:val="right"/>
        <w:rPr>
          <w:rFonts w:ascii="Times New Roman" w:hAnsi="Times New Roman"/>
          <w:b/>
          <w:lang w:eastAsia="en-US"/>
        </w:rPr>
      </w:pPr>
    </w:p>
    <w:p w:rsidR="00BA0FEA" w:rsidRPr="00BA0FEA" w:rsidRDefault="00BA0FEA" w:rsidP="00BA0FEA">
      <w:pPr>
        <w:spacing w:line="240" w:lineRule="auto"/>
        <w:jc w:val="left"/>
        <w:rPr>
          <w:rFonts w:ascii="Times New Roman" w:hAnsi="Times New Roman"/>
          <w:b/>
          <w:szCs w:val="24"/>
        </w:rPr>
      </w:pPr>
      <w:r w:rsidRPr="00BA0FEA">
        <w:rPr>
          <w:rFonts w:ascii="Times New Roman" w:hAnsi="Times New Roman"/>
          <w:b/>
          <w:szCs w:val="24"/>
        </w:rPr>
        <w:t>Podatki o pravni osebi:</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Polni naziv podjetja: ___________________________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Sedež in njegova občina: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vpisa v sodni register: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vložka: 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Matična številka podjetja: 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39808" behindDoc="1" locked="0" layoutInCell="1" allowOverlap="1" wp14:anchorId="4650619B" wp14:editId="14BD4490">
                <wp:simplePos x="0" y="0"/>
                <wp:positionH relativeFrom="column">
                  <wp:posOffset>316755</wp:posOffset>
                </wp:positionH>
                <wp:positionV relativeFrom="paragraph">
                  <wp:posOffset>104251</wp:posOffset>
                </wp:positionV>
                <wp:extent cx="5114925" cy="254442"/>
                <wp:effectExtent l="57150" t="38100" r="85725" b="8890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4925" cy="254442"/>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11CC9" id="Pravokotnik 21" o:spid="_x0000_s1026" style="position:absolute;margin-left:24.95pt;margin-top:8.2pt;width:402.75pt;height:20.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" fillcolor="#b0cde8 [1621]" strokecolor="#5595cd [3045]">
                <v:fill color2="#e7f0f8 [501]" rotate="t" angle="180" colors="0 #a1d1ff;22938f #bddeff;1 #e4f2ff" focus="100%" type="gradient"/>
                <v:shadow on="t" color="black" opacity="24903f" origin=",.5" offset="0,.55556mm"/>
              </v:rect>
            </w:pict>
          </mc:Fallback>
        </mc:AlternateContent>
      </w:r>
    </w:p>
    <w:p w:rsidR="00BA0FEA" w:rsidRPr="00BA0FEA" w:rsidRDefault="00BA0FEA" w:rsidP="00BA0FEA">
      <w:pPr>
        <w:spacing w:line="360" w:lineRule="auto"/>
        <w:jc w:val="center"/>
        <w:rPr>
          <w:rFonts w:ascii="Times New Roman" w:hAnsi="Times New Roman"/>
          <w:b/>
          <w:szCs w:val="24"/>
        </w:rPr>
      </w:pPr>
      <w:r w:rsidRPr="00BA0FEA">
        <w:rPr>
          <w:rFonts w:ascii="Times New Roman" w:hAnsi="Times New Roman"/>
          <w:b/>
          <w:szCs w:val="24"/>
        </w:rPr>
        <w:t>POOBLASTILO ZA PRIDOBITEV PODATKOV IZ KAZENSKE EVIDENCE</w:t>
      </w:r>
    </w:p>
    <w:p w:rsidR="00BA0FEA" w:rsidRPr="00BA0FEA" w:rsidRDefault="00BA0FEA" w:rsidP="00BA0FEA">
      <w:pPr>
        <w:spacing w:line="360" w:lineRule="auto"/>
        <w:rPr>
          <w:rFonts w:ascii="Times New Roman" w:hAnsi="Times New Roman"/>
          <w:szCs w:val="24"/>
        </w:rPr>
      </w:pPr>
    </w:p>
    <w:p w:rsidR="00BA0FEA" w:rsidRPr="00B74E75" w:rsidRDefault="00BA0FEA" w:rsidP="00BA0FEA">
      <w:pPr>
        <w:spacing w:line="360" w:lineRule="auto"/>
        <w:rPr>
          <w:rFonts w:ascii="Times New Roman" w:hAnsi="Times New Roman"/>
          <w:b/>
          <w:szCs w:val="24"/>
        </w:rPr>
      </w:pPr>
      <w:r w:rsidRPr="00BA0FEA">
        <w:rPr>
          <w:rFonts w:ascii="Times New Roman" w:hAnsi="Times New Roman"/>
          <w:szCs w:val="24"/>
        </w:rPr>
        <w:t xml:space="preserve">Pooblaščamo naročnika </w:t>
      </w:r>
      <w:r w:rsidRPr="00BA0FEA">
        <w:rPr>
          <w:rFonts w:ascii="Times New Roman" w:hAnsi="Times New Roman"/>
          <w:b/>
          <w:szCs w:val="24"/>
        </w:rPr>
        <w:t>Dom Danice Vogrinec Maribor, Čufarjeva cesta 9, 2000 Maribor,</w:t>
      </w:r>
      <w:r w:rsidRPr="00BA0FEA">
        <w:rPr>
          <w:rFonts w:ascii="Times New Roman" w:hAnsi="Times New Roman"/>
          <w:szCs w:val="24"/>
        </w:rPr>
        <w:t xml:space="preserve"> da za potrebe preverjanja pogojev v postopku oddaje javnega naročila</w:t>
      </w:r>
      <w:r w:rsidR="005875FB">
        <w:rPr>
          <w:rFonts w:ascii="Times New Roman" w:hAnsi="Times New Roman"/>
          <w:b/>
          <w:szCs w:val="24"/>
        </w:rPr>
        <w:t xml:space="preserve"> </w:t>
      </w:r>
      <w:r w:rsidR="00485332" w:rsidRPr="00485332">
        <w:rPr>
          <w:rFonts w:ascii="Times New Roman" w:hAnsi="Times New Roman"/>
          <w:b/>
          <w:szCs w:val="24"/>
        </w:rPr>
        <w:t>»OKOLJU PRIJAZNE STORITVE ČIŠČENJA PROSTOROV DOMA DANICE VOGRINEC M</w:t>
      </w:r>
      <w:r w:rsidR="00E70F41">
        <w:rPr>
          <w:rFonts w:ascii="Times New Roman" w:hAnsi="Times New Roman"/>
          <w:b/>
          <w:szCs w:val="24"/>
        </w:rPr>
        <w:t>ARIBOR ZA POGODBENO OBDOBJE 2023-2026</w:t>
      </w:r>
      <w:r w:rsidR="00485332" w:rsidRPr="00485332">
        <w:rPr>
          <w:rFonts w:ascii="Times New Roman" w:hAnsi="Times New Roman"/>
          <w:b/>
          <w:szCs w:val="24"/>
        </w:rPr>
        <w:t xml:space="preserve">« </w:t>
      </w:r>
      <w:r w:rsidR="00B74E75">
        <w:rPr>
          <w:rFonts w:ascii="Times New Roman" w:hAnsi="Times New Roman"/>
          <w:b/>
          <w:szCs w:val="24"/>
        </w:rPr>
        <w:t xml:space="preserve"> </w:t>
      </w:r>
      <w:r w:rsidRPr="00BA0FEA">
        <w:rPr>
          <w:rFonts w:ascii="Times New Roman" w:hAnsi="Times New Roman"/>
          <w:szCs w:val="22"/>
        </w:rPr>
        <w:t>številka objave</w:t>
      </w:r>
      <w:r w:rsidR="003A394F">
        <w:rPr>
          <w:rFonts w:ascii="Times New Roman" w:hAnsi="Times New Roman"/>
          <w:szCs w:val="22"/>
        </w:rPr>
        <w:t xml:space="preserve"> </w:t>
      </w:r>
      <w:r w:rsidR="00E70F41">
        <w:rPr>
          <w:rFonts w:ascii="Times New Roman" w:hAnsi="Times New Roman"/>
          <w:szCs w:val="22"/>
        </w:rPr>
        <w:t>JN_____/2023</w:t>
      </w:r>
      <w:r w:rsidR="003A394F" w:rsidRPr="003A394F">
        <w:rPr>
          <w:rFonts w:ascii="Times New Roman" w:hAnsi="Times New Roman"/>
          <w:szCs w:val="22"/>
        </w:rPr>
        <w:t xml:space="preserve"> z dne _____, UR l. EU št._______________</w:t>
      </w:r>
      <w:r w:rsidR="008A119D">
        <w:rPr>
          <w:rFonts w:ascii="Times New Roman" w:hAnsi="Times New Roman"/>
          <w:szCs w:val="22"/>
        </w:rPr>
        <w:t xml:space="preserve">, </w:t>
      </w:r>
      <w:r w:rsidRPr="00BA0FE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a)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b)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Datum:__________________        Žig in podpis odgovorne osebe, pooblastitelj:__________________</w:t>
      </w:r>
    </w:p>
    <w:p w:rsidR="00BA0FEA" w:rsidRPr="00BA0FEA" w:rsidRDefault="00BA0FEA" w:rsidP="00BA0FEA">
      <w:pPr>
        <w:spacing w:line="240" w:lineRule="auto"/>
        <w:jc w:val="left"/>
        <w:rPr>
          <w:rFonts w:ascii="Times New Roman" w:hAnsi="Times New Roman"/>
          <w:b/>
          <w:sz w:val="24"/>
          <w:szCs w:val="24"/>
        </w:rPr>
      </w:pPr>
    </w:p>
    <w:p w:rsidR="00BA0FEA" w:rsidRPr="00BA0FEA" w:rsidRDefault="00BA0FEA" w:rsidP="00BA0FEA">
      <w:pPr>
        <w:pBdr>
          <w:bottom w:val="single" w:sz="4" w:space="1" w:color="auto"/>
        </w:pBdr>
        <w:spacing w:line="240" w:lineRule="auto"/>
        <w:rPr>
          <w:rFonts w:cs="Calibri"/>
          <w:b/>
          <w:bCs/>
          <w:sz w:val="18"/>
        </w:rPr>
      </w:pPr>
    </w:p>
    <w:p w:rsidR="00BA0FEA" w:rsidRPr="00BA0FEA" w:rsidRDefault="00BA0FEA" w:rsidP="00B74E75">
      <w:pPr>
        <w:spacing w:line="240" w:lineRule="auto"/>
        <w:rPr>
          <w:rFonts w:ascii="Times New Roman" w:hAnsi="Times New Roman"/>
          <w:sz w:val="18"/>
          <w:szCs w:val="18"/>
        </w:rPr>
      </w:pPr>
      <w:r w:rsidRPr="00BA0FEA">
        <w:rPr>
          <w:rFonts w:ascii="Times New Roman" w:hAnsi="Times New Roman"/>
          <w:b/>
          <w:sz w:val="18"/>
          <w:szCs w:val="18"/>
        </w:rPr>
        <w:t xml:space="preserve">Navodilo: </w:t>
      </w:r>
      <w:r w:rsidRPr="00BA0FEA">
        <w:rPr>
          <w:rFonts w:ascii="Times New Roman" w:hAnsi="Times New Roman"/>
          <w:sz w:val="18"/>
          <w:szCs w:val="18"/>
        </w:rPr>
        <w:t>Ponudnik v informacijskem sistemu e-JN pod rubriko Dokumenti v razdelek »Druge priloge« naloži izpolnjen in skeniran obrazec</w:t>
      </w:r>
      <w:r w:rsidR="00593FF2">
        <w:rPr>
          <w:rFonts w:ascii="Times New Roman" w:hAnsi="Times New Roman"/>
          <w:sz w:val="18"/>
          <w:szCs w:val="18"/>
        </w:rPr>
        <w:t xml:space="preserve"> št. 4a</w:t>
      </w:r>
      <w:r w:rsidRPr="00BA0FEA">
        <w:rPr>
          <w:rFonts w:ascii="Times New Roman" w:hAnsi="Times New Roman"/>
          <w:sz w:val="18"/>
          <w:szCs w:val="18"/>
        </w:rPr>
        <w:t xml:space="preserve"> v pdf obliki.</w:t>
      </w:r>
      <w:r w:rsidRPr="00BA0FEA">
        <w:rPr>
          <w:rFonts w:ascii="Times New Roman" w:hAnsi="Times New Roman"/>
          <w:b/>
          <w:sz w:val="18"/>
          <w:szCs w:val="18"/>
        </w:rPr>
        <w:t xml:space="preserve"> </w:t>
      </w:r>
      <w:r w:rsidRPr="00BA0FEA">
        <w:rPr>
          <w:rFonts w:ascii="Times New Roman" w:hAnsi="Times New Roman"/>
          <w:sz w:val="18"/>
          <w:szCs w:val="18"/>
        </w:rPr>
        <w:t>Pooblastilo izpolnijo, datirajo in podpišejo:</w:t>
      </w:r>
    </w:p>
    <w:p w:rsidR="00BA0FEA" w:rsidRPr="007F4198" w:rsidRDefault="00BA0FEA" w:rsidP="007D51BF">
      <w:pPr>
        <w:numPr>
          <w:ilvl w:val="0"/>
          <w:numId w:val="24"/>
        </w:numPr>
        <w:spacing w:line="240" w:lineRule="auto"/>
        <w:rPr>
          <w:rFonts w:ascii="Times New Roman" w:hAnsi="Times New Roman"/>
          <w:sz w:val="18"/>
          <w:szCs w:val="18"/>
        </w:rPr>
      </w:pPr>
      <w:r w:rsidRPr="00BA0FEA">
        <w:rPr>
          <w:rFonts w:ascii="Times New Roman" w:hAnsi="Times New Roman"/>
          <w:sz w:val="18"/>
          <w:szCs w:val="18"/>
        </w:rPr>
        <w:t>kot pravne osebe: ponudnik ali posamezni člani skupine ponudnikov ali vsi podizvajalci</w:t>
      </w:r>
      <w:r w:rsidR="00485332">
        <w:rPr>
          <w:rFonts w:ascii="Times New Roman" w:hAnsi="Times New Roman"/>
          <w:sz w:val="18"/>
          <w:szCs w:val="18"/>
        </w:rPr>
        <w:t xml:space="preserve"> ter </w:t>
      </w:r>
      <w:r w:rsidR="00827496" w:rsidRPr="007F4198">
        <w:rPr>
          <w:rFonts w:ascii="Times New Roman" w:hAnsi="Times New Roman"/>
          <w:sz w:val="18"/>
          <w:szCs w:val="18"/>
        </w:rPr>
        <w:t>gospodarski subjekt</w:t>
      </w:r>
      <w:r w:rsidR="00485332" w:rsidRPr="007F4198">
        <w:rPr>
          <w:rFonts w:ascii="Times New Roman" w:hAnsi="Times New Roman"/>
          <w:sz w:val="18"/>
          <w:szCs w:val="18"/>
        </w:rPr>
        <w:t xml:space="preserve"> na katere zmogljivosti se sklicuje ponudnik in</w:t>
      </w:r>
    </w:p>
    <w:p w:rsidR="00BA0FEA" w:rsidRPr="00BA0FEA" w:rsidRDefault="00BA0FEA" w:rsidP="007D51BF">
      <w:pPr>
        <w:numPr>
          <w:ilvl w:val="0"/>
          <w:numId w:val="24"/>
        </w:numPr>
        <w:spacing w:line="240" w:lineRule="auto"/>
        <w:rPr>
          <w:rFonts w:ascii="Times New Roman" w:hAnsi="Times New Roman"/>
          <w:sz w:val="18"/>
          <w:szCs w:val="18"/>
        </w:rPr>
      </w:pPr>
      <w:r w:rsidRPr="00BA0FEA">
        <w:rPr>
          <w:rFonts w:ascii="Times New Roman" w:hAnsi="Times New Roman"/>
          <w:sz w:val="18"/>
          <w:szCs w:val="18"/>
        </w:rPr>
        <w:t xml:space="preserve">kot fizične osebe: </w:t>
      </w:r>
    </w:p>
    <w:p w:rsidR="00BA0FEA" w:rsidRPr="00BA0FEA" w:rsidRDefault="00BA0FEA" w:rsidP="00101E4B">
      <w:pPr>
        <w:numPr>
          <w:ilvl w:val="0"/>
          <w:numId w:val="23"/>
        </w:numPr>
        <w:tabs>
          <w:tab w:val="left" w:pos="993"/>
        </w:tabs>
        <w:spacing w:line="240" w:lineRule="auto"/>
        <w:rPr>
          <w:rFonts w:ascii="Times New Roman" w:hAnsi="Times New Roman"/>
          <w:sz w:val="18"/>
          <w:szCs w:val="18"/>
        </w:rPr>
      </w:pPr>
      <w:r w:rsidRPr="00BA0FEA">
        <w:rPr>
          <w:rFonts w:ascii="Times New Roman" w:hAnsi="Times New Roman"/>
          <w:sz w:val="18"/>
          <w:szCs w:val="18"/>
        </w:rPr>
        <w:t>člani upravnega, vodstvenega ali nadzornega organa ponudnika (v primeru skupne ponudbe velja za vse člane skupine ponudnikov, podizvajalca</w:t>
      </w:r>
      <w:r w:rsidR="00101E4B" w:rsidRPr="00101E4B">
        <w:t xml:space="preserve"> </w:t>
      </w:r>
      <w:r w:rsidR="00101E4B">
        <w:rPr>
          <w:rFonts w:ascii="Times New Roman" w:hAnsi="Times New Roman"/>
          <w:sz w:val="18"/>
          <w:szCs w:val="18"/>
        </w:rPr>
        <w:t>ter gospodarskega</w:t>
      </w:r>
      <w:r w:rsidR="00101E4B" w:rsidRPr="00101E4B">
        <w:rPr>
          <w:rFonts w:ascii="Times New Roman" w:hAnsi="Times New Roman"/>
          <w:sz w:val="18"/>
          <w:szCs w:val="18"/>
        </w:rPr>
        <w:t xml:space="preserve"> subjekt</w:t>
      </w:r>
      <w:r w:rsidR="00101E4B">
        <w:rPr>
          <w:rFonts w:ascii="Times New Roman" w:hAnsi="Times New Roman"/>
          <w:sz w:val="18"/>
          <w:szCs w:val="18"/>
        </w:rPr>
        <w:t>a</w:t>
      </w:r>
      <w:r w:rsidR="00101E4B" w:rsidRPr="00101E4B">
        <w:rPr>
          <w:rFonts w:ascii="Times New Roman" w:hAnsi="Times New Roman"/>
          <w:sz w:val="18"/>
          <w:szCs w:val="18"/>
        </w:rPr>
        <w:t xml:space="preserve"> na katere zmogljivosti se sklicuje ponudnik</w:t>
      </w:r>
      <w:r w:rsidRPr="00BA0FEA">
        <w:rPr>
          <w:rFonts w:ascii="Times New Roman" w:hAnsi="Times New Roman"/>
          <w:sz w:val="18"/>
          <w:szCs w:val="18"/>
        </w:rPr>
        <w:t>) ali</w:t>
      </w:r>
    </w:p>
    <w:p w:rsidR="00E90334" w:rsidRDefault="00BA0FEA" w:rsidP="007D51BF">
      <w:pPr>
        <w:numPr>
          <w:ilvl w:val="0"/>
          <w:numId w:val="23"/>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ki imajo pooblastila za njegovo zastopanje ali odločanje ali nadzor v njem.</w:t>
      </w:r>
    </w:p>
    <w:p w:rsidR="00717EA4" w:rsidRPr="003A34C3" w:rsidRDefault="00E90334" w:rsidP="00E90334">
      <w:pPr>
        <w:spacing w:after="200"/>
        <w:jc w:val="left"/>
        <w:rPr>
          <w:rFonts w:ascii="Times New Roman" w:hAnsi="Times New Roman"/>
          <w:sz w:val="18"/>
          <w:szCs w:val="18"/>
        </w:rPr>
      </w:pPr>
      <w:r>
        <w:rPr>
          <w:rFonts w:ascii="Times New Roman" w:hAnsi="Times New Roman"/>
          <w:sz w:val="18"/>
          <w:szCs w:val="18"/>
        </w:rPr>
        <w:br w:type="page"/>
      </w:r>
    </w:p>
    <w:p w:rsidR="004111CB" w:rsidRDefault="004111CB" w:rsidP="004111CB">
      <w:pPr>
        <w:jc w:val="right"/>
        <w:rPr>
          <w:rFonts w:ascii="Times New Roman" w:hAnsi="Times New Roman"/>
          <w:b/>
          <w:sz w:val="24"/>
          <w:szCs w:val="24"/>
        </w:rPr>
      </w:pPr>
      <w:r>
        <w:rPr>
          <w:rFonts w:ascii="Times New Roman" w:hAnsi="Times New Roman"/>
          <w:b/>
          <w:noProof/>
          <w:sz w:val="24"/>
          <w:szCs w:val="24"/>
        </w:rPr>
        <w:lastRenderedPageBreak/>
        <mc:AlternateContent>
          <mc:Choice Requires="wps">
            <w:drawing>
              <wp:anchor distT="0" distB="0" distL="114300" distR="114300" simplePos="0" relativeHeight="251640832" behindDoc="1" locked="0" layoutInCell="1" allowOverlap="1" wp14:anchorId="3BFC0634" wp14:editId="4E86D414">
                <wp:simplePos x="0" y="0"/>
                <wp:positionH relativeFrom="column">
                  <wp:posOffset>5253355</wp:posOffset>
                </wp:positionH>
                <wp:positionV relativeFrom="paragraph">
                  <wp:posOffset>-13971</wp:posOffset>
                </wp:positionV>
                <wp:extent cx="543600" cy="200025"/>
                <wp:effectExtent l="57150" t="38100" r="85090" b="104775"/>
                <wp:wrapNone/>
                <wp:docPr id="22" name="Pravokotnik 22"/>
                <wp:cNvGraphicFramePr/>
                <a:graphic xmlns:a="http://schemas.openxmlformats.org/drawingml/2006/main">
                  <a:graphicData uri="http://schemas.microsoft.com/office/word/2010/wordprocessingShape">
                    <wps:wsp>
                      <wps:cNvSpPr/>
                      <wps:spPr>
                        <a:xfrm flipV="1">
                          <a:off x="0" y="0"/>
                          <a:ext cx="543600" cy="2000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00613" id="Pravokotnik 22" o:spid="_x0000_s1026" style="position:absolute;margin-left:413.65pt;margin-top:-1.1pt;width:42.8pt;height:15.7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" fillcolor="#b0cde8 [1621]" strokecolor="#5595cd [3045]">
                <v:fill color2="#e7f0f8 [501]" rotate="t" angle="180" colors="0 #a1d1ff;22938f #bddeff;1 #e4f2ff" focus="100%" type="gradient"/>
                <v:shadow on="t" color="black" opacity="24903f" origin=",.5" offset="0,.55556mm"/>
              </v:rect>
            </w:pict>
          </mc:Fallback>
        </mc:AlternateContent>
      </w:r>
      <w:r w:rsidR="00406A94">
        <w:rPr>
          <w:rFonts w:ascii="Times New Roman" w:hAnsi="Times New Roman"/>
          <w:b/>
          <w:sz w:val="24"/>
          <w:szCs w:val="24"/>
        </w:rPr>
        <w:t>OBR-5</w:t>
      </w:r>
    </w:p>
    <w:p w:rsidR="004111CB" w:rsidRDefault="004111CB" w:rsidP="004111CB">
      <w:pPr>
        <w:rPr>
          <w:rFonts w:ascii="Times New Roman" w:hAnsi="Times New Roman"/>
          <w:b/>
          <w:sz w:val="24"/>
          <w:szCs w:val="24"/>
        </w:rPr>
      </w:pPr>
    </w:p>
    <w:p w:rsidR="004111CB" w:rsidRPr="004111CB" w:rsidRDefault="004111CB" w:rsidP="004111CB">
      <w:pPr>
        <w:jc w:val="center"/>
        <w:rPr>
          <w:rFonts w:ascii="Times New Roman" w:hAnsi="Times New Roman"/>
          <w:b/>
          <w:szCs w:val="22"/>
        </w:rPr>
      </w:pPr>
      <w:r>
        <w:rPr>
          <w:rFonts w:ascii="Times New Roman" w:hAnsi="Times New Roman"/>
          <w:b/>
          <w:noProof/>
          <w:szCs w:val="22"/>
        </w:rPr>
        <mc:AlternateContent>
          <mc:Choice Requires="wps">
            <w:drawing>
              <wp:anchor distT="0" distB="0" distL="114300" distR="114300" simplePos="0" relativeHeight="251643904" behindDoc="1" locked="0" layoutInCell="1" allowOverlap="1" wp14:anchorId="2582DF48" wp14:editId="28BC82BB">
                <wp:simplePos x="0" y="0"/>
                <wp:positionH relativeFrom="column">
                  <wp:posOffset>-4445</wp:posOffset>
                </wp:positionH>
                <wp:positionV relativeFrom="paragraph">
                  <wp:posOffset>97154</wp:posOffset>
                </wp:positionV>
                <wp:extent cx="5752800" cy="352425"/>
                <wp:effectExtent l="57150" t="38100" r="76835" b="104775"/>
                <wp:wrapNone/>
                <wp:docPr id="23" name="Pravokotnik 23"/>
                <wp:cNvGraphicFramePr/>
                <a:graphic xmlns:a="http://schemas.openxmlformats.org/drawingml/2006/main">
                  <a:graphicData uri="http://schemas.microsoft.com/office/word/2010/wordprocessingShape">
                    <wps:wsp>
                      <wps:cNvSpPr/>
                      <wps:spPr>
                        <a:xfrm>
                          <a:off x="0" y="0"/>
                          <a:ext cx="5752800" cy="3524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6D3AD" id="Pravokotnik 23" o:spid="_x0000_s1026" style="position:absolute;margin-left:-.35pt;margin-top:7.65pt;width:453pt;height:2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p>
    <w:p w:rsidR="0063617B" w:rsidRPr="004111CB" w:rsidRDefault="004111CB" w:rsidP="004111CB">
      <w:pPr>
        <w:jc w:val="center"/>
        <w:rPr>
          <w:rFonts w:ascii="Times New Roman" w:hAnsi="Times New Roman"/>
          <w:b/>
          <w:szCs w:val="22"/>
          <w:lang w:eastAsia="en-US"/>
        </w:rPr>
      </w:pPr>
      <w:r w:rsidRPr="004111CB">
        <w:rPr>
          <w:rFonts w:ascii="Times New Roman" w:hAnsi="Times New Roman"/>
          <w:b/>
          <w:szCs w:val="22"/>
        </w:rPr>
        <w:t>IZJAVA O UDELEŽBI FIZIČNIH IN PRAVNIH OSEB V LASTNIŠTVU PONUDNIKA</w:t>
      </w:r>
    </w:p>
    <w:p w:rsidR="0063617B" w:rsidRDefault="0063617B" w:rsidP="001853F7">
      <w:pPr>
        <w:jc w:val="right"/>
        <w:rPr>
          <w:rFonts w:ascii="Times New Roman" w:hAnsi="Times New Roman"/>
          <w:b/>
          <w:lang w:eastAsia="en-US"/>
        </w:rPr>
      </w:pPr>
    </w:p>
    <w:p w:rsidR="00843B35" w:rsidRDefault="00843B35" w:rsidP="004111CB">
      <w:pPr>
        <w:spacing w:line="240" w:lineRule="auto"/>
        <w:jc w:val="left"/>
        <w:rPr>
          <w:rFonts w:ascii="Times New Roman" w:hAnsi="Times New Roman"/>
          <w:b/>
          <w:lang w:eastAsia="en-US"/>
        </w:rPr>
      </w:pPr>
    </w:p>
    <w:p w:rsidR="004111CB" w:rsidRPr="004111CB" w:rsidRDefault="004111CB" w:rsidP="004111CB">
      <w:pPr>
        <w:spacing w:line="240" w:lineRule="auto"/>
        <w:jc w:val="left"/>
        <w:rPr>
          <w:rFonts w:ascii="Times New Roman" w:hAnsi="Times New Roman"/>
          <w:b/>
          <w:szCs w:val="22"/>
        </w:rPr>
      </w:pPr>
      <w:r w:rsidRPr="004111CB">
        <w:rPr>
          <w:rFonts w:ascii="Times New Roman" w:hAnsi="Times New Roman"/>
          <w:b/>
          <w:szCs w:val="22"/>
        </w:rPr>
        <w:t>Podatki o pravni osebi (ponudniku):</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Polno ime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Sedež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Občina sedeža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vpisa v sodni register:</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vložka: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Matična številka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ID za DDV:</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keepNext/>
        <w:widowControl w:val="0"/>
        <w:spacing w:line="240" w:lineRule="auto"/>
        <w:outlineLvl w:val="2"/>
        <w:rPr>
          <w:rFonts w:ascii="Times New Roman" w:hAnsi="Times New Roman"/>
          <w:szCs w:val="22"/>
        </w:rPr>
      </w:pPr>
    </w:p>
    <w:p w:rsidR="004111CB" w:rsidRPr="0083715D" w:rsidRDefault="004111CB" w:rsidP="004111CB">
      <w:pPr>
        <w:keepNext/>
        <w:widowControl w:val="0"/>
        <w:spacing w:line="240" w:lineRule="auto"/>
        <w:outlineLvl w:val="2"/>
        <w:rPr>
          <w:rFonts w:ascii="Times New Roman" w:hAnsi="Times New Roman"/>
          <w:b/>
          <w:szCs w:val="24"/>
        </w:rPr>
      </w:pPr>
      <w:bookmarkStart w:id="70" w:name="_Toc534563163"/>
      <w:bookmarkStart w:id="71" w:name="_Toc6591633"/>
      <w:bookmarkStart w:id="72" w:name="_Toc7034403"/>
      <w:bookmarkStart w:id="73" w:name="_Toc23841203"/>
      <w:r w:rsidRPr="004111CB">
        <w:rPr>
          <w:rFonts w:ascii="Times New Roman" w:hAnsi="Times New Roman"/>
          <w:szCs w:val="22"/>
        </w:rPr>
        <w:t>V zvezi z javnim naročilom za</w:t>
      </w:r>
      <w:r w:rsidR="00214EFB">
        <w:rPr>
          <w:rFonts w:ascii="Times New Roman" w:hAnsi="Times New Roman"/>
          <w:b/>
          <w:szCs w:val="24"/>
        </w:rPr>
        <w:t xml:space="preserve"> </w:t>
      </w:r>
      <w:r w:rsidR="00843B35" w:rsidRPr="00843B35">
        <w:rPr>
          <w:rFonts w:ascii="Times New Roman" w:hAnsi="Times New Roman"/>
          <w:b/>
          <w:bCs/>
          <w:szCs w:val="24"/>
        </w:rPr>
        <w:t>»OKOLJU PRIJAZNE STORITVE ČIŠČENJA PROSTOROV DOMA DANICE VOGRINEC M</w:t>
      </w:r>
      <w:r w:rsidR="00AB76AC">
        <w:rPr>
          <w:rFonts w:ascii="Times New Roman" w:hAnsi="Times New Roman"/>
          <w:b/>
          <w:bCs/>
          <w:szCs w:val="24"/>
        </w:rPr>
        <w:t>ARIBOR ZA POGODBENO OBDOBJE 2023-2026</w:t>
      </w:r>
      <w:r w:rsidR="00843B35" w:rsidRPr="00843B35">
        <w:rPr>
          <w:rFonts w:ascii="Times New Roman" w:hAnsi="Times New Roman"/>
          <w:b/>
          <w:bCs/>
          <w:szCs w:val="24"/>
        </w:rPr>
        <w:t>«</w:t>
      </w:r>
      <w:r w:rsidR="00843B35">
        <w:rPr>
          <w:rFonts w:ascii="Times New Roman" w:hAnsi="Times New Roman"/>
          <w:b/>
          <w:bCs/>
          <w:szCs w:val="24"/>
        </w:rPr>
        <w:t xml:space="preserve"> </w:t>
      </w:r>
      <w:r w:rsidR="00C17D5F">
        <w:rPr>
          <w:rFonts w:ascii="Times New Roman" w:hAnsi="Times New Roman"/>
          <w:szCs w:val="22"/>
        </w:rPr>
        <w:t>številka objave</w:t>
      </w:r>
      <w:r w:rsidR="00AB76AC">
        <w:rPr>
          <w:rFonts w:ascii="Times New Roman" w:hAnsi="Times New Roman"/>
          <w:szCs w:val="22"/>
        </w:rPr>
        <w:t xml:space="preserve"> JN_____/2023</w:t>
      </w:r>
      <w:r w:rsidR="003F2097" w:rsidRPr="003F2097">
        <w:rPr>
          <w:rFonts w:ascii="Times New Roman" w:hAnsi="Times New Roman"/>
          <w:szCs w:val="22"/>
        </w:rPr>
        <w:t xml:space="preserve"> z dne _____, UR l. EU št._______________</w:t>
      </w:r>
      <w:r w:rsidR="00C17D5F">
        <w:rPr>
          <w:rFonts w:ascii="Times New Roman" w:hAnsi="Times New Roman"/>
          <w:szCs w:val="22"/>
        </w:rPr>
        <w:t xml:space="preserve"> </w:t>
      </w:r>
      <w:r w:rsidRPr="004111CB">
        <w:rPr>
          <w:rFonts w:ascii="Times New Roman" w:hAnsi="Times New Roman"/>
          <w:szCs w:val="22"/>
        </w:rPr>
        <w:t>posredujemo na osnovi 6.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bookmarkEnd w:id="70"/>
      <w:bookmarkEnd w:id="71"/>
      <w:bookmarkEnd w:id="72"/>
      <w:bookmarkEnd w:id="73"/>
    </w:p>
    <w:p w:rsidR="004111CB" w:rsidRPr="004111CB" w:rsidRDefault="004111CB" w:rsidP="004111CB">
      <w:pPr>
        <w:keepNext/>
        <w:widowControl w:val="0"/>
        <w:spacing w:line="240" w:lineRule="auto"/>
        <w:outlineLvl w:val="2"/>
        <w:rPr>
          <w:rFonts w:ascii="Times New Roman" w:hAnsi="Times New Roman"/>
          <w:szCs w:val="22"/>
        </w:rPr>
      </w:pPr>
    </w:p>
    <w:p w:rsidR="004111CB" w:rsidRPr="00843B35" w:rsidRDefault="004111CB" w:rsidP="00843B35">
      <w:pPr>
        <w:keepNext/>
        <w:widowControl w:val="0"/>
        <w:spacing w:line="240" w:lineRule="auto"/>
        <w:outlineLvl w:val="2"/>
        <w:rPr>
          <w:rFonts w:ascii="Times New Roman" w:hAnsi="Times New Roman"/>
          <w:szCs w:val="22"/>
        </w:rPr>
      </w:pPr>
      <w:bookmarkStart w:id="74" w:name="_Toc534563164"/>
      <w:bookmarkStart w:id="75" w:name="_Toc6591634"/>
      <w:bookmarkStart w:id="76" w:name="_Toc7034177"/>
      <w:bookmarkStart w:id="77" w:name="_Toc7034404"/>
      <w:bookmarkStart w:id="78" w:name="_Toc23841204"/>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pravne osebe</w:t>
      </w:r>
      <w:r w:rsidRPr="004111CB">
        <w:rPr>
          <w:rFonts w:ascii="Times New Roman" w:hAnsi="Times New Roman"/>
          <w:szCs w:val="22"/>
        </w:rPr>
        <w:t>, vključno z udeležbo tihih družbenikov:</w:t>
      </w:r>
      <w:bookmarkEnd w:id="74"/>
      <w:bookmarkEnd w:id="75"/>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4111CB" w:rsidRPr="004111CB" w:rsidTr="00067A95">
        <w:tc>
          <w:tcPr>
            <w:tcW w:w="46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10"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32"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spacing w:line="240" w:lineRule="auto"/>
        <w:jc w:val="left"/>
        <w:rPr>
          <w:rFonts w:ascii="Times New Roman" w:hAnsi="Times New Roman"/>
          <w:szCs w:val="24"/>
        </w:rPr>
      </w:pPr>
    </w:p>
    <w:p w:rsidR="004111CB" w:rsidRPr="00843B35" w:rsidRDefault="004111CB" w:rsidP="00843B35">
      <w:pPr>
        <w:keepNext/>
        <w:widowControl w:val="0"/>
        <w:spacing w:line="240" w:lineRule="auto"/>
        <w:outlineLvl w:val="2"/>
        <w:rPr>
          <w:rFonts w:ascii="Times New Roman" w:hAnsi="Times New Roman"/>
          <w:szCs w:val="22"/>
        </w:rPr>
      </w:pPr>
      <w:bookmarkStart w:id="79" w:name="_Toc534563165"/>
      <w:bookmarkStart w:id="80" w:name="_Toc6591635"/>
      <w:bookmarkStart w:id="81" w:name="_Toc7034178"/>
      <w:bookmarkStart w:id="82" w:name="_Toc7034405"/>
      <w:bookmarkStart w:id="83" w:name="_Toc23841205"/>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fizične osebe</w:t>
      </w:r>
      <w:r w:rsidRPr="004111CB">
        <w:rPr>
          <w:rFonts w:ascii="Times New Roman" w:hAnsi="Times New Roman"/>
          <w:szCs w:val="22"/>
        </w:rPr>
        <w:t>, vključno z udeležbo tihih družbenikov:</w:t>
      </w:r>
      <w:bookmarkEnd w:id="79"/>
      <w:bookmarkEnd w:id="80"/>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bl>
    <w:p w:rsidR="004111CB" w:rsidRPr="004111CB" w:rsidRDefault="004111CB" w:rsidP="004111CB">
      <w:pPr>
        <w:tabs>
          <w:tab w:val="num" w:pos="426"/>
        </w:tabs>
        <w:spacing w:line="240" w:lineRule="auto"/>
        <w:jc w:val="left"/>
        <w:rPr>
          <w:rFonts w:ascii="Times New Roman" w:hAnsi="Times New Roman"/>
          <w:szCs w:val="24"/>
        </w:rPr>
      </w:pPr>
    </w:p>
    <w:p w:rsidR="004111CB" w:rsidRPr="00843B35" w:rsidRDefault="004111CB" w:rsidP="00843B35">
      <w:pPr>
        <w:keepNext/>
        <w:widowControl w:val="0"/>
        <w:spacing w:line="240" w:lineRule="auto"/>
        <w:outlineLvl w:val="2"/>
        <w:rPr>
          <w:rFonts w:ascii="Times New Roman" w:hAnsi="Times New Roman"/>
          <w:szCs w:val="22"/>
        </w:rPr>
      </w:pPr>
      <w:bookmarkStart w:id="84" w:name="_Toc534563166"/>
      <w:bookmarkStart w:id="85" w:name="_Toc6591636"/>
      <w:bookmarkStart w:id="86" w:name="_Toc7034179"/>
      <w:bookmarkStart w:id="87" w:name="_Toc7034406"/>
      <w:bookmarkStart w:id="88" w:name="_Toc23841206"/>
      <w:r w:rsidRPr="004111CB">
        <w:rPr>
          <w:rFonts w:ascii="Times New Roman" w:hAnsi="Times New Roman"/>
          <w:b/>
          <w:szCs w:val="22"/>
        </w:rPr>
        <w:t>IZJAVLJAMO</w:t>
      </w:r>
      <w:r w:rsidRPr="004111CB">
        <w:rPr>
          <w:rFonts w:ascii="Times New Roman" w:hAnsi="Times New Roman"/>
          <w:szCs w:val="22"/>
        </w:rPr>
        <w:t xml:space="preserve">, da so skladno z določbami zakona, ki ureja gospodarske družbe, </w:t>
      </w:r>
      <w:r w:rsidRPr="004111CB">
        <w:rPr>
          <w:rFonts w:ascii="Times New Roman" w:hAnsi="Times New Roman"/>
          <w:b/>
          <w:szCs w:val="22"/>
        </w:rPr>
        <w:t>povezane družbe</w:t>
      </w:r>
      <w:r w:rsidRPr="004111CB">
        <w:rPr>
          <w:rFonts w:ascii="Times New Roman" w:hAnsi="Times New Roman"/>
          <w:szCs w:val="22"/>
        </w:rPr>
        <w:t>, z zgoraj navedenim ponudnikom naslednji gospodarski subjekti:</w:t>
      </w:r>
      <w:bookmarkEnd w:id="84"/>
      <w:bookmarkEnd w:id="85"/>
      <w:bookmarkEnd w:id="86"/>
      <w:bookmarkEnd w:id="87"/>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bl>
    <w:p w:rsidR="004111CB" w:rsidRDefault="004111CB" w:rsidP="004111CB">
      <w:pPr>
        <w:tabs>
          <w:tab w:val="num" w:pos="426"/>
        </w:tabs>
        <w:spacing w:line="240" w:lineRule="auto"/>
        <w:jc w:val="left"/>
        <w:rPr>
          <w:rFonts w:ascii="Times New Roman" w:hAnsi="Times New Roman"/>
          <w:sz w:val="18"/>
          <w:szCs w:val="18"/>
        </w:rPr>
      </w:pPr>
      <w:r w:rsidRPr="004111CB">
        <w:rPr>
          <w:rFonts w:ascii="Times New Roman" w:hAnsi="Times New Roman"/>
          <w:sz w:val="18"/>
          <w:szCs w:val="18"/>
        </w:rPr>
        <w:t>*V primeru, da ponudnik ne bo izpolnil zgornje tabele, bo naročnik štel, da ponudnik izjavlja, da nima povezanih družb.</w:t>
      </w:r>
    </w:p>
    <w:p w:rsidR="0030155A" w:rsidRPr="004111CB" w:rsidRDefault="0030155A" w:rsidP="004111CB">
      <w:pPr>
        <w:tabs>
          <w:tab w:val="num" w:pos="426"/>
        </w:tabs>
        <w:spacing w:line="240" w:lineRule="auto"/>
        <w:jc w:val="left"/>
        <w:rPr>
          <w:rFonts w:ascii="Times New Roman" w:hAnsi="Times New Roman"/>
          <w:sz w:val="18"/>
          <w:szCs w:val="18"/>
        </w:rPr>
      </w:pP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4111CB" w:rsidRPr="004111CB" w:rsidRDefault="004111CB" w:rsidP="004111CB">
      <w:pPr>
        <w:tabs>
          <w:tab w:val="num" w:pos="426"/>
        </w:tabs>
        <w:spacing w:line="240" w:lineRule="auto"/>
        <w:rPr>
          <w:rFonts w:ascii="Times New Roman" w:hAnsi="Times New Roman"/>
          <w:szCs w:val="24"/>
        </w:rPr>
      </w:pP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b/>
          <w:szCs w:val="24"/>
        </w:rPr>
      </w:pPr>
      <w:r w:rsidRPr="004111CB">
        <w:rPr>
          <w:rFonts w:ascii="Times New Roman" w:hAnsi="Times New Roman"/>
          <w:b/>
          <w:szCs w:val="24"/>
        </w:rPr>
        <w:t>Vse izjave podajamo pod kazensko in materialno odgovornostjo.</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2"/>
        </w:rPr>
      </w:pPr>
    </w:p>
    <w:p w:rsidR="004111CB" w:rsidRPr="004111CB" w:rsidRDefault="00860F4B" w:rsidP="004111CB">
      <w:pPr>
        <w:spacing w:line="240" w:lineRule="auto"/>
        <w:jc w:val="left"/>
        <w:rPr>
          <w:rFonts w:ascii="Times New Roman" w:hAnsi="Times New Roman"/>
          <w:szCs w:val="22"/>
        </w:rPr>
      </w:pPr>
      <w:r>
        <w:rPr>
          <w:rFonts w:ascii="Times New Roman" w:hAnsi="Times New Roman"/>
          <w:szCs w:val="22"/>
        </w:rPr>
        <w:t>Kraj in datum: 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sidR="004111CB" w:rsidRPr="004111CB">
        <w:rPr>
          <w:rFonts w:ascii="Times New Roman" w:hAnsi="Times New Roman"/>
          <w:szCs w:val="22"/>
        </w:rPr>
        <w:t>Žig in podpis odgovorne osebe:</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 xml:space="preserve">                                                                                                      </w:t>
      </w: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 xml:space="preserve">                                                                                                       __________________________</w:t>
      </w: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Default="004111CB" w:rsidP="004111CB">
      <w:pPr>
        <w:spacing w:line="240" w:lineRule="auto"/>
        <w:jc w:val="left"/>
        <w:rPr>
          <w:rFonts w:ascii="Times New Roman" w:hAnsi="Times New Roman"/>
          <w:szCs w:val="24"/>
        </w:rPr>
      </w:pPr>
    </w:p>
    <w:p w:rsidR="005875FB" w:rsidRDefault="005875FB"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4111CB" w:rsidRPr="004111CB" w:rsidRDefault="004111CB" w:rsidP="004111CB">
      <w:pPr>
        <w:pBdr>
          <w:bottom w:val="single" w:sz="4" w:space="1" w:color="auto"/>
        </w:pBdr>
        <w:spacing w:line="240" w:lineRule="auto"/>
        <w:rPr>
          <w:rFonts w:cs="Calibri"/>
          <w:b/>
          <w:bCs/>
          <w:sz w:val="18"/>
        </w:rPr>
      </w:pP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b/>
          <w:sz w:val="18"/>
          <w:szCs w:val="18"/>
        </w:rPr>
        <w:t>Navodilo:</w:t>
      </w:r>
    </w:p>
    <w:p w:rsidR="004111CB" w:rsidRPr="004111CB" w:rsidRDefault="004111CB" w:rsidP="007D51BF">
      <w:pPr>
        <w:numPr>
          <w:ilvl w:val="0"/>
          <w:numId w:val="23"/>
        </w:numPr>
        <w:spacing w:line="240" w:lineRule="auto"/>
        <w:rPr>
          <w:rFonts w:ascii="Times New Roman" w:hAnsi="Times New Roman"/>
          <w:sz w:val="18"/>
          <w:szCs w:val="18"/>
        </w:rPr>
      </w:pPr>
      <w:r w:rsidRPr="004111CB">
        <w:rPr>
          <w:rFonts w:ascii="Times New Roman" w:hAnsi="Times New Roman"/>
          <w:sz w:val="18"/>
          <w:szCs w:val="18"/>
        </w:rPr>
        <w:t>Ponudnik v informacijskem sistemu e-JN pod rubriko Dokumenti v razdelek »Druge priloge« naloži izpolnjen in skeniran obrazec</w:t>
      </w:r>
      <w:r w:rsidR="007F4198">
        <w:rPr>
          <w:rFonts w:ascii="Times New Roman" w:hAnsi="Times New Roman"/>
          <w:sz w:val="18"/>
          <w:szCs w:val="18"/>
        </w:rPr>
        <w:t xml:space="preserve"> št. 5</w:t>
      </w:r>
      <w:r w:rsidRPr="004111CB">
        <w:rPr>
          <w:rFonts w:ascii="Times New Roman" w:hAnsi="Times New Roman"/>
          <w:sz w:val="18"/>
          <w:szCs w:val="18"/>
        </w:rPr>
        <w:t xml:space="preserve"> v pdf. obliki.</w:t>
      </w:r>
    </w:p>
    <w:p w:rsidR="004111CB" w:rsidRPr="004111CB" w:rsidRDefault="004111CB" w:rsidP="007D51BF">
      <w:pPr>
        <w:numPr>
          <w:ilvl w:val="0"/>
          <w:numId w:val="23"/>
        </w:numPr>
        <w:spacing w:line="240" w:lineRule="auto"/>
        <w:rPr>
          <w:rFonts w:ascii="Times New Roman" w:hAnsi="Times New Roman"/>
          <w:b/>
          <w:sz w:val="18"/>
          <w:szCs w:val="18"/>
        </w:rPr>
      </w:pPr>
      <w:r w:rsidRPr="004111CB">
        <w:rPr>
          <w:rFonts w:ascii="Times New Roman" w:hAnsi="Times New Roman"/>
          <w:sz w:val="18"/>
          <w:szCs w:val="18"/>
        </w:rPr>
        <w:t xml:space="preserve">Izjavo izpolni, datira in podpiše </w:t>
      </w:r>
      <w:r w:rsidRPr="004111CB">
        <w:rPr>
          <w:rFonts w:ascii="Times New Roman" w:hAnsi="Times New Roman"/>
          <w:b/>
          <w:sz w:val="18"/>
          <w:szCs w:val="18"/>
        </w:rPr>
        <w:t>ponudnik</w:t>
      </w:r>
      <w:r w:rsidRPr="004111CB">
        <w:rPr>
          <w:rFonts w:ascii="Times New Roman" w:hAnsi="Times New Roman"/>
          <w:sz w:val="18"/>
          <w:szCs w:val="18"/>
        </w:rPr>
        <w:t xml:space="preserve"> kot tudi vsi </w:t>
      </w:r>
      <w:r w:rsidRPr="004111CB">
        <w:rPr>
          <w:rFonts w:ascii="Times New Roman" w:hAnsi="Times New Roman"/>
          <w:b/>
          <w:sz w:val="18"/>
          <w:szCs w:val="18"/>
        </w:rPr>
        <w:t>posamezni člani skupine ponudnikov</w:t>
      </w:r>
      <w:r w:rsidRPr="004111CB">
        <w:rPr>
          <w:rFonts w:ascii="Times New Roman" w:hAnsi="Times New Roman"/>
          <w:sz w:val="18"/>
          <w:szCs w:val="18"/>
        </w:rPr>
        <w:t xml:space="preserve"> v primeru skupne ponudbe, vsi </w:t>
      </w:r>
      <w:r w:rsidRPr="004111CB">
        <w:rPr>
          <w:rFonts w:ascii="Times New Roman" w:hAnsi="Times New Roman"/>
          <w:b/>
          <w:sz w:val="18"/>
          <w:szCs w:val="18"/>
        </w:rPr>
        <w:t xml:space="preserve">podizvajalci </w:t>
      </w:r>
      <w:r w:rsidRPr="004111CB">
        <w:rPr>
          <w:rFonts w:ascii="Times New Roman" w:hAnsi="Times New Roman"/>
          <w:sz w:val="18"/>
          <w:szCs w:val="18"/>
        </w:rPr>
        <w:t>(če ponudnik izvaja</w:t>
      </w:r>
      <w:r w:rsidR="007F4198">
        <w:rPr>
          <w:rFonts w:ascii="Times New Roman" w:hAnsi="Times New Roman"/>
          <w:sz w:val="18"/>
          <w:szCs w:val="18"/>
        </w:rPr>
        <w:t xml:space="preserve"> javno naročilo s podizvajalci) ter </w:t>
      </w:r>
      <w:r w:rsidR="007F4198" w:rsidRPr="007F4198">
        <w:rPr>
          <w:rFonts w:ascii="Times New Roman" w:hAnsi="Times New Roman"/>
          <w:sz w:val="18"/>
          <w:szCs w:val="18"/>
        </w:rPr>
        <w:t>gospodarski subjekt na katere zmogljivosti se sklicuje ponudnik</w:t>
      </w:r>
      <w:r w:rsidR="007F4198">
        <w:rPr>
          <w:rFonts w:ascii="Times New Roman" w:hAnsi="Times New Roman"/>
          <w:sz w:val="18"/>
          <w:szCs w:val="18"/>
        </w:rPr>
        <w:t>.</w:t>
      </w:r>
    </w:p>
    <w:p w:rsidR="00E90334" w:rsidRDefault="004111CB" w:rsidP="007D51BF">
      <w:pPr>
        <w:numPr>
          <w:ilvl w:val="0"/>
          <w:numId w:val="23"/>
        </w:numPr>
        <w:spacing w:line="240" w:lineRule="auto"/>
        <w:rPr>
          <w:rFonts w:ascii="Times New Roman" w:hAnsi="Times New Roman"/>
          <w:sz w:val="18"/>
          <w:szCs w:val="18"/>
        </w:rPr>
      </w:pPr>
      <w:r w:rsidRPr="004111CB">
        <w:rPr>
          <w:rFonts w:ascii="Times New Roman" w:hAnsi="Times New Roman"/>
          <w:b/>
          <w:sz w:val="18"/>
          <w:szCs w:val="18"/>
        </w:rPr>
        <w:t>Opomba:</w:t>
      </w:r>
      <w:r w:rsidR="00013A7C">
        <w:rPr>
          <w:rFonts w:ascii="Times New Roman" w:hAnsi="Times New Roman"/>
          <w:b/>
          <w:sz w:val="18"/>
          <w:szCs w:val="18"/>
        </w:rPr>
        <w:t xml:space="preserve"> </w:t>
      </w:r>
      <w:r w:rsidRPr="004111CB">
        <w:rPr>
          <w:rFonts w:ascii="Times New Roman" w:hAnsi="Times New Roman"/>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E90334" w:rsidRDefault="00E90334">
      <w:pPr>
        <w:spacing w:after="200"/>
        <w:jc w:val="left"/>
        <w:rPr>
          <w:rFonts w:ascii="Times New Roman" w:hAnsi="Times New Roman"/>
          <w:sz w:val="18"/>
          <w:szCs w:val="18"/>
        </w:rPr>
      </w:pPr>
      <w:r>
        <w:rPr>
          <w:rFonts w:ascii="Times New Roman" w:hAnsi="Times New Roman"/>
          <w:sz w:val="18"/>
          <w:szCs w:val="18"/>
        </w:rPr>
        <w:br w:type="page"/>
      </w:r>
    </w:p>
    <w:p w:rsidR="00E83089" w:rsidRPr="00717EA4" w:rsidRDefault="006F6645" w:rsidP="00E90334">
      <w:pPr>
        <w:spacing w:line="240" w:lineRule="auto"/>
        <w:ind w:left="720"/>
        <w:rPr>
          <w:rFonts w:ascii="Times New Roman" w:hAnsi="Times New Roman"/>
          <w:b/>
          <w:sz w:val="18"/>
          <w:szCs w:val="18"/>
        </w:rPr>
      </w:pPr>
      <w:r>
        <w:rPr>
          <w:rFonts w:ascii="Times New Roman" w:hAnsi="Times New Roman"/>
          <w:b/>
          <w:noProof/>
          <w:sz w:val="24"/>
          <w:szCs w:val="24"/>
        </w:rPr>
        <w:lastRenderedPageBreak/>
        <mc:AlternateContent>
          <mc:Choice Requires="wps">
            <w:drawing>
              <wp:anchor distT="0" distB="0" distL="114300" distR="114300" simplePos="0" relativeHeight="251646976" behindDoc="1" locked="0" layoutInCell="1" allowOverlap="1" wp14:anchorId="501D9F2F" wp14:editId="1B70B88D">
                <wp:simplePos x="0" y="0"/>
                <wp:positionH relativeFrom="column">
                  <wp:posOffset>5282565</wp:posOffset>
                </wp:positionH>
                <wp:positionV relativeFrom="paragraph">
                  <wp:posOffset>83820</wp:posOffset>
                </wp:positionV>
                <wp:extent cx="523240" cy="255270"/>
                <wp:effectExtent l="57150" t="38100" r="67310" b="87630"/>
                <wp:wrapNone/>
                <wp:docPr id="24" name="Pravokotnik 24"/>
                <wp:cNvGraphicFramePr/>
                <a:graphic xmlns:a="http://schemas.openxmlformats.org/drawingml/2006/main">
                  <a:graphicData uri="http://schemas.microsoft.com/office/word/2010/wordprocessingShape">
                    <wps:wsp>
                      <wps:cNvSpPr/>
                      <wps:spPr>
                        <a:xfrm>
                          <a:off x="0" y="0"/>
                          <a:ext cx="523240" cy="25527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FF0235" id="Pravokotnik 24" o:spid="_x0000_s1026" style="position:absolute;margin-left:415.95pt;margin-top:6.6pt;width:41.2pt;height:2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p>
    <w:p w:rsidR="003E7D4B" w:rsidRDefault="00406A94" w:rsidP="003E7D4B">
      <w:pPr>
        <w:spacing w:line="240" w:lineRule="auto"/>
        <w:jc w:val="right"/>
        <w:rPr>
          <w:rFonts w:ascii="Times New Roman" w:hAnsi="Times New Roman"/>
          <w:b/>
          <w:sz w:val="24"/>
          <w:szCs w:val="24"/>
        </w:rPr>
      </w:pPr>
      <w:r>
        <w:rPr>
          <w:rFonts w:ascii="Times New Roman" w:hAnsi="Times New Roman"/>
          <w:b/>
          <w:sz w:val="24"/>
          <w:szCs w:val="24"/>
        </w:rPr>
        <w:t>OBR-6</w:t>
      </w:r>
    </w:p>
    <w:p w:rsidR="003E7D4B" w:rsidRDefault="008B675A" w:rsidP="003E7D4B">
      <w:pPr>
        <w:spacing w:line="24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48000" behindDoc="1" locked="0" layoutInCell="1" allowOverlap="1" wp14:anchorId="60391471" wp14:editId="08D20F4B">
                <wp:simplePos x="0" y="0"/>
                <wp:positionH relativeFrom="column">
                  <wp:posOffset>976630</wp:posOffset>
                </wp:positionH>
                <wp:positionV relativeFrom="paragraph">
                  <wp:posOffset>107950</wp:posOffset>
                </wp:positionV>
                <wp:extent cx="3733800" cy="285750"/>
                <wp:effectExtent l="57150" t="38100" r="76200" b="95250"/>
                <wp:wrapNone/>
                <wp:docPr id="25" name="Pravokotnik 25"/>
                <wp:cNvGraphicFramePr/>
                <a:graphic xmlns:a="http://schemas.openxmlformats.org/drawingml/2006/main">
                  <a:graphicData uri="http://schemas.microsoft.com/office/word/2010/wordprocessingShape">
                    <wps:wsp>
                      <wps:cNvSpPr/>
                      <wps:spPr>
                        <a:xfrm>
                          <a:off x="0" y="0"/>
                          <a:ext cx="3733800" cy="2857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A2A888" id="Pravokotnik 25" o:spid="_x0000_s1026" style="position:absolute;margin-left:76.9pt;margin-top:8.5pt;width:294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3E7D4B" w:rsidRPr="003E7D4B" w:rsidRDefault="003E7D4B" w:rsidP="003E7D4B">
      <w:pPr>
        <w:spacing w:line="240" w:lineRule="auto"/>
        <w:jc w:val="center"/>
        <w:rPr>
          <w:rFonts w:ascii="Times New Roman" w:hAnsi="Times New Roman"/>
          <w:b/>
          <w:sz w:val="24"/>
          <w:szCs w:val="24"/>
        </w:rPr>
      </w:pPr>
      <w:r w:rsidRPr="003E7D4B">
        <w:rPr>
          <w:rFonts w:ascii="Times New Roman" w:hAnsi="Times New Roman"/>
          <w:b/>
          <w:sz w:val="24"/>
          <w:szCs w:val="24"/>
        </w:rPr>
        <w:t>SKUPNA PONUDBA – IZJAVA IN POOBLASTILO</w:t>
      </w:r>
    </w:p>
    <w:p w:rsidR="003E7D4B" w:rsidRPr="003E7D4B" w:rsidRDefault="003E7D4B" w:rsidP="003E7D4B">
      <w:pPr>
        <w:spacing w:line="240" w:lineRule="auto"/>
        <w:jc w:val="left"/>
        <w:rPr>
          <w:rFonts w:ascii="Times New Roman" w:hAnsi="Times New Roman"/>
          <w:b/>
          <w:szCs w:val="22"/>
        </w:rPr>
      </w:pPr>
    </w:p>
    <w:p w:rsidR="00E90334" w:rsidRDefault="00E90334" w:rsidP="003E7D4B">
      <w:pPr>
        <w:spacing w:line="240" w:lineRule="auto"/>
        <w:rPr>
          <w:rFonts w:ascii="Times New Roman" w:hAnsi="Times New Roman"/>
          <w:b/>
          <w:sz w:val="20"/>
        </w:rPr>
      </w:pPr>
    </w:p>
    <w:p w:rsidR="003E7D4B" w:rsidRPr="007D330A" w:rsidRDefault="003E7D4B" w:rsidP="003E7D4B">
      <w:pPr>
        <w:spacing w:line="240" w:lineRule="auto"/>
        <w:rPr>
          <w:rFonts w:ascii="Times New Roman" w:hAnsi="Times New Roman"/>
          <w:b/>
          <w:bCs/>
          <w:sz w:val="20"/>
        </w:rPr>
      </w:pPr>
      <w:r w:rsidRPr="00AE27AE">
        <w:rPr>
          <w:rFonts w:ascii="Times New Roman" w:hAnsi="Times New Roman"/>
          <w:sz w:val="20"/>
        </w:rPr>
        <w:t>V zvezi</w:t>
      </w:r>
      <w:r w:rsidRPr="00FE4A00">
        <w:rPr>
          <w:rFonts w:ascii="Times New Roman" w:hAnsi="Times New Roman"/>
          <w:sz w:val="20"/>
        </w:rPr>
        <w:t xml:space="preserve"> z razpisom </w:t>
      </w:r>
      <w:r w:rsidR="007D330A" w:rsidRPr="007D330A">
        <w:rPr>
          <w:rFonts w:ascii="Times New Roman" w:hAnsi="Times New Roman"/>
          <w:b/>
          <w:bCs/>
          <w:sz w:val="20"/>
        </w:rPr>
        <w:t>»OKOLJU PRIJAZNE STORITVE ČIŠČENJA PROSTOROV DOMA DANICE VOGRINEC M</w:t>
      </w:r>
      <w:r w:rsidR="00D742C7">
        <w:rPr>
          <w:rFonts w:ascii="Times New Roman" w:hAnsi="Times New Roman"/>
          <w:b/>
          <w:bCs/>
          <w:sz w:val="20"/>
        </w:rPr>
        <w:t>ARIBOR ZA POGODBENO OBDOBJE 2023-2026</w:t>
      </w:r>
      <w:r w:rsidR="007D330A" w:rsidRPr="007D330A">
        <w:rPr>
          <w:rFonts w:ascii="Times New Roman" w:hAnsi="Times New Roman"/>
          <w:b/>
          <w:bCs/>
          <w:sz w:val="20"/>
        </w:rPr>
        <w:t>«</w:t>
      </w:r>
      <w:r w:rsidR="004D6830" w:rsidRPr="00FE4A00">
        <w:rPr>
          <w:rFonts w:ascii="Times New Roman" w:hAnsi="Times New Roman"/>
          <w:sz w:val="20"/>
        </w:rPr>
        <w:t xml:space="preserve"> </w:t>
      </w:r>
      <w:r w:rsidRPr="00FE4A00">
        <w:rPr>
          <w:rFonts w:ascii="Times New Roman" w:hAnsi="Times New Roman"/>
          <w:sz w:val="20"/>
        </w:rPr>
        <w:t xml:space="preserve">naročnika </w:t>
      </w:r>
      <w:r w:rsidRPr="00FE4A00">
        <w:rPr>
          <w:rFonts w:ascii="Times New Roman" w:hAnsi="Times New Roman"/>
          <w:b/>
          <w:sz w:val="20"/>
        </w:rPr>
        <w:t>Dom Danice Vogrinec Maribor, Čufarjeva cesta 9, 2000 Maribor</w:t>
      </w:r>
      <w:r w:rsidRPr="00FE4A00">
        <w:rPr>
          <w:rFonts w:ascii="Times New Roman" w:hAnsi="Times New Roman"/>
          <w:sz w:val="20"/>
        </w:rPr>
        <w:t xml:space="preserve"> izjavljamo:</w:t>
      </w:r>
    </w:p>
    <w:p w:rsidR="003E7D4B" w:rsidRPr="00FE4A00" w:rsidRDefault="003E7D4B" w:rsidP="007D51BF">
      <w:pPr>
        <w:numPr>
          <w:ilvl w:val="0"/>
          <w:numId w:val="25"/>
        </w:numPr>
        <w:spacing w:line="240" w:lineRule="auto"/>
        <w:jc w:val="left"/>
        <w:rPr>
          <w:rFonts w:ascii="Times New Roman" w:hAnsi="Times New Roman"/>
          <w:sz w:val="20"/>
        </w:rPr>
      </w:pPr>
      <w:r w:rsidRPr="00FE4A00">
        <w:rPr>
          <w:rFonts w:ascii="Times New Roman" w:hAnsi="Times New Roman"/>
          <w:sz w:val="20"/>
        </w:rPr>
        <w:t>da pri ponudbi oziroma izvedbi tega naročila nastopamo skupaj,</w:t>
      </w:r>
    </w:p>
    <w:p w:rsidR="003E7D4B" w:rsidRPr="00FE4A00" w:rsidRDefault="003E7D4B" w:rsidP="007D51BF">
      <w:pPr>
        <w:numPr>
          <w:ilvl w:val="0"/>
          <w:numId w:val="25"/>
        </w:numPr>
        <w:spacing w:line="240" w:lineRule="auto"/>
        <w:jc w:val="left"/>
        <w:rPr>
          <w:rFonts w:ascii="Times New Roman" w:hAnsi="Times New Roman"/>
          <w:sz w:val="20"/>
        </w:rPr>
      </w:pPr>
      <w:r w:rsidRPr="00FE4A00">
        <w:rPr>
          <w:rFonts w:ascii="Times New Roman" w:hAnsi="Times New Roman"/>
          <w:sz w:val="20"/>
        </w:rPr>
        <w:t>da za izvedbo predmetnega naročila odgovarjamo solidarno.</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S tem dokumentom pooblaščamo podjetje ______________________________ za vodilno podjetje in ______________________________ (ime in priimek pooblaščene osebe) za zastopanje skupine ponudnikov nasproti naročniku in za podpis pogodbe.</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u w:val="single"/>
        </w:rPr>
        <w:t>Skupina ponudnikov:</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 xml:space="preserve">____________________    </w:t>
      </w:r>
      <w:r w:rsidRPr="00FE4A00">
        <w:rPr>
          <w:rFonts w:ascii="Times New Roman" w:hAnsi="Times New Roman"/>
          <w:sz w:val="20"/>
        </w:rPr>
        <w:tab/>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(Ime in priimek</w:t>
      </w:r>
      <w:r w:rsidRPr="00FE4A00">
        <w:rPr>
          <w:rFonts w:ascii="Times New Roman" w:hAnsi="Times New Roman"/>
          <w:sz w:val="20"/>
        </w:rPr>
        <w:tab/>
      </w:r>
      <w:r w:rsidRPr="00FE4A00">
        <w:rPr>
          <w:rFonts w:ascii="Times New Roman" w:hAnsi="Times New Roman"/>
          <w:sz w:val="20"/>
        </w:rPr>
        <w:tab/>
        <w:t xml:space="preserve">      </w:t>
      </w:r>
      <w:r w:rsidR="00346F92"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w:t>
      </w:r>
      <w:r w:rsidR="001C37CB" w:rsidRPr="00FE4A00">
        <w:rPr>
          <w:rFonts w:ascii="Times New Roman" w:hAnsi="Times New Roman"/>
          <w:sz w:val="20"/>
        </w:rPr>
        <w:t>_________</w:t>
      </w:r>
      <w:r w:rsidR="001C37CB" w:rsidRPr="00FE4A00">
        <w:rPr>
          <w:rFonts w:ascii="Times New Roman" w:hAnsi="Times New Roman"/>
          <w:sz w:val="20"/>
        </w:rPr>
        <w:tab/>
      </w:r>
      <w:r w:rsidR="001C37CB" w:rsidRPr="00FE4A00">
        <w:rPr>
          <w:rFonts w:ascii="Times New Roman" w:hAnsi="Times New Roman"/>
          <w:sz w:val="20"/>
        </w:rPr>
        <w:tab/>
        <w:t xml:space="preserve">____________________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w:t>
      </w:r>
      <w:r w:rsidR="001C37CB" w:rsidRPr="00FE4A00">
        <w:rPr>
          <w:rFonts w:ascii="Times New Roman" w:hAnsi="Times New Roman"/>
          <w:sz w:val="20"/>
        </w:rPr>
        <w:t xml:space="preserve">              </w:t>
      </w:r>
      <w:r w:rsidR="001C37CB" w:rsidRPr="00FE4A00">
        <w:rPr>
          <w:rFonts w:ascii="Times New Roman" w:hAnsi="Times New Roman"/>
          <w:sz w:val="20"/>
        </w:rPr>
        <w:tab/>
        <w:t xml:space="preserv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1C37CB" w:rsidRPr="00FE4A00">
        <w:rPr>
          <w:rFonts w:ascii="Times New Roman" w:hAnsi="Times New Roman"/>
          <w:sz w:val="20"/>
        </w:rPr>
        <w:t xml:space="preserve">             </w:t>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____________________</w:t>
      </w:r>
      <w:r w:rsidRPr="00FE4A00">
        <w:rPr>
          <w:rFonts w:ascii="Times New Roman" w:hAnsi="Times New Roman"/>
          <w:sz w:val="20"/>
        </w:rPr>
        <w:tab/>
      </w:r>
      <w:r w:rsidR="001C37CB" w:rsidRPr="00FE4A00">
        <w:rPr>
          <w:rFonts w:ascii="Times New Roman" w:hAnsi="Times New Roman"/>
          <w:sz w:val="20"/>
        </w:rPr>
        <w:t xml:space="preserve">            </w:t>
      </w:r>
      <w:r w:rsidR="0007086D" w:rsidRPr="00FE4A00">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6869A4">
        <w:rPr>
          <w:rFonts w:ascii="Times New Roman" w:hAnsi="Times New Roman"/>
          <w:sz w:val="20"/>
        </w:rPr>
        <w:t xml:space="preserve">         </w:t>
      </w:r>
      <w:r w:rsidR="0007086D"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b/>
          <w:i/>
          <w:sz w:val="20"/>
        </w:rPr>
      </w:pPr>
      <w:r w:rsidRPr="00FE4A00">
        <w:rPr>
          <w:rFonts w:ascii="Times New Roman" w:hAnsi="Times New Roman"/>
          <w:b/>
          <w:i/>
          <w:sz w:val="20"/>
        </w:rPr>
        <w:t>Prilagamo pravni akt o skupni izvedbi naročila, kot je opredeljeno v razpisni dokumentaciji.</w:t>
      </w:r>
    </w:p>
    <w:p w:rsidR="00E90334" w:rsidRDefault="00E90334" w:rsidP="003E7D4B">
      <w:pPr>
        <w:autoSpaceDE w:val="0"/>
        <w:autoSpaceDN w:val="0"/>
        <w:adjustRightInd w:val="0"/>
        <w:spacing w:line="240" w:lineRule="auto"/>
        <w:rPr>
          <w:rFonts w:ascii="Times New Roman" w:hAnsi="Times New Roman"/>
          <w:sz w:val="20"/>
        </w:rPr>
      </w:pPr>
    </w:p>
    <w:p w:rsidR="003E7D4B" w:rsidRPr="00FE4A00" w:rsidRDefault="003E7D4B" w:rsidP="003E7D4B">
      <w:p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Za tem obrazcem prilagamo še za vsakega od ponudnikov v skupini:</w:t>
      </w:r>
    </w:p>
    <w:p w:rsidR="003E7D4B" w:rsidRPr="00FE4A00" w:rsidRDefault="003E7D4B" w:rsidP="007D51BF">
      <w:pPr>
        <w:numPr>
          <w:ilvl w:val="0"/>
          <w:numId w:val="26"/>
        </w:numPr>
        <w:autoSpaceDE w:val="0"/>
        <w:autoSpaceDN w:val="0"/>
        <w:adjustRightInd w:val="0"/>
        <w:spacing w:line="240" w:lineRule="auto"/>
        <w:jc w:val="left"/>
        <w:rPr>
          <w:rFonts w:ascii="Times New Roman" w:hAnsi="Times New Roman"/>
          <w:sz w:val="20"/>
          <w:u w:val="single"/>
        </w:rPr>
      </w:pPr>
      <w:r w:rsidRPr="00FE4A00">
        <w:rPr>
          <w:rFonts w:ascii="Times New Roman" w:hAnsi="Times New Roman"/>
          <w:sz w:val="20"/>
          <w:u w:val="single"/>
        </w:rPr>
        <w:t>POSAMIČNO (vsak gospodarski subjekt):</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(OBR-1) - Podatki o ponudniku oziroma gospodarskem subjektu,</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(OBR-3) oziroma ESPD - Vodilni partner mora izpolnjen ESPD naložiti v razdelek »ESPD – ponudnik«, ESPD ostalih sodelujočih pa naloži v razdelek »ESPD – ostali sodelujoči«,</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(OBR-4) - Izjava o izpolnjevanju pogojev in sposobnosti ponudnikov s pooblastilom za pridobitev podatkov iz uradnih evidenc;</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(OBR-4a) - Pooblastilo za pridobitev podatkov iz kazenske evidence;</w:t>
      </w:r>
    </w:p>
    <w:p w:rsidR="003E7D4B"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(OBR-5) - Izjava o udeležbi fizičnih in pravnih oseb v lastništvu ponudnika.</w:t>
      </w:r>
    </w:p>
    <w:p w:rsidR="00D931E0" w:rsidRPr="00D931E0" w:rsidRDefault="00D931E0" w:rsidP="00D931E0">
      <w:pPr>
        <w:pStyle w:val="Odstavekseznama"/>
        <w:numPr>
          <w:ilvl w:val="0"/>
          <w:numId w:val="0"/>
        </w:numPr>
        <w:autoSpaceDE w:val="0"/>
        <w:autoSpaceDN w:val="0"/>
        <w:adjustRightInd w:val="0"/>
        <w:spacing w:line="240" w:lineRule="auto"/>
        <w:ind w:left="720"/>
        <w:rPr>
          <w:rFonts w:ascii="Times New Roman" w:hAnsi="Times New Roman"/>
          <w:sz w:val="20"/>
        </w:rPr>
      </w:pPr>
    </w:p>
    <w:p w:rsidR="003E7D4B" w:rsidRPr="00FE4A00" w:rsidRDefault="003E7D4B" w:rsidP="007D51BF">
      <w:pPr>
        <w:numPr>
          <w:ilvl w:val="0"/>
          <w:numId w:val="26"/>
        </w:num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SKUPNO (vsi gospodarski subjekti) oziroma dokazila predloži vodilni partner, ki zastopa skupino ponudnikov:</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Povzetek predračuna (rekapitulacija) (OBR-2) in Specifikacijo predračuna (OBR-2a),</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Skupna ponudba – izjava in pooblastilo (OBR-6),</w:t>
      </w:r>
    </w:p>
    <w:p w:rsidR="00EA3760" w:rsidRDefault="00EA3760" w:rsidP="007D51BF">
      <w:pPr>
        <w:pStyle w:val="Odstavekseznama"/>
        <w:numPr>
          <w:ilvl w:val="0"/>
          <w:numId w:val="61"/>
        </w:numPr>
        <w:spacing w:line="240" w:lineRule="auto"/>
        <w:jc w:val="left"/>
        <w:rPr>
          <w:rFonts w:ascii="Times New Roman" w:hAnsi="Times New Roman"/>
          <w:sz w:val="20"/>
        </w:rPr>
      </w:pPr>
      <w:r w:rsidRPr="00EA3760">
        <w:rPr>
          <w:rFonts w:ascii="Times New Roman" w:hAnsi="Times New Roman"/>
          <w:sz w:val="20"/>
        </w:rPr>
        <w:t>Seznam subjektov, katerih zmogljivosti uporablja ponudnik</w:t>
      </w:r>
      <w:r>
        <w:rPr>
          <w:rFonts w:ascii="Times New Roman" w:hAnsi="Times New Roman"/>
          <w:sz w:val="20"/>
        </w:rPr>
        <w:t xml:space="preserve"> (OBR-7) </w:t>
      </w:r>
      <w:r w:rsidR="002C32E4" w:rsidRPr="002C32E4">
        <w:rPr>
          <w:rFonts w:ascii="Times New Roman" w:hAnsi="Times New Roman"/>
          <w:sz w:val="20"/>
        </w:rPr>
        <w:t>- v kolikor uporablja zmogljivosti drugega gospodarskega subjekta – poglavje 1.5.4 te razpisne dokumentacije</w:t>
      </w:r>
      <w:r w:rsidR="002C32E4">
        <w:rPr>
          <w:rFonts w:ascii="Times New Roman" w:hAnsi="Times New Roman"/>
          <w:sz w:val="20"/>
        </w:rPr>
        <w:t>,</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sodelovanju s podizvajalci (OBR-8) in Podatki o podizvajalcu (OBR-8a) – v kolikor bodo izvedli javno naročilo s podizvajalci,</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Reference (OBR-9) in Izjava (OBR-9a);</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soglasju za odpravo računskih napak (OBR-10);</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izvajanju čiščenja (OBR-11);</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predložitvi mape objekta s planom čiščenja in seznamom čistil (OBR-12);</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izpolnjevanju vseh zahtev naročnika (OBR-13);</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brezplačnem odvozu embalaže (OBR-14);</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čistilih (OBR-15);</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usposobljenosti kadra (OBR-16);</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predložitvi izvida nadzora kakovosti storitev čiščenja (OBR-17);</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lastRenderedPageBreak/>
        <w:t>Izjava o fiksni ponudbeni ceni (OBR-18);</w:t>
      </w:r>
    </w:p>
    <w:p w:rsidR="00D931E0" w:rsidRDefault="00D931E0" w:rsidP="00182967">
      <w:pPr>
        <w:pStyle w:val="Odstavekseznama"/>
        <w:numPr>
          <w:ilvl w:val="0"/>
          <w:numId w:val="61"/>
        </w:numPr>
        <w:spacing w:line="240" w:lineRule="auto"/>
        <w:rPr>
          <w:rFonts w:ascii="Times New Roman" w:hAnsi="Times New Roman"/>
          <w:sz w:val="20"/>
        </w:rPr>
      </w:pPr>
      <w:r w:rsidRPr="00D931E0">
        <w:rPr>
          <w:rFonts w:ascii="Times New Roman" w:hAnsi="Times New Roman"/>
          <w:sz w:val="20"/>
        </w:rPr>
        <w:t>Menična izjava s pooblastilom za izpolnitev za resnost ponudbe (OBR-19)</w:t>
      </w:r>
      <w:r w:rsidR="00182967">
        <w:rPr>
          <w:rFonts w:ascii="Times New Roman" w:hAnsi="Times New Roman"/>
          <w:sz w:val="20"/>
        </w:rPr>
        <w:t xml:space="preserve"> - </w:t>
      </w:r>
      <w:r w:rsidR="00182967" w:rsidRPr="00182967">
        <w:rPr>
          <w:rFonts w:ascii="Times New Roman" w:hAnsi="Times New Roman"/>
          <w:sz w:val="20"/>
        </w:rPr>
        <w:t xml:space="preserve">vodilni partner v primeru </w:t>
      </w:r>
      <w:r w:rsidR="00CB5D16">
        <w:rPr>
          <w:rFonts w:ascii="Times New Roman" w:hAnsi="Times New Roman"/>
          <w:sz w:val="20"/>
        </w:rPr>
        <w:t>izbora pri skupni ponudbi</w:t>
      </w:r>
      <w:r w:rsidR="00182967" w:rsidRPr="00182967">
        <w:rPr>
          <w:rFonts w:ascii="Times New Roman" w:hAnsi="Times New Roman"/>
          <w:sz w:val="20"/>
        </w:rPr>
        <w:t xml:space="preserve"> bo na poziv naročnika predložil finančno zavarovanje za resnost ponudbe </w:t>
      </w:r>
      <w:r w:rsidR="00182967">
        <w:rPr>
          <w:rFonts w:ascii="Times New Roman" w:hAnsi="Times New Roman"/>
          <w:sz w:val="20"/>
        </w:rPr>
        <w:t xml:space="preserve">z </w:t>
      </w:r>
      <w:r w:rsidR="00182967" w:rsidRPr="00182967">
        <w:rPr>
          <w:rFonts w:ascii="Times New Roman" w:hAnsi="Times New Roman"/>
          <w:sz w:val="20"/>
        </w:rPr>
        <w:t>bianco menico</w:t>
      </w:r>
      <w:r w:rsidRPr="00D931E0">
        <w:rPr>
          <w:rFonts w:ascii="Times New Roman" w:hAnsi="Times New Roman"/>
          <w:sz w:val="20"/>
        </w:rPr>
        <w:t>;</w:t>
      </w:r>
    </w:p>
    <w:p w:rsidR="007155B8"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predložitvi finančnega zavarovanja za dobro izvedb</w:t>
      </w:r>
      <w:r w:rsidR="00B36088">
        <w:rPr>
          <w:rFonts w:ascii="Times New Roman" w:hAnsi="Times New Roman"/>
          <w:sz w:val="20"/>
        </w:rPr>
        <w:t>o pogodbene obveznosti (OBR-20);</w:t>
      </w:r>
    </w:p>
    <w:p w:rsidR="00B36088" w:rsidRPr="00B36088" w:rsidRDefault="00B36088" w:rsidP="00B36088">
      <w:pPr>
        <w:pStyle w:val="Odstavekseznama"/>
        <w:numPr>
          <w:ilvl w:val="0"/>
          <w:numId w:val="61"/>
        </w:numPr>
        <w:rPr>
          <w:rFonts w:ascii="Times New Roman" w:hAnsi="Times New Roman"/>
          <w:sz w:val="20"/>
        </w:rPr>
      </w:pPr>
      <w:r w:rsidRPr="00B36088">
        <w:rPr>
          <w:rFonts w:ascii="Times New Roman" w:hAnsi="Times New Roman"/>
          <w:sz w:val="20"/>
        </w:rPr>
        <w:t>(OBR-21) - Odstotek starejših med vsemi zaposlenimi.</w:t>
      </w:r>
    </w:p>
    <w:p w:rsidR="00B36088" w:rsidRDefault="00B36088" w:rsidP="00B36088">
      <w:pPr>
        <w:pStyle w:val="Odstavekseznama"/>
        <w:numPr>
          <w:ilvl w:val="0"/>
          <w:numId w:val="0"/>
        </w:numPr>
        <w:spacing w:line="240" w:lineRule="auto"/>
        <w:ind w:left="720"/>
        <w:jc w:val="left"/>
        <w:rPr>
          <w:rFonts w:ascii="Times New Roman" w:hAnsi="Times New Roman"/>
          <w:sz w:val="20"/>
        </w:rPr>
      </w:pPr>
    </w:p>
    <w:p w:rsidR="00D931E0" w:rsidRDefault="00D931E0" w:rsidP="00D931E0">
      <w:pPr>
        <w:spacing w:line="240" w:lineRule="auto"/>
        <w:jc w:val="left"/>
        <w:rPr>
          <w:rFonts w:ascii="Times New Roman" w:hAnsi="Times New Roman"/>
          <w:sz w:val="20"/>
        </w:rPr>
      </w:pPr>
    </w:p>
    <w:p w:rsidR="00D931E0" w:rsidRDefault="00D931E0" w:rsidP="00D931E0">
      <w:pPr>
        <w:spacing w:line="240" w:lineRule="auto"/>
        <w:jc w:val="left"/>
        <w:rPr>
          <w:rFonts w:ascii="Times New Roman" w:hAnsi="Times New Roman"/>
          <w:sz w:val="20"/>
        </w:rPr>
      </w:pPr>
    </w:p>
    <w:p w:rsidR="00D931E0" w:rsidRPr="00D931E0" w:rsidRDefault="00D931E0" w:rsidP="00D931E0">
      <w:pPr>
        <w:spacing w:line="240" w:lineRule="auto"/>
        <w:jc w:val="left"/>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Kraj in datum: ________________                                               </w:t>
      </w:r>
      <w:r w:rsidR="008971E3" w:rsidRPr="00FE4A00">
        <w:rPr>
          <w:rFonts w:ascii="Times New Roman" w:hAnsi="Times New Roman"/>
          <w:sz w:val="20"/>
        </w:rPr>
        <w:t xml:space="preserve">           </w:t>
      </w:r>
      <w:r w:rsidRPr="00FE4A00">
        <w:rPr>
          <w:rFonts w:ascii="Times New Roman" w:hAnsi="Times New Roman"/>
          <w:sz w:val="20"/>
        </w:rPr>
        <w:t>Podpis odgovorne osebe:</w:t>
      </w:r>
    </w:p>
    <w:p w:rsidR="008B675A" w:rsidRPr="00FE4A00" w:rsidRDefault="003E7D4B" w:rsidP="008B675A">
      <w:pPr>
        <w:spacing w:line="240" w:lineRule="auto"/>
        <w:rPr>
          <w:rFonts w:ascii="Times New Roman" w:hAnsi="Times New Roman"/>
          <w:sz w:val="20"/>
        </w:rPr>
      </w:pPr>
      <w:r w:rsidRPr="00FE4A00">
        <w:rPr>
          <w:rFonts w:ascii="Times New Roman" w:hAnsi="Times New Roman"/>
          <w:sz w:val="20"/>
        </w:rPr>
        <w:t xml:space="preserve">                                                                                                            ____________________________</w:t>
      </w:r>
    </w:p>
    <w:p w:rsidR="00D931E0" w:rsidRDefault="003E7D4B" w:rsidP="00E90334">
      <w:pPr>
        <w:pBdr>
          <w:bottom w:val="single" w:sz="4" w:space="1" w:color="auto"/>
        </w:pBdr>
        <w:spacing w:line="240" w:lineRule="auto"/>
        <w:rPr>
          <w:rFonts w:ascii="Times New Roman" w:hAnsi="Times New Roman"/>
          <w:szCs w:val="22"/>
        </w:rPr>
      </w:pPr>
      <w:r w:rsidRPr="001C37CB">
        <w:rPr>
          <w:rFonts w:ascii="Times New Roman" w:hAnsi="Times New Roman"/>
          <w:szCs w:val="22"/>
        </w:rPr>
        <w:t xml:space="preserve">   </w:t>
      </w:r>
    </w:p>
    <w:p w:rsidR="00D931E0" w:rsidRDefault="00D931E0" w:rsidP="00E90334">
      <w:pPr>
        <w:pBdr>
          <w:bottom w:val="single" w:sz="4" w:space="1" w:color="auto"/>
        </w:pBdr>
        <w:spacing w:line="240" w:lineRule="auto"/>
        <w:rPr>
          <w:rFonts w:ascii="Times New Roman" w:hAnsi="Times New Roman"/>
          <w:szCs w:val="22"/>
        </w:rPr>
      </w:pPr>
    </w:p>
    <w:p w:rsidR="00D931E0" w:rsidRDefault="00D931E0" w:rsidP="00E90334">
      <w:pPr>
        <w:pBdr>
          <w:bottom w:val="single" w:sz="4" w:space="1" w:color="auto"/>
        </w:pBdr>
        <w:spacing w:line="240" w:lineRule="auto"/>
        <w:rPr>
          <w:rFonts w:ascii="Times New Roman" w:hAnsi="Times New Roman"/>
          <w:szCs w:val="22"/>
        </w:rPr>
      </w:pPr>
    </w:p>
    <w:p w:rsidR="00D931E0" w:rsidRDefault="00D931E0" w:rsidP="00E90334">
      <w:pPr>
        <w:pBdr>
          <w:bottom w:val="single" w:sz="4" w:space="1" w:color="auto"/>
        </w:pBdr>
        <w:spacing w:line="240" w:lineRule="auto"/>
        <w:rPr>
          <w:rFonts w:ascii="Times New Roman" w:hAnsi="Times New Roman"/>
          <w:szCs w:val="22"/>
        </w:rPr>
      </w:pPr>
    </w:p>
    <w:p w:rsidR="00E90334" w:rsidRPr="004111CB" w:rsidRDefault="003E7D4B" w:rsidP="00E90334">
      <w:pPr>
        <w:pBdr>
          <w:bottom w:val="single" w:sz="4" w:space="1" w:color="auto"/>
        </w:pBdr>
        <w:spacing w:line="240" w:lineRule="auto"/>
        <w:rPr>
          <w:rFonts w:cs="Calibri"/>
          <w:b/>
          <w:bCs/>
          <w:sz w:val="18"/>
        </w:rPr>
      </w:pPr>
      <w:r w:rsidRPr="001C37CB">
        <w:rPr>
          <w:rFonts w:ascii="Times New Roman" w:hAnsi="Times New Roman"/>
          <w:szCs w:val="22"/>
        </w:rPr>
        <w:t xml:space="preserve">                              </w:t>
      </w:r>
    </w:p>
    <w:p w:rsidR="00E90334" w:rsidRDefault="00E90334" w:rsidP="003E7D4B">
      <w:pPr>
        <w:spacing w:line="240" w:lineRule="auto"/>
        <w:rPr>
          <w:rFonts w:ascii="Times New Roman" w:hAnsi="Times New Roman"/>
          <w:sz w:val="18"/>
          <w:szCs w:val="18"/>
        </w:rPr>
      </w:pPr>
      <w:r w:rsidRPr="00F125F8">
        <w:rPr>
          <w:rFonts w:ascii="Times New Roman" w:hAnsi="Times New Roman"/>
          <w:b/>
          <w:sz w:val="18"/>
          <w:szCs w:val="18"/>
        </w:rPr>
        <w:t>Navodilo:</w:t>
      </w:r>
      <w:r w:rsidRPr="00F125F8">
        <w:rPr>
          <w:rFonts w:ascii="Times New Roman" w:hAnsi="Times New Roman"/>
          <w:sz w:val="18"/>
          <w:szCs w:val="18"/>
        </w:rPr>
        <w:t xml:space="preserve"> Vodilni partner mora izpolnjen obrazec </w:t>
      </w:r>
      <w:r w:rsidR="00B06569">
        <w:rPr>
          <w:rFonts w:ascii="Times New Roman" w:hAnsi="Times New Roman"/>
          <w:sz w:val="18"/>
          <w:szCs w:val="18"/>
        </w:rPr>
        <w:t>št. 6</w:t>
      </w:r>
      <w:r w:rsidRPr="00F125F8">
        <w:rPr>
          <w:rFonts w:ascii="Times New Roman" w:hAnsi="Times New Roman"/>
          <w:sz w:val="18"/>
          <w:szCs w:val="18"/>
        </w:rPr>
        <w:t xml:space="preserve"> v primeru oddaje skupne ponudbe naložiti v informacijskem sistemu e-JN pod rubriko Dokumenti v razdelek »Druge priloge« v pdf. obliki. Obrazec mora biti datiran, žigosan in podpisan s strani pooblaščene osebe, ki zastopa skupino ponudnikov.</w:t>
      </w:r>
    </w:p>
    <w:p w:rsidR="00D931E0" w:rsidRDefault="00D931E0" w:rsidP="003E7D4B">
      <w:pPr>
        <w:spacing w:line="240" w:lineRule="auto"/>
        <w:rPr>
          <w:rFonts w:ascii="Times New Roman" w:hAnsi="Times New Roman"/>
          <w:sz w:val="18"/>
          <w:szCs w:val="18"/>
        </w:rPr>
      </w:pPr>
    </w:p>
    <w:p w:rsidR="0007086D" w:rsidRPr="00E90334" w:rsidRDefault="00D931E0" w:rsidP="00766C3F">
      <w:pPr>
        <w:spacing w:after="200"/>
        <w:jc w:val="left"/>
        <w:rPr>
          <w:rFonts w:ascii="Times New Roman" w:hAnsi="Times New Roman"/>
          <w:sz w:val="18"/>
          <w:szCs w:val="18"/>
        </w:rPr>
      </w:pPr>
      <w:r>
        <w:rPr>
          <w:rFonts w:ascii="Times New Roman" w:hAnsi="Times New Roman"/>
          <w:sz w:val="18"/>
          <w:szCs w:val="18"/>
        </w:rPr>
        <w:br w:type="page"/>
      </w:r>
    </w:p>
    <w:p w:rsidR="0044564B" w:rsidRPr="0044564B" w:rsidRDefault="0044564B" w:rsidP="0044564B">
      <w:pPr>
        <w:pStyle w:val="Default"/>
        <w:tabs>
          <w:tab w:val="left" w:pos="2179"/>
        </w:tabs>
        <w:jc w:val="right"/>
        <w:rPr>
          <w:rFonts w:ascii="Times New Roman" w:hAnsi="Times New Roman" w:cs="Times New Roman"/>
          <w:b/>
          <w:bCs/>
        </w:rPr>
      </w:pPr>
      <w:r>
        <w:rPr>
          <w:rFonts w:ascii="Times New Roman" w:hAnsi="Times New Roman" w:cs="Times New Roman"/>
          <w:b/>
          <w:bCs/>
          <w:noProof/>
          <w:lang w:eastAsia="sl-SI"/>
        </w:rPr>
        <w:lastRenderedPageBreak/>
        <mc:AlternateContent>
          <mc:Choice Requires="wps">
            <w:drawing>
              <wp:anchor distT="0" distB="0" distL="114300" distR="114300" simplePos="0" relativeHeight="251650048" behindDoc="1" locked="0" layoutInCell="1" allowOverlap="1" wp14:anchorId="7DA1545C" wp14:editId="312E3C64">
                <wp:simplePos x="0" y="0"/>
                <wp:positionH relativeFrom="column">
                  <wp:posOffset>5275816</wp:posOffset>
                </wp:positionH>
                <wp:positionV relativeFrom="paragraph">
                  <wp:posOffset>-11582</wp:posOffset>
                </wp:positionV>
                <wp:extent cx="555521" cy="201600"/>
                <wp:effectExtent l="57150" t="38100" r="73660" b="103505"/>
                <wp:wrapNone/>
                <wp:docPr id="29" name="Pravokotnik 29"/>
                <wp:cNvGraphicFramePr/>
                <a:graphic xmlns:a="http://schemas.openxmlformats.org/drawingml/2006/main">
                  <a:graphicData uri="http://schemas.microsoft.com/office/word/2010/wordprocessingShape">
                    <wps:wsp>
                      <wps:cNvSpPr/>
                      <wps:spPr>
                        <a:xfrm>
                          <a:off x="0" y="0"/>
                          <a:ext cx="555521"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C3BD8A" id="Pravokotnik 29" o:spid="_x0000_s1026" style="position:absolute;margin-left:415.4pt;margin-top:-.9pt;width:43.75pt;height:15.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r w:rsidR="00406A94">
        <w:rPr>
          <w:rFonts w:ascii="Times New Roman" w:hAnsi="Times New Roman" w:cs="Times New Roman"/>
          <w:b/>
          <w:bCs/>
        </w:rPr>
        <w:t>OBR-7</w:t>
      </w:r>
    </w:p>
    <w:p w:rsidR="00271E16" w:rsidRDefault="00271E16" w:rsidP="0044564B">
      <w:pPr>
        <w:pStyle w:val="Default"/>
        <w:tabs>
          <w:tab w:val="left" w:pos="2179"/>
        </w:tabs>
        <w:jc w:val="center"/>
        <w:rPr>
          <w:rFonts w:ascii="Times New Roman" w:hAnsi="Times New Roman" w:cs="Times New Roman"/>
          <w:b/>
          <w:bCs/>
          <w:sz w:val="20"/>
          <w:szCs w:val="20"/>
        </w:rPr>
      </w:pPr>
    </w:p>
    <w:p w:rsidR="00271E16" w:rsidRDefault="00271E16" w:rsidP="00271E16">
      <w:pPr>
        <w:spacing w:line="240" w:lineRule="auto"/>
        <w:jc w:val="left"/>
        <w:rPr>
          <w:rFonts w:ascii="Times New Roman" w:hAnsi="Times New Roman"/>
          <w:b/>
          <w:bCs/>
          <w:color w:val="000000"/>
          <w:sz w:val="20"/>
          <w:lang w:eastAsia="en-US"/>
        </w:rPr>
      </w:pPr>
    </w:p>
    <w:p w:rsidR="00271E16" w:rsidRPr="00271E16" w:rsidRDefault="00271E16" w:rsidP="00271E16">
      <w:pPr>
        <w:spacing w:line="240" w:lineRule="auto"/>
        <w:jc w:val="left"/>
        <w:rPr>
          <w:rFonts w:ascii="Times New Roman" w:hAnsi="Times New Roman"/>
          <w:szCs w:val="24"/>
        </w:rPr>
      </w:pPr>
      <w:r>
        <w:rPr>
          <w:rFonts w:ascii="Times New Roman" w:hAnsi="Times New Roman"/>
          <w:b/>
          <w:noProof/>
          <w:sz w:val="24"/>
          <w:szCs w:val="24"/>
        </w:rPr>
        <mc:AlternateContent>
          <mc:Choice Requires="wps">
            <w:drawing>
              <wp:anchor distT="0" distB="0" distL="114300" distR="114300" simplePos="0" relativeHeight="251656192" behindDoc="1" locked="0" layoutInCell="1" allowOverlap="1" wp14:anchorId="6F5A4DF6" wp14:editId="766DCE53">
                <wp:simplePos x="0" y="0"/>
                <wp:positionH relativeFrom="column">
                  <wp:posOffset>1005205</wp:posOffset>
                </wp:positionH>
                <wp:positionV relativeFrom="paragraph">
                  <wp:posOffset>84456</wp:posOffset>
                </wp:positionV>
                <wp:extent cx="3733200" cy="400050"/>
                <wp:effectExtent l="57150" t="38100" r="76835" b="95250"/>
                <wp:wrapNone/>
                <wp:docPr id="6" name="Pravokotnik 6"/>
                <wp:cNvGraphicFramePr/>
                <a:graphic xmlns:a="http://schemas.openxmlformats.org/drawingml/2006/main">
                  <a:graphicData uri="http://schemas.microsoft.com/office/word/2010/wordprocessingShape">
                    <wps:wsp>
                      <wps:cNvSpPr/>
                      <wps:spPr>
                        <a:xfrm>
                          <a:off x="0" y="0"/>
                          <a:ext cx="3733200" cy="4000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271E16" w:rsidRDefault="00E54F5A" w:rsidP="00271E16">
                            <w:pPr>
                              <w:spacing w:line="240" w:lineRule="auto"/>
                              <w:jc w:val="center"/>
                              <w:rPr>
                                <w:rFonts w:ascii="Times New Roman" w:hAnsi="Times New Roman"/>
                                <w:szCs w:val="24"/>
                              </w:rPr>
                            </w:pPr>
                            <w:r w:rsidRPr="00271E16">
                              <w:rPr>
                                <w:rFonts w:ascii="Times New Roman" w:hAnsi="Times New Roman"/>
                                <w:b/>
                                <w:szCs w:val="24"/>
                              </w:rPr>
                              <w:t>SEZNAM SUBJEKTOV, KATERIH ZMOGLJIVOSTI UPORABLJA PONUDNIK</w:t>
                            </w:r>
                          </w:p>
                          <w:p w:rsidR="00E54F5A" w:rsidRDefault="00E54F5A" w:rsidP="00271E1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A4DF6" id="Pravokotnik 6" o:spid="_x0000_s1031" style="position:absolute;margin-left:79.15pt;margin-top:6.65pt;width:293.9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E54F5A" w:rsidRPr="00271E16" w:rsidRDefault="00E54F5A" w:rsidP="00271E16">
                      <w:pPr>
                        <w:spacing w:line="240" w:lineRule="auto"/>
                        <w:jc w:val="center"/>
                        <w:rPr>
                          <w:rFonts w:ascii="Times New Roman" w:hAnsi="Times New Roman"/>
                          <w:szCs w:val="24"/>
                        </w:rPr>
                      </w:pPr>
                      <w:r w:rsidRPr="00271E16">
                        <w:rPr>
                          <w:rFonts w:ascii="Times New Roman" w:hAnsi="Times New Roman"/>
                          <w:b/>
                          <w:szCs w:val="24"/>
                        </w:rPr>
                        <w:t>SEZNAM SUBJEKTOV, KATERIH ZMOGLJIVOSTI UPORABLJA PONUDNIK</w:t>
                      </w:r>
                    </w:p>
                    <w:p w:rsidR="00E54F5A" w:rsidRDefault="00E54F5A" w:rsidP="00271E16">
                      <w:pPr>
                        <w:jc w:val="center"/>
                      </w:pPr>
                    </w:p>
                  </w:txbxContent>
                </v:textbox>
              </v:rect>
            </w:pict>
          </mc:Fallback>
        </mc:AlternateContent>
      </w:r>
    </w:p>
    <w:p w:rsidR="00271E16" w:rsidRDefault="00271E16" w:rsidP="00271E16">
      <w:pPr>
        <w:spacing w:line="240" w:lineRule="auto"/>
        <w:jc w:val="center"/>
        <w:rPr>
          <w:rFonts w:ascii="Times New Roman" w:hAnsi="Times New Roman"/>
          <w:b/>
          <w:szCs w:val="24"/>
        </w:rPr>
      </w:pPr>
    </w:p>
    <w:p w:rsidR="00271E16" w:rsidRDefault="00271E16" w:rsidP="00271E16">
      <w:pPr>
        <w:spacing w:line="240" w:lineRule="auto"/>
        <w:jc w:val="left"/>
        <w:rPr>
          <w:rFonts w:ascii="Times New Roman" w:hAnsi="Times New Roman"/>
          <w:b/>
          <w:szCs w:val="24"/>
        </w:rPr>
      </w:pPr>
    </w:p>
    <w:p w:rsidR="00271E16" w:rsidRDefault="00271E16" w:rsidP="00271E16">
      <w:pPr>
        <w:spacing w:line="240" w:lineRule="auto"/>
        <w:jc w:val="left"/>
        <w:rPr>
          <w:rFonts w:ascii="Times New Roman" w:hAnsi="Times New Roman"/>
          <w:b/>
          <w:szCs w:val="24"/>
        </w:rPr>
      </w:pPr>
    </w:p>
    <w:p w:rsidR="00271E16" w:rsidRPr="00271E16" w:rsidRDefault="00271E16" w:rsidP="00271E16">
      <w:pPr>
        <w:spacing w:line="240" w:lineRule="auto"/>
        <w:jc w:val="left"/>
        <w:rPr>
          <w:rFonts w:ascii="Times New Roman" w:hAnsi="Times New Roman"/>
          <w:szCs w:val="24"/>
        </w:rPr>
      </w:pPr>
    </w:p>
    <w:p w:rsidR="00271E16" w:rsidRPr="00271E16" w:rsidRDefault="00271E16" w:rsidP="00271E16">
      <w:pPr>
        <w:spacing w:line="240" w:lineRule="auto"/>
        <w:rPr>
          <w:rFonts w:ascii="Times New Roman" w:hAnsi="Times New Roman"/>
          <w:bCs/>
          <w:szCs w:val="24"/>
        </w:rPr>
      </w:pPr>
      <w:r w:rsidRPr="006E6A06">
        <w:rPr>
          <w:rFonts w:ascii="Times New Roman" w:hAnsi="Times New Roman"/>
          <w:bCs/>
          <w:szCs w:val="24"/>
        </w:rPr>
        <w:t>Za javno naročilo</w:t>
      </w:r>
      <w:r>
        <w:rPr>
          <w:rFonts w:ascii="Times New Roman" w:hAnsi="Times New Roman"/>
          <w:bCs/>
          <w:szCs w:val="24"/>
        </w:rPr>
        <w:t xml:space="preserve"> </w:t>
      </w:r>
      <w:r w:rsidRPr="00271E16">
        <w:rPr>
          <w:rFonts w:ascii="Times New Roman" w:hAnsi="Times New Roman"/>
          <w:b/>
          <w:bCs/>
          <w:szCs w:val="24"/>
        </w:rPr>
        <w:t>»OKOLJU PRIJAZNE S</w:t>
      </w:r>
      <w:r>
        <w:rPr>
          <w:rFonts w:ascii="Times New Roman" w:hAnsi="Times New Roman"/>
          <w:b/>
          <w:bCs/>
          <w:szCs w:val="24"/>
        </w:rPr>
        <w:t xml:space="preserve">TORITVE ČIŠČENJA PROSTOROV DOMA </w:t>
      </w:r>
      <w:r w:rsidRPr="00271E16">
        <w:rPr>
          <w:rFonts w:ascii="Times New Roman" w:hAnsi="Times New Roman"/>
          <w:b/>
          <w:bCs/>
          <w:szCs w:val="24"/>
        </w:rPr>
        <w:t>DANICE VOGRINEC M</w:t>
      </w:r>
      <w:r w:rsidR="003A0845">
        <w:rPr>
          <w:rFonts w:ascii="Times New Roman" w:hAnsi="Times New Roman"/>
          <w:b/>
          <w:bCs/>
          <w:szCs w:val="24"/>
        </w:rPr>
        <w:t>ARIBOR ZA POGODBENO OBDOBJE 2023-2026</w:t>
      </w:r>
      <w:r w:rsidRPr="00271E16">
        <w:rPr>
          <w:rFonts w:ascii="Times New Roman" w:hAnsi="Times New Roman"/>
          <w:b/>
          <w:bCs/>
          <w:szCs w:val="24"/>
        </w:rPr>
        <w:t>«</w:t>
      </w:r>
      <w:r>
        <w:rPr>
          <w:rFonts w:ascii="Times New Roman" w:hAnsi="Times New Roman"/>
          <w:b/>
          <w:bCs/>
          <w:szCs w:val="24"/>
        </w:rPr>
        <w:t xml:space="preserve"> </w:t>
      </w:r>
      <w:r w:rsidR="003A0845">
        <w:rPr>
          <w:rFonts w:ascii="Times New Roman" w:hAnsi="Times New Roman"/>
          <w:bCs/>
          <w:szCs w:val="24"/>
        </w:rPr>
        <w:t>številka objave JN_____/2023</w:t>
      </w:r>
      <w:r w:rsidRPr="00271E16">
        <w:rPr>
          <w:rFonts w:ascii="Times New Roman" w:hAnsi="Times New Roman"/>
          <w:bCs/>
          <w:szCs w:val="24"/>
        </w:rPr>
        <w:t xml:space="preserve"> z dne _____, UR l. EU št._______________</w:t>
      </w:r>
      <w:r>
        <w:rPr>
          <w:rFonts w:ascii="Times New Roman" w:hAnsi="Times New Roman"/>
          <w:bCs/>
          <w:szCs w:val="24"/>
        </w:rPr>
        <w:t>.</w:t>
      </w:r>
    </w:p>
    <w:p w:rsidR="00271E16" w:rsidRDefault="00271E16" w:rsidP="00271E16">
      <w:pPr>
        <w:spacing w:line="240" w:lineRule="auto"/>
        <w:jc w:val="left"/>
        <w:rPr>
          <w:rFonts w:ascii="Times New Roman" w:hAnsi="Times New Roman"/>
          <w:color w:val="000000"/>
          <w:szCs w:val="22"/>
        </w:rPr>
      </w:pPr>
    </w:p>
    <w:p w:rsidR="00271E16" w:rsidRPr="00271E16" w:rsidRDefault="00271E16" w:rsidP="00271E16">
      <w:pPr>
        <w:spacing w:line="240" w:lineRule="auto"/>
        <w:jc w:val="left"/>
        <w:rPr>
          <w:rFonts w:ascii="Times New Roman" w:hAnsi="Times New Roman"/>
          <w:bCs/>
          <w:szCs w:val="24"/>
        </w:rPr>
      </w:pPr>
    </w:p>
    <w:tbl>
      <w:tblPr>
        <w:tblStyle w:val="Tabelamrea4"/>
        <w:tblW w:w="0" w:type="auto"/>
        <w:tblLook w:val="04A0" w:firstRow="1" w:lastRow="0" w:firstColumn="1" w:lastColumn="0" w:noHBand="0" w:noVBand="1"/>
      </w:tblPr>
      <w:tblGrid>
        <w:gridCol w:w="2943"/>
        <w:gridCol w:w="6268"/>
      </w:tblGrid>
      <w:tr w:rsidR="00271E16" w:rsidRPr="00271E16" w:rsidTr="0057611E">
        <w:trPr>
          <w:trHeight w:val="26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Naziv gospodarskega subjekta</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7"/>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Polni naslov</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68"/>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Telefon</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2"/>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Kontaktna oseba</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9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Vsi zakoniti zastopniki:</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66"/>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Matična številka:</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TRR in navedba banke:</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828"/>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 xml:space="preserve">Vsak del javnega naročila za katere bo ponudnik  uporabil zmogljivosti gosp. </w:t>
            </w:r>
            <w:r w:rsidR="0057611E">
              <w:rPr>
                <w:rFonts w:ascii="Times New Roman" w:hAnsi="Times New Roman"/>
                <w:b/>
                <w:bCs/>
                <w:szCs w:val="24"/>
              </w:rPr>
              <w:t>s</w:t>
            </w:r>
            <w:r w:rsidRPr="00271E16">
              <w:rPr>
                <w:rFonts w:ascii="Times New Roman" w:hAnsi="Times New Roman"/>
                <w:b/>
                <w:bCs/>
                <w:szCs w:val="24"/>
              </w:rPr>
              <w:t>ubjekta</w:t>
            </w:r>
            <w:r w:rsidR="0057611E">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57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Količina/Delež (%) javnega naročila</w:t>
            </w:r>
            <w:r w:rsidR="00E75D49">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8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Vrednost del (z DDV)</w:t>
            </w:r>
            <w:r w:rsidR="0057611E">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Kraj izvedbe:</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4"/>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Rok izvedbe</w:t>
            </w:r>
            <w:r w:rsidR="00406A94">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bl>
    <w:p w:rsidR="00406A94" w:rsidRDefault="00406A94" w:rsidP="00406A94">
      <w:pPr>
        <w:tabs>
          <w:tab w:val="left" w:pos="7459"/>
        </w:tabs>
        <w:spacing w:line="240" w:lineRule="auto"/>
        <w:jc w:val="left"/>
        <w:rPr>
          <w:rFonts w:ascii="Times New Roman" w:hAnsi="Times New Roman"/>
          <w:bCs/>
          <w:szCs w:val="24"/>
        </w:rPr>
      </w:pPr>
    </w:p>
    <w:p w:rsidR="00406A94" w:rsidRDefault="00406A94" w:rsidP="00406A94">
      <w:pPr>
        <w:tabs>
          <w:tab w:val="left" w:pos="7459"/>
        </w:tabs>
        <w:spacing w:line="240" w:lineRule="auto"/>
        <w:jc w:val="left"/>
        <w:rPr>
          <w:rFonts w:ascii="Times New Roman" w:hAnsi="Times New Roman"/>
          <w:bCs/>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406A94" w:rsidTr="00406A94">
        <w:tc>
          <w:tcPr>
            <w:tcW w:w="4606" w:type="dxa"/>
          </w:tcPr>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Datum:</w:t>
            </w:r>
          </w:p>
          <w:p w:rsidR="00406A94" w:rsidRDefault="00406A94" w:rsidP="00406A94">
            <w:pPr>
              <w:tabs>
                <w:tab w:val="left" w:pos="7459"/>
              </w:tabs>
              <w:jc w:val="left"/>
              <w:rPr>
                <w:rFonts w:ascii="Times New Roman" w:hAnsi="Times New Roman"/>
                <w:bCs/>
                <w:szCs w:val="24"/>
              </w:rPr>
            </w:pP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Žig in podpis ponudnika:   </w:t>
            </w:r>
          </w:p>
          <w:p w:rsidR="00406A94" w:rsidRDefault="00406A94" w:rsidP="00406A94">
            <w:pPr>
              <w:tabs>
                <w:tab w:val="left" w:pos="7459"/>
              </w:tabs>
              <w:jc w:val="left"/>
              <w:rPr>
                <w:rFonts w:ascii="Times New Roman" w:hAnsi="Times New Roman"/>
                <w:bCs/>
                <w:szCs w:val="24"/>
              </w:rPr>
            </w:pPr>
          </w:p>
          <w:p w:rsidR="00406A94" w:rsidRP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__________________________</w:t>
            </w:r>
          </w:p>
          <w:p w:rsidR="00406A94" w:rsidRDefault="00406A94" w:rsidP="00406A94">
            <w:pPr>
              <w:tabs>
                <w:tab w:val="left" w:pos="7459"/>
              </w:tabs>
              <w:jc w:val="left"/>
              <w:rPr>
                <w:rFonts w:ascii="Times New Roman" w:hAnsi="Times New Roman"/>
                <w:bCs/>
                <w:szCs w:val="24"/>
              </w:rPr>
            </w:pP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w:t>
            </w:r>
          </w:p>
          <w:p w:rsidR="00406A94" w:rsidRDefault="00406A94" w:rsidP="00406A94">
            <w:pPr>
              <w:tabs>
                <w:tab w:val="left" w:pos="7459"/>
              </w:tabs>
              <w:jc w:val="left"/>
              <w:rPr>
                <w:rFonts w:ascii="Times New Roman" w:hAnsi="Times New Roman"/>
                <w:bCs/>
                <w:szCs w:val="24"/>
              </w:rPr>
            </w:pPr>
          </w:p>
          <w:p w:rsidR="008905DE" w:rsidRDefault="008905DE" w:rsidP="008905DE">
            <w:pPr>
              <w:jc w:val="left"/>
              <w:rPr>
                <w:rFonts w:ascii="Times New Roman" w:hAnsi="Times New Roman"/>
                <w:szCs w:val="24"/>
              </w:rPr>
            </w:pPr>
          </w:p>
          <w:p w:rsidR="008905DE" w:rsidRDefault="008905DE" w:rsidP="008905DE">
            <w:pPr>
              <w:pBdr>
                <w:bottom w:val="single" w:sz="4" w:space="1" w:color="auto"/>
              </w:pBdr>
              <w:rPr>
                <w:rFonts w:cs="Calibri"/>
                <w:b/>
                <w:bCs/>
                <w:sz w:val="18"/>
              </w:rPr>
            </w:pPr>
          </w:p>
          <w:p w:rsidR="008905DE" w:rsidRDefault="008905DE" w:rsidP="008905DE">
            <w:pPr>
              <w:pBdr>
                <w:bottom w:val="single" w:sz="4" w:space="1" w:color="auto"/>
              </w:pBdr>
              <w:rPr>
                <w:rFonts w:cs="Calibri"/>
                <w:b/>
                <w:bCs/>
                <w:sz w:val="18"/>
              </w:rPr>
            </w:pPr>
          </w:p>
          <w:p w:rsidR="008905DE" w:rsidRPr="004111CB" w:rsidRDefault="008905DE" w:rsidP="008905DE">
            <w:pPr>
              <w:pBdr>
                <w:bottom w:val="single" w:sz="4" w:space="1" w:color="auto"/>
              </w:pBdr>
              <w:rPr>
                <w:rFonts w:cs="Calibri"/>
                <w:b/>
                <w:bCs/>
                <w:sz w:val="18"/>
              </w:rPr>
            </w:pPr>
          </w:p>
          <w:p w:rsidR="00406A94" w:rsidRPr="008905DE" w:rsidRDefault="008905DE" w:rsidP="008905DE">
            <w:pPr>
              <w:jc w:val="left"/>
              <w:rPr>
                <w:rFonts w:ascii="Times New Roman" w:hAnsi="Times New Roman"/>
                <w:szCs w:val="24"/>
              </w:rPr>
            </w:pPr>
            <w:r w:rsidRPr="004111CB">
              <w:rPr>
                <w:rFonts w:ascii="Times New Roman" w:hAnsi="Times New Roman"/>
                <w:b/>
                <w:sz w:val="18"/>
                <w:szCs w:val="18"/>
              </w:rPr>
              <w:t>Navodilo:</w:t>
            </w:r>
          </w:p>
        </w:tc>
        <w:tc>
          <w:tcPr>
            <w:tcW w:w="4606" w:type="dxa"/>
          </w:tcPr>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Datum: </w:t>
            </w:r>
          </w:p>
          <w:p w:rsidR="00406A94" w:rsidRDefault="00406A94" w:rsidP="00406A94">
            <w:pPr>
              <w:tabs>
                <w:tab w:val="left" w:pos="7459"/>
              </w:tabs>
              <w:jc w:val="left"/>
              <w:rPr>
                <w:rFonts w:ascii="Times New Roman" w:hAnsi="Times New Roman"/>
                <w:bCs/>
                <w:szCs w:val="24"/>
              </w:rPr>
            </w:pPr>
          </w:p>
          <w:p w:rsidR="00406A94" w:rsidRP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Žig in podpis</w:t>
            </w:r>
            <w:r>
              <w:rPr>
                <w:rFonts w:ascii="Times New Roman" w:hAnsi="Times New Roman"/>
                <w:bCs/>
                <w:szCs w:val="24"/>
              </w:rPr>
              <w:t xml:space="preserve"> </w:t>
            </w:r>
            <w:r w:rsidRPr="00406A94">
              <w:rPr>
                <w:rFonts w:ascii="Times New Roman" w:hAnsi="Times New Roman"/>
                <w:bCs/>
                <w:szCs w:val="24"/>
              </w:rPr>
              <w:t xml:space="preserve">gospodarskega subjekta:                                                                                       </w:t>
            </w: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w:t>
            </w:r>
          </w:p>
          <w:p w:rsidR="00406A94" w:rsidRP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__________________________</w:t>
            </w: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w:t>
            </w:r>
            <w:r>
              <w:rPr>
                <w:rFonts w:ascii="Times New Roman" w:hAnsi="Times New Roman"/>
                <w:bCs/>
                <w:szCs w:val="24"/>
              </w:rPr>
              <w:t xml:space="preserve">                            </w:t>
            </w:r>
          </w:p>
        </w:tc>
      </w:tr>
    </w:tbl>
    <w:p w:rsidR="00406A94" w:rsidRPr="00406A94" w:rsidRDefault="008905DE" w:rsidP="008905DE">
      <w:pPr>
        <w:rPr>
          <w:rFonts w:ascii="Times New Roman" w:hAnsi="Times New Roman"/>
          <w:sz w:val="18"/>
          <w:szCs w:val="18"/>
          <w:lang w:eastAsia="en-US"/>
        </w:rPr>
      </w:pPr>
      <w:r w:rsidRPr="00B817B2">
        <w:rPr>
          <w:rFonts w:ascii="Times New Roman" w:hAnsi="Times New Roman"/>
          <w:sz w:val="18"/>
          <w:szCs w:val="18"/>
          <w:lang w:eastAsia="en-US"/>
        </w:rPr>
        <w:t xml:space="preserve">Ponudnik v informacijskem sistemu e-JN pod rubriko Dokumenti v razdelek »Druge priloge« naloži izpolnjen obrazec </w:t>
      </w:r>
      <w:r>
        <w:rPr>
          <w:rFonts w:ascii="Times New Roman" w:hAnsi="Times New Roman"/>
          <w:sz w:val="18"/>
          <w:szCs w:val="18"/>
          <w:lang w:eastAsia="en-US"/>
        </w:rPr>
        <w:t xml:space="preserve">št. 7 v pdf. obliki. </w:t>
      </w:r>
      <w:r w:rsidR="00406A94" w:rsidRPr="00D82C23">
        <w:rPr>
          <w:rFonts w:ascii="Times New Roman" w:hAnsi="Times New Roman"/>
          <w:szCs w:val="22"/>
        </w:rPr>
        <w:t>P</w:t>
      </w:r>
      <w:r w:rsidR="00406A94" w:rsidRPr="00406A94">
        <w:rPr>
          <w:rFonts w:ascii="Times New Roman" w:hAnsi="Times New Roman"/>
          <w:sz w:val="18"/>
          <w:szCs w:val="18"/>
        </w:rPr>
        <w:t>onudnik mora za vsakega izmed subjektov, na katerega zmogljivosti se sklicuje v ponudbi navesti oz. priložiti:</w:t>
      </w:r>
    </w:p>
    <w:p w:rsidR="008905DE"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kontaktne podatke in zakonite zastopnike predlaganih subjektov, na katerega zmogljivosti se sklicuje (OBR-7);</w:t>
      </w:r>
    </w:p>
    <w:p w:rsidR="008905DE"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(OBR-3) oziroma ESPD, ki ga naloži v razdelek »ESPD – ostali sodelujoči«,</w:t>
      </w:r>
    </w:p>
    <w:p w:rsidR="008905DE"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Izjavo o izpolnjevanju pogojev in sposobnosti ponudnikov s poobla</w:t>
      </w:r>
      <w:r w:rsidR="00772EFC">
        <w:rPr>
          <w:rFonts w:ascii="Times New Roman" w:hAnsi="Times New Roman" w:cs="Times New Roman"/>
          <w:bCs/>
          <w:sz w:val="18"/>
          <w:szCs w:val="18"/>
        </w:rPr>
        <w:t>stilom za pridobitev podatkov iz</w:t>
      </w:r>
      <w:r w:rsidR="00987B60">
        <w:rPr>
          <w:rFonts w:ascii="Times New Roman" w:hAnsi="Times New Roman" w:cs="Times New Roman"/>
          <w:bCs/>
          <w:sz w:val="18"/>
          <w:szCs w:val="18"/>
        </w:rPr>
        <w:t xml:space="preserve"> uradnih evidenc (OBR-4)</w:t>
      </w:r>
      <w:r w:rsidRPr="008905DE">
        <w:rPr>
          <w:rFonts w:ascii="Times New Roman" w:hAnsi="Times New Roman" w:cs="Times New Roman"/>
          <w:bCs/>
          <w:sz w:val="18"/>
          <w:szCs w:val="18"/>
        </w:rPr>
        <w:t xml:space="preserve"> in Pooblastilo za pridobitev podatkov iz kazenske evidence (OBR-4a) za pravne in fizične osebe,</w:t>
      </w:r>
    </w:p>
    <w:p w:rsidR="00271E16"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Izjava o udeležbi fizičnih in pravnih oseb v lastništvu ponudnika (OBR-5).</w:t>
      </w:r>
    </w:p>
    <w:p w:rsidR="00A43A8A" w:rsidRDefault="00A43A8A" w:rsidP="00A43A8A">
      <w:pPr>
        <w:pStyle w:val="Default"/>
        <w:tabs>
          <w:tab w:val="left" w:pos="2179"/>
        </w:tabs>
        <w:jc w:val="both"/>
        <w:rPr>
          <w:rFonts w:ascii="Times New Roman" w:hAnsi="Times New Roman" w:cs="Times New Roman"/>
          <w:bCs/>
          <w:sz w:val="18"/>
          <w:szCs w:val="18"/>
        </w:rPr>
      </w:pPr>
    </w:p>
    <w:p w:rsidR="00A43A8A" w:rsidRPr="00A43A8A" w:rsidRDefault="00A43A8A" w:rsidP="00A43A8A">
      <w:pPr>
        <w:pStyle w:val="Default"/>
        <w:tabs>
          <w:tab w:val="left" w:pos="2179"/>
        </w:tabs>
        <w:jc w:val="both"/>
        <w:rPr>
          <w:rFonts w:ascii="Times New Roman" w:hAnsi="Times New Roman" w:cs="Times New Roman"/>
          <w:b/>
          <w:bCs/>
          <w:i/>
          <w:color w:val="FF0000"/>
          <w:sz w:val="18"/>
          <w:szCs w:val="18"/>
        </w:rPr>
      </w:pPr>
      <w:r w:rsidRPr="00A43A8A">
        <w:rPr>
          <w:rFonts w:ascii="Times New Roman" w:hAnsi="Times New Roman" w:cs="Times New Roman"/>
          <w:b/>
          <w:bCs/>
          <w:i/>
          <w:color w:val="FF0000"/>
          <w:sz w:val="18"/>
          <w:szCs w:val="18"/>
        </w:rPr>
        <w:t xml:space="preserve">Obrazec številka 7 </w:t>
      </w:r>
      <w:r w:rsidRPr="00D0406B">
        <w:rPr>
          <w:rFonts w:ascii="Times New Roman" w:hAnsi="Times New Roman" w:cs="Times New Roman"/>
          <w:b/>
          <w:bCs/>
          <w:i/>
          <w:color w:val="FF0000"/>
          <w:sz w:val="18"/>
          <w:szCs w:val="18"/>
          <w:u w:val="single"/>
        </w:rPr>
        <w:t>ni obvezen</w:t>
      </w:r>
      <w:r w:rsidRPr="00A43A8A">
        <w:rPr>
          <w:rFonts w:ascii="Times New Roman" w:hAnsi="Times New Roman" w:cs="Times New Roman"/>
          <w:b/>
          <w:bCs/>
          <w:i/>
          <w:color w:val="FF0000"/>
          <w:sz w:val="18"/>
          <w:szCs w:val="18"/>
        </w:rPr>
        <w:t xml:space="preserve"> za ponudnike,</w:t>
      </w:r>
      <w:r w:rsidR="000B442B">
        <w:rPr>
          <w:rFonts w:ascii="Times New Roman" w:hAnsi="Times New Roman" w:cs="Times New Roman"/>
          <w:b/>
          <w:bCs/>
          <w:i/>
          <w:color w:val="FF0000"/>
          <w:sz w:val="18"/>
          <w:szCs w:val="18"/>
        </w:rPr>
        <w:t xml:space="preserve"> ki </w:t>
      </w:r>
      <w:r w:rsidRPr="00A43A8A">
        <w:rPr>
          <w:rFonts w:ascii="Times New Roman" w:hAnsi="Times New Roman" w:cs="Times New Roman"/>
          <w:b/>
          <w:bCs/>
          <w:i/>
          <w:color w:val="FF0000"/>
          <w:sz w:val="18"/>
          <w:szCs w:val="18"/>
        </w:rPr>
        <w:t xml:space="preserve">ne bodo uporabljali zmogljivosti drugega gospodarskega subjekta v skladu z 81. </w:t>
      </w:r>
      <w:r w:rsidR="00D0406B">
        <w:rPr>
          <w:rFonts w:ascii="Times New Roman" w:hAnsi="Times New Roman" w:cs="Times New Roman"/>
          <w:b/>
          <w:bCs/>
          <w:i/>
          <w:color w:val="FF0000"/>
          <w:sz w:val="18"/>
          <w:szCs w:val="18"/>
        </w:rPr>
        <w:t>členom ZJN-3!!!</w:t>
      </w:r>
    </w:p>
    <w:p w:rsidR="008905DE" w:rsidRPr="00766C3F" w:rsidRDefault="008905DE" w:rsidP="00766C3F">
      <w:pPr>
        <w:spacing w:after="200"/>
        <w:jc w:val="left"/>
        <w:rPr>
          <w:rFonts w:ascii="Times New Roman" w:hAnsi="Times New Roman"/>
          <w:bCs/>
          <w:color w:val="000000"/>
          <w:sz w:val="18"/>
          <w:szCs w:val="18"/>
          <w:lang w:eastAsia="en-US"/>
        </w:rPr>
      </w:pPr>
      <w:r>
        <w:rPr>
          <w:rFonts w:ascii="Times New Roman" w:hAnsi="Times New Roman"/>
          <w:bCs/>
          <w:sz w:val="18"/>
          <w:szCs w:val="18"/>
        </w:rPr>
        <w:br w:type="page"/>
      </w:r>
    </w:p>
    <w:p w:rsidR="00271E16" w:rsidRDefault="004E0414" w:rsidP="0044564B">
      <w:pPr>
        <w:pStyle w:val="Default"/>
        <w:tabs>
          <w:tab w:val="left" w:pos="2179"/>
        </w:tabs>
        <w:jc w:val="center"/>
        <w:rPr>
          <w:rFonts w:ascii="Times New Roman" w:hAnsi="Times New Roman" w:cs="Times New Roman"/>
          <w:b/>
          <w:bCs/>
          <w:sz w:val="20"/>
          <w:szCs w:val="20"/>
        </w:rPr>
      </w:pPr>
      <w:r>
        <w:rPr>
          <w:rFonts w:ascii="Times New Roman" w:hAnsi="Times New Roman"/>
          <w:b/>
          <w:noProof/>
          <w:lang w:eastAsia="sl-SI"/>
        </w:rPr>
        <w:lastRenderedPageBreak/>
        <mc:AlternateContent>
          <mc:Choice Requires="wps">
            <w:drawing>
              <wp:anchor distT="0" distB="0" distL="114300" distR="114300" simplePos="0" relativeHeight="251657216" behindDoc="1" locked="0" layoutInCell="1" allowOverlap="1" wp14:anchorId="667C77BE" wp14:editId="500A9907">
                <wp:simplePos x="0" y="0"/>
                <wp:positionH relativeFrom="column">
                  <wp:posOffset>5000625</wp:posOffset>
                </wp:positionH>
                <wp:positionV relativeFrom="paragraph">
                  <wp:posOffset>40640</wp:posOffset>
                </wp:positionV>
                <wp:extent cx="676800" cy="255600"/>
                <wp:effectExtent l="57150" t="38100" r="85725" b="87630"/>
                <wp:wrapNone/>
                <wp:docPr id="16" name="Pravokotnik 16"/>
                <wp:cNvGraphicFramePr/>
                <a:graphic xmlns:a="http://schemas.openxmlformats.org/drawingml/2006/main">
                  <a:graphicData uri="http://schemas.microsoft.com/office/word/2010/wordprocessingShape">
                    <wps:wsp>
                      <wps:cNvSpPr/>
                      <wps:spPr>
                        <a:xfrm>
                          <a:off x="0" y="0"/>
                          <a:ext cx="676800" cy="2556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4E0414" w:rsidRDefault="00E54F5A" w:rsidP="004E0414">
                            <w:pPr>
                              <w:jc w:val="center"/>
                              <w:rPr>
                                <w:rFonts w:ascii="Times New Roman" w:hAnsi="Times New Roman"/>
                                <w:b/>
                                <w:sz w:val="24"/>
                                <w:szCs w:val="24"/>
                              </w:rPr>
                            </w:pPr>
                            <w:r w:rsidRPr="004E0414">
                              <w:rPr>
                                <w:rFonts w:ascii="Times New Roman" w:hAnsi="Times New Roman"/>
                                <w:b/>
                                <w:sz w:val="24"/>
                                <w:szCs w:val="24"/>
                              </w:rPr>
                              <w:t>OBR-8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C77BE" id="Pravokotnik 16" o:spid="_x0000_s1032" style="position:absolute;left:0;text-align:left;margin-left:393.75pt;margin-top:3.2pt;width:53.3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" fillcolor="#a1d1ff" strokecolor="#5d9acf">
                <v:fill color2="#e4f2ff" rotate="t" angle="180" colors="0 #a1d1ff;22938f #bddeff;1 #e4f2ff" focus="100%" type="gradient"/>
                <v:shadow on="t" color="black" opacity="24903f" origin=",.5" offset="0,.55556mm"/>
                <v:textbox>
                  <w:txbxContent>
                    <w:p w:rsidR="00E54F5A" w:rsidRPr="004E0414" w:rsidRDefault="00E54F5A" w:rsidP="004E0414">
                      <w:pPr>
                        <w:jc w:val="center"/>
                        <w:rPr>
                          <w:rFonts w:ascii="Times New Roman" w:hAnsi="Times New Roman"/>
                          <w:b/>
                          <w:sz w:val="24"/>
                          <w:szCs w:val="24"/>
                        </w:rPr>
                      </w:pPr>
                      <w:r w:rsidRPr="004E0414">
                        <w:rPr>
                          <w:rFonts w:ascii="Times New Roman" w:hAnsi="Times New Roman"/>
                          <w:b/>
                          <w:sz w:val="24"/>
                          <w:szCs w:val="24"/>
                        </w:rPr>
                        <w:t>OBR-8</w:t>
                      </w:r>
                    </w:p>
                  </w:txbxContent>
                </v:textbox>
              </v:rect>
            </w:pict>
          </mc:Fallback>
        </mc:AlternateContent>
      </w:r>
    </w:p>
    <w:p w:rsidR="00271E16" w:rsidRDefault="00271E16" w:rsidP="0044564B">
      <w:pPr>
        <w:pStyle w:val="Default"/>
        <w:tabs>
          <w:tab w:val="left" w:pos="2179"/>
        </w:tabs>
        <w:jc w:val="center"/>
        <w:rPr>
          <w:rFonts w:ascii="Times New Roman" w:hAnsi="Times New Roman" w:cs="Times New Roman"/>
          <w:b/>
          <w:bCs/>
          <w:sz w:val="20"/>
          <w:szCs w:val="20"/>
        </w:rPr>
      </w:pPr>
    </w:p>
    <w:p w:rsidR="00271E16" w:rsidRDefault="00271E16" w:rsidP="0044564B">
      <w:pPr>
        <w:pStyle w:val="Default"/>
        <w:tabs>
          <w:tab w:val="left" w:pos="2179"/>
        </w:tabs>
        <w:jc w:val="center"/>
        <w:rPr>
          <w:rFonts w:ascii="Times New Roman" w:hAnsi="Times New Roman" w:cs="Times New Roman"/>
          <w:b/>
          <w:bCs/>
          <w:sz w:val="20"/>
          <w:szCs w:val="20"/>
        </w:rPr>
      </w:pPr>
    </w:p>
    <w:p w:rsidR="004E0414" w:rsidRDefault="004E0414" w:rsidP="004E0414">
      <w:pPr>
        <w:pStyle w:val="Default"/>
        <w:tabs>
          <w:tab w:val="left" w:pos="2179"/>
        </w:tabs>
        <w:rPr>
          <w:rFonts w:ascii="Times New Roman" w:hAnsi="Times New Roman" w:cs="Times New Roman"/>
          <w:b/>
          <w:bCs/>
          <w:sz w:val="20"/>
          <w:szCs w:val="20"/>
        </w:rPr>
      </w:pPr>
    </w:p>
    <w:p w:rsidR="0044564B" w:rsidRDefault="002056C0" w:rsidP="004E0414">
      <w:pPr>
        <w:pStyle w:val="Default"/>
        <w:tabs>
          <w:tab w:val="left" w:pos="2179"/>
        </w:tabs>
        <w:rPr>
          <w:rFonts w:ascii="Times New Roman" w:hAnsi="Times New Roman" w:cs="Times New Roman"/>
          <w:b/>
          <w:bCs/>
          <w:sz w:val="20"/>
          <w:szCs w:val="20"/>
        </w:rPr>
      </w:pPr>
      <w:r>
        <w:rPr>
          <w:rFonts w:ascii="Times New Roman" w:hAnsi="Times New Roman" w:cs="Times New Roman"/>
          <w:b/>
          <w:bCs/>
          <w:noProof/>
          <w:sz w:val="20"/>
          <w:szCs w:val="20"/>
          <w:lang w:eastAsia="sl-SI"/>
        </w:rPr>
        <mc:AlternateContent>
          <mc:Choice Requires="wps">
            <w:drawing>
              <wp:anchor distT="0" distB="0" distL="114300" distR="114300" simplePos="0" relativeHeight="251641856" behindDoc="1" locked="0" layoutInCell="1" allowOverlap="1" wp14:anchorId="0E4CA75B" wp14:editId="2DBD08BB">
                <wp:simplePos x="0" y="0"/>
                <wp:positionH relativeFrom="column">
                  <wp:posOffset>1224280</wp:posOffset>
                </wp:positionH>
                <wp:positionV relativeFrom="paragraph">
                  <wp:posOffset>88264</wp:posOffset>
                </wp:positionV>
                <wp:extent cx="3297555" cy="276225"/>
                <wp:effectExtent l="57150" t="38100" r="74295" b="104775"/>
                <wp:wrapNone/>
                <wp:docPr id="30" name="Pravokotnik 30"/>
                <wp:cNvGraphicFramePr/>
                <a:graphic xmlns:a="http://schemas.openxmlformats.org/drawingml/2006/main">
                  <a:graphicData uri="http://schemas.microsoft.com/office/word/2010/wordprocessingShape">
                    <wps:wsp>
                      <wps:cNvSpPr/>
                      <wps:spPr>
                        <a:xfrm>
                          <a:off x="0" y="0"/>
                          <a:ext cx="3297555" cy="2762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65888" id="Pravokotnik 30" o:spid="_x0000_s1026" style="position:absolute;margin-left:96.4pt;margin-top:6.95pt;width:259.65pt;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p>
    <w:p w:rsidR="0044564B" w:rsidRPr="002056C0" w:rsidRDefault="0044564B" w:rsidP="002056C0">
      <w:pPr>
        <w:pStyle w:val="Default"/>
        <w:tabs>
          <w:tab w:val="left" w:pos="2179"/>
        </w:tabs>
        <w:jc w:val="center"/>
        <w:rPr>
          <w:rFonts w:ascii="Times New Roman" w:hAnsi="Times New Roman" w:cs="Times New Roman"/>
          <w:b/>
          <w:bCs/>
          <w:sz w:val="20"/>
          <w:szCs w:val="20"/>
        </w:rPr>
      </w:pPr>
      <w:r w:rsidRPr="0044564B">
        <w:rPr>
          <w:rFonts w:ascii="Times New Roman" w:hAnsi="Times New Roman" w:cs="Times New Roman"/>
          <w:b/>
          <w:bCs/>
          <w:sz w:val="22"/>
          <w:szCs w:val="22"/>
        </w:rPr>
        <w:t>IZJAVA O SODELOVANJU S PODIZVAJALCI</w:t>
      </w:r>
    </w:p>
    <w:p w:rsidR="00E83089" w:rsidRDefault="00E83089" w:rsidP="005325C8">
      <w:pPr>
        <w:rPr>
          <w:rFonts w:ascii="Times New Roman" w:hAnsi="Times New Roman"/>
          <w:szCs w:val="22"/>
          <w:lang w:eastAsia="en-US"/>
        </w:rPr>
      </w:pPr>
    </w:p>
    <w:p w:rsidR="002056C0" w:rsidRDefault="002056C0" w:rsidP="0044564B">
      <w:pPr>
        <w:autoSpaceDE w:val="0"/>
        <w:autoSpaceDN w:val="0"/>
        <w:adjustRightInd w:val="0"/>
        <w:spacing w:line="240" w:lineRule="auto"/>
        <w:jc w:val="left"/>
        <w:rPr>
          <w:rFonts w:ascii="Times New Roman" w:hAnsi="Times New Roman"/>
          <w:b/>
          <w:bCs/>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b/>
          <w:bCs/>
          <w:color w:val="000000"/>
          <w:szCs w:val="22"/>
        </w:rPr>
      </w:pPr>
      <w:r w:rsidRPr="0044564B">
        <w:rPr>
          <w:rFonts w:ascii="Times New Roman" w:hAnsi="Times New Roman"/>
          <w:b/>
          <w:bCs/>
          <w:color w:val="000000"/>
          <w:szCs w:val="22"/>
        </w:rPr>
        <w:t>Ponudnik:______________________________</w:t>
      </w: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E0414" w:rsidRDefault="0044564B" w:rsidP="0044564B">
      <w:pPr>
        <w:autoSpaceDE w:val="0"/>
        <w:autoSpaceDN w:val="0"/>
        <w:adjustRightInd w:val="0"/>
        <w:spacing w:line="240" w:lineRule="auto"/>
        <w:rPr>
          <w:rFonts w:ascii="Times New Roman" w:hAnsi="Times New Roman"/>
          <w:b/>
          <w:bCs/>
          <w:color w:val="000000"/>
          <w:szCs w:val="22"/>
        </w:rPr>
      </w:pPr>
      <w:r w:rsidRPr="0044564B">
        <w:rPr>
          <w:rFonts w:ascii="Times New Roman" w:hAnsi="Times New Roman"/>
          <w:color w:val="000000"/>
          <w:szCs w:val="22"/>
        </w:rPr>
        <w:t>Izjavljamo, da bomo pri izvedbi javnega naročila za javno naročilo</w:t>
      </w:r>
      <w:r w:rsidR="00A3200F">
        <w:rPr>
          <w:rFonts w:ascii="Times New Roman" w:hAnsi="Times New Roman"/>
          <w:color w:val="000000"/>
          <w:szCs w:val="22"/>
        </w:rPr>
        <w:t xml:space="preserve"> </w:t>
      </w:r>
      <w:r w:rsidR="004E0414" w:rsidRPr="004E0414">
        <w:rPr>
          <w:rFonts w:ascii="Times New Roman" w:hAnsi="Times New Roman"/>
          <w:b/>
          <w:color w:val="000000"/>
          <w:szCs w:val="22"/>
        </w:rPr>
        <w:t>»OKOLJU PRIJAZNE STORITVE ČIŠČENJA PROSTOROV DOMA DANICE VOGRINEC M</w:t>
      </w:r>
      <w:r w:rsidR="004E050F">
        <w:rPr>
          <w:rFonts w:ascii="Times New Roman" w:hAnsi="Times New Roman"/>
          <w:b/>
          <w:color w:val="000000"/>
          <w:szCs w:val="22"/>
        </w:rPr>
        <w:t>ARIBOR ZA POGODBENO OBDOBJE 2023-2026</w:t>
      </w:r>
      <w:r w:rsidR="004E0414" w:rsidRPr="004E0414">
        <w:rPr>
          <w:rFonts w:ascii="Times New Roman" w:hAnsi="Times New Roman"/>
          <w:b/>
          <w:color w:val="000000"/>
          <w:szCs w:val="22"/>
        </w:rPr>
        <w:t>«</w:t>
      </w:r>
      <w:r w:rsidR="004E0414">
        <w:rPr>
          <w:rFonts w:ascii="Times New Roman" w:hAnsi="Times New Roman"/>
          <w:b/>
          <w:bCs/>
          <w:color w:val="000000"/>
          <w:szCs w:val="22"/>
        </w:rPr>
        <w:t xml:space="preserve"> </w:t>
      </w:r>
      <w:r w:rsidR="00A3200F" w:rsidRPr="00A3200F">
        <w:rPr>
          <w:rFonts w:ascii="Times New Roman" w:hAnsi="Times New Roman"/>
          <w:color w:val="000000"/>
          <w:szCs w:val="22"/>
        </w:rPr>
        <w:t>številka objave</w:t>
      </w:r>
      <w:r w:rsidR="004E050F">
        <w:rPr>
          <w:rFonts w:ascii="Times New Roman" w:hAnsi="Times New Roman"/>
          <w:color w:val="000000"/>
          <w:szCs w:val="22"/>
        </w:rPr>
        <w:t xml:space="preserve"> JN_____/2023</w:t>
      </w:r>
      <w:r w:rsidR="002056C0">
        <w:rPr>
          <w:rFonts w:ascii="Times New Roman" w:hAnsi="Times New Roman"/>
          <w:color w:val="000000"/>
          <w:szCs w:val="22"/>
        </w:rPr>
        <w:t xml:space="preserve"> z dne</w:t>
      </w:r>
      <w:r w:rsidR="002056C0" w:rsidRPr="002056C0">
        <w:rPr>
          <w:rFonts w:ascii="Times New Roman" w:hAnsi="Times New Roman"/>
          <w:color w:val="000000"/>
          <w:szCs w:val="22"/>
        </w:rPr>
        <w:t>_____, UR l. EU št._______________</w:t>
      </w:r>
      <w:r w:rsidR="00A3200F" w:rsidRPr="002056C0">
        <w:rPr>
          <w:rFonts w:ascii="Times New Roman" w:hAnsi="Times New Roman"/>
          <w:color w:val="000000"/>
          <w:szCs w:val="22"/>
        </w:rPr>
        <w:t xml:space="preserve">, </w:t>
      </w:r>
      <w:r w:rsidRPr="0044564B">
        <w:rPr>
          <w:rFonts w:ascii="Times New Roman" w:hAnsi="Times New Roman"/>
          <w:color w:val="000000"/>
          <w:szCs w:val="22"/>
        </w:rPr>
        <w:t>sodelovali z naslednjimi podizvajalci:</w:t>
      </w:r>
    </w:p>
    <w:tbl>
      <w:tblPr>
        <w:tblpPr w:leftFromText="141" w:rightFromText="141" w:vertAnchor="page" w:horzAnchor="margin" w:tblpY="5731"/>
        <w:tblW w:w="5000" w:type="pct"/>
        <w:tblLayout w:type="fixed"/>
        <w:tblCellMar>
          <w:left w:w="70" w:type="dxa"/>
          <w:right w:w="70" w:type="dxa"/>
        </w:tblCellMar>
        <w:tblLook w:val="0000" w:firstRow="0" w:lastRow="0" w:firstColumn="0" w:lastColumn="0" w:noHBand="0" w:noVBand="0"/>
      </w:tblPr>
      <w:tblGrid>
        <w:gridCol w:w="391"/>
        <w:gridCol w:w="2375"/>
        <w:gridCol w:w="3541"/>
        <w:gridCol w:w="2905"/>
      </w:tblGrid>
      <w:tr w:rsidR="0044564B" w:rsidRPr="0044564B" w:rsidTr="004E0414">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E0414">
            <w:pPr>
              <w:widowControl w:val="0"/>
              <w:spacing w:line="240" w:lineRule="auto"/>
              <w:jc w:val="left"/>
              <w:rPr>
                <w:rFonts w:ascii="Times New Roman" w:hAnsi="Times New Roman"/>
                <w:b/>
                <w:bCs/>
                <w:sz w:val="20"/>
              </w:rPr>
            </w:pPr>
            <w:r w:rsidRPr="0044564B">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E0414">
            <w:pPr>
              <w:widowControl w:val="0"/>
              <w:spacing w:line="240" w:lineRule="auto"/>
              <w:rPr>
                <w:rFonts w:ascii="Times New Roman" w:hAnsi="Times New Roman"/>
                <w:b/>
                <w:bCs/>
                <w:sz w:val="20"/>
              </w:rPr>
            </w:pPr>
            <w:r w:rsidRPr="0044564B">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E0414">
            <w:pPr>
              <w:widowControl w:val="0"/>
              <w:spacing w:line="240" w:lineRule="auto"/>
              <w:jc w:val="center"/>
              <w:rPr>
                <w:rFonts w:ascii="Times New Roman" w:hAnsi="Times New Roman"/>
                <w:b/>
                <w:bCs/>
                <w:sz w:val="20"/>
              </w:rPr>
            </w:pPr>
            <w:r w:rsidRPr="0044564B">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44564B" w:rsidRPr="0044564B" w:rsidRDefault="0044564B" w:rsidP="004E0414">
            <w:pPr>
              <w:widowControl w:val="0"/>
              <w:spacing w:line="240" w:lineRule="auto"/>
              <w:jc w:val="left"/>
              <w:rPr>
                <w:rFonts w:ascii="Times New Roman" w:hAnsi="Times New Roman"/>
                <w:b/>
                <w:bCs/>
                <w:sz w:val="20"/>
              </w:rPr>
            </w:pPr>
            <w:r w:rsidRPr="0044564B">
              <w:rPr>
                <w:rFonts w:ascii="Times New Roman" w:hAnsi="Times New Roman"/>
                <w:b/>
                <w:bCs/>
                <w:sz w:val="20"/>
              </w:rPr>
              <w:t>Zahteva za neposredno plač. od podizvajal. DA/NE</w:t>
            </w:r>
          </w:p>
        </w:tc>
      </w:tr>
      <w:tr w:rsidR="0044564B" w:rsidRPr="0044564B" w:rsidTr="004E0414">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bl>
    <w:p w:rsidR="00B817B2" w:rsidRDefault="00B817B2" w:rsidP="005325C8">
      <w:pPr>
        <w:rPr>
          <w:rFonts w:ascii="Times New Roman" w:hAnsi="Times New Roman"/>
          <w:szCs w:val="22"/>
          <w:lang w:eastAsia="en-US"/>
        </w:rPr>
      </w:pPr>
    </w:p>
    <w:p w:rsidR="00C204EE" w:rsidRDefault="00C204EE" w:rsidP="00B817B2">
      <w:pPr>
        <w:jc w:val="center"/>
        <w:rPr>
          <w:rFonts w:ascii="Times New Roman" w:hAnsi="Times New Roman"/>
          <w:b/>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in dajemo</w:t>
      </w:r>
    </w:p>
    <w:p w:rsidR="00B817B2" w:rsidRPr="00B817B2" w:rsidRDefault="00B817B2" w:rsidP="00B817B2">
      <w:pPr>
        <w:jc w:val="center"/>
        <w:rPr>
          <w:rFonts w:ascii="Times New Roman" w:hAnsi="Times New Roman"/>
          <w:b/>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POBLASTILO ZA NEPOSREDNO PLAČEVANJE PODIZVAJALCEM</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sidRPr="00B817B2">
        <w:rPr>
          <w:rFonts w:ascii="Times New Roman" w:hAnsi="Times New Roman"/>
          <w:szCs w:val="22"/>
          <w:lang w:eastAsia="en-US"/>
        </w:rPr>
        <w:t>Pooblaščam naročnika, da na podlagi potrjenega računa oziroma situacije neposredno plačuje naše obveznosti do podizvajalcev, ki smo jih kot ponudnik navedli v zgornji tabeli in označili, da so podali zahtevo za neposredno plačilo. Podatki o podizvajalcih s</w:t>
      </w:r>
      <w:r w:rsidR="00A3200F">
        <w:rPr>
          <w:rFonts w:ascii="Times New Roman" w:hAnsi="Times New Roman"/>
          <w:szCs w:val="22"/>
          <w:lang w:eastAsia="en-US"/>
        </w:rPr>
        <w:t xml:space="preserve">o razvidni iz obrazca </w:t>
      </w:r>
      <w:r w:rsidR="002056C0" w:rsidRPr="00E323F1">
        <w:rPr>
          <w:rFonts w:ascii="Times New Roman" w:hAnsi="Times New Roman"/>
          <w:szCs w:val="22"/>
          <w:lang w:eastAsia="en-US"/>
        </w:rPr>
        <w:t>(OBR-8</w:t>
      </w:r>
      <w:r w:rsidRPr="00E323F1">
        <w:rPr>
          <w:rFonts w:ascii="Times New Roman" w:hAnsi="Times New Roman"/>
          <w:szCs w:val="22"/>
          <w:lang w:eastAsia="en-US"/>
        </w:rPr>
        <w:t>a)</w:t>
      </w:r>
      <w:r w:rsidRPr="00B817B2">
        <w:rPr>
          <w:rFonts w:ascii="Times New Roman" w:hAnsi="Times New Roman"/>
          <w:szCs w:val="22"/>
          <w:lang w:eastAsia="en-US"/>
        </w:rPr>
        <w:t xml:space="preserve"> v nadaljevanju.</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Pr>
          <w:rFonts w:ascii="Times New Roman" w:hAnsi="Times New Roman"/>
          <w:szCs w:val="22"/>
          <w:lang w:eastAsia="en-US"/>
        </w:rPr>
        <w:t>Kraj in datum:____________</w:t>
      </w:r>
      <w:r>
        <w:rPr>
          <w:rFonts w:ascii="Times New Roman" w:hAnsi="Times New Roman"/>
          <w:szCs w:val="22"/>
          <w:lang w:eastAsia="en-US"/>
        </w:rPr>
        <w:tab/>
      </w:r>
      <w:r>
        <w:rPr>
          <w:rFonts w:ascii="Times New Roman" w:hAnsi="Times New Roman"/>
          <w:szCs w:val="22"/>
          <w:lang w:eastAsia="en-US"/>
        </w:rPr>
        <w:tab/>
      </w:r>
      <w:r>
        <w:rPr>
          <w:rFonts w:ascii="Times New Roman" w:hAnsi="Times New Roman"/>
          <w:szCs w:val="22"/>
          <w:lang w:eastAsia="en-US"/>
        </w:rPr>
        <w:tab/>
      </w:r>
      <w:r w:rsidRPr="00B817B2">
        <w:rPr>
          <w:rFonts w:ascii="Times New Roman" w:hAnsi="Times New Roman"/>
          <w:szCs w:val="22"/>
          <w:lang w:eastAsia="en-US"/>
        </w:rPr>
        <w:t xml:space="preserve"> Žig in podpis odgovorne osebe:_________________</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3E7D4B" w:rsidRDefault="00B817B2" w:rsidP="00B817B2">
      <w:pPr>
        <w:pBdr>
          <w:bottom w:val="single" w:sz="4" w:space="1" w:color="auto"/>
        </w:pBdr>
        <w:spacing w:line="240" w:lineRule="auto"/>
        <w:rPr>
          <w:rFonts w:cs="Calibri"/>
          <w:b/>
          <w:bCs/>
          <w:sz w:val="18"/>
          <w:highlight w:val="yellow"/>
        </w:rPr>
      </w:pPr>
    </w:p>
    <w:p w:rsidR="00B817B2" w:rsidRPr="00B817B2" w:rsidRDefault="00B817B2" w:rsidP="00B817B2">
      <w:pPr>
        <w:spacing w:line="240" w:lineRule="auto"/>
        <w:rPr>
          <w:rFonts w:ascii="Times New Roman" w:hAnsi="Times New Roman"/>
          <w:sz w:val="18"/>
          <w:szCs w:val="18"/>
        </w:rPr>
      </w:pPr>
      <w:r w:rsidRPr="003E7D4B">
        <w:rPr>
          <w:rFonts w:ascii="Times New Roman" w:hAnsi="Times New Roman"/>
          <w:b/>
          <w:sz w:val="18"/>
          <w:szCs w:val="18"/>
        </w:rPr>
        <w:t>Navodilo:</w:t>
      </w:r>
      <w:r w:rsidRPr="003E7D4B">
        <w:rPr>
          <w:rFonts w:ascii="Times New Roman" w:hAnsi="Times New Roman"/>
          <w:szCs w:val="24"/>
        </w:rPr>
        <w:t xml:space="preserve"> </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 xml:space="preserve">Ponudnik v informacijskem sistemu e-JN pod rubriko Dokumenti v razdelek »Druge priloge« naloži izpolnjen obrazec </w:t>
      </w:r>
      <w:r w:rsidR="002D2574">
        <w:rPr>
          <w:rFonts w:ascii="Times New Roman" w:hAnsi="Times New Roman"/>
          <w:sz w:val="18"/>
          <w:szCs w:val="18"/>
          <w:lang w:eastAsia="en-US"/>
        </w:rPr>
        <w:t>št. 8</w:t>
      </w:r>
      <w:r w:rsidR="00A3200F">
        <w:rPr>
          <w:rFonts w:ascii="Times New Roman" w:hAnsi="Times New Roman"/>
          <w:sz w:val="18"/>
          <w:szCs w:val="18"/>
          <w:lang w:eastAsia="en-US"/>
        </w:rPr>
        <w:t xml:space="preserve"> </w:t>
      </w:r>
      <w:r w:rsidRPr="00B817B2">
        <w:rPr>
          <w:rFonts w:ascii="Times New Roman" w:hAnsi="Times New Roman"/>
          <w:sz w:val="18"/>
          <w:szCs w:val="18"/>
          <w:lang w:eastAsia="en-US"/>
        </w:rPr>
        <w:t>v pdf. obliki.</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Obrazec se izpolni, datira in podpiše kadar namerava ponudnik izvesti javno naročilo s podizvajalcem, ki (ne) – zahteva nep</w:t>
      </w:r>
      <w:r w:rsidR="00617677">
        <w:rPr>
          <w:rFonts w:ascii="Times New Roman" w:hAnsi="Times New Roman"/>
          <w:sz w:val="18"/>
          <w:szCs w:val="18"/>
          <w:lang w:eastAsia="en-US"/>
        </w:rPr>
        <w:t>osredno plačilo v skladu s 94. č</w:t>
      </w:r>
      <w:r w:rsidRPr="00B817B2">
        <w:rPr>
          <w:rFonts w:ascii="Times New Roman" w:hAnsi="Times New Roman"/>
          <w:sz w:val="18"/>
          <w:szCs w:val="18"/>
          <w:lang w:eastAsia="en-US"/>
        </w:rPr>
        <w:t>lenom ZJN-3.</w:t>
      </w:r>
    </w:p>
    <w:p w:rsid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r>
      <w:r w:rsidRPr="00C204EE">
        <w:rPr>
          <w:rFonts w:ascii="Times New Roman" w:hAnsi="Times New Roman"/>
          <w:b/>
          <w:i/>
          <w:color w:val="FF0000"/>
          <w:sz w:val="18"/>
          <w:szCs w:val="18"/>
          <w:lang w:eastAsia="en-US"/>
        </w:rPr>
        <w:t xml:space="preserve">V primeru, da ponudnik ne namerava izvesti javno naročilo s podizvajalcem, obrazca </w:t>
      </w:r>
      <w:r w:rsidRPr="00C204EE">
        <w:rPr>
          <w:rFonts w:ascii="Times New Roman" w:hAnsi="Times New Roman"/>
          <w:b/>
          <w:i/>
          <w:color w:val="FF0000"/>
          <w:sz w:val="18"/>
          <w:szCs w:val="18"/>
          <w:u w:val="single"/>
          <w:lang w:eastAsia="en-US"/>
        </w:rPr>
        <w:t>ni potreb</w:t>
      </w:r>
      <w:r w:rsidR="00C204EE" w:rsidRPr="00C204EE">
        <w:rPr>
          <w:rFonts w:ascii="Times New Roman" w:hAnsi="Times New Roman"/>
          <w:b/>
          <w:i/>
          <w:color w:val="FF0000"/>
          <w:sz w:val="18"/>
          <w:szCs w:val="18"/>
          <w:u w:val="single"/>
          <w:lang w:eastAsia="en-US"/>
        </w:rPr>
        <w:t>no</w:t>
      </w:r>
      <w:r w:rsidR="00C204EE" w:rsidRPr="00C204EE">
        <w:rPr>
          <w:rFonts w:ascii="Times New Roman" w:hAnsi="Times New Roman"/>
          <w:b/>
          <w:i/>
          <w:color w:val="FF0000"/>
          <w:sz w:val="18"/>
          <w:szCs w:val="18"/>
          <w:lang w:eastAsia="en-US"/>
        </w:rPr>
        <w:t xml:space="preserve"> izpolniti!!!</w:t>
      </w:r>
    </w:p>
    <w:p w:rsidR="00E246A9" w:rsidRDefault="00E246A9" w:rsidP="00B817B2">
      <w:pPr>
        <w:rPr>
          <w:rFonts w:ascii="Times New Roman" w:hAnsi="Times New Roman"/>
          <w:sz w:val="18"/>
          <w:szCs w:val="18"/>
          <w:lang w:eastAsia="en-US"/>
        </w:rPr>
      </w:pPr>
    </w:p>
    <w:p w:rsidR="00E246A9" w:rsidRDefault="00293FFF" w:rsidP="00B817B2">
      <w:pPr>
        <w:rPr>
          <w:rFonts w:ascii="Times New Roman" w:hAnsi="Times New Roman"/>
          <w:sz w:val="18"/>
          <w:szCs w:val="18"/>
          <w:lang w:eastAsia="en-US"/>
        </w:rPr>
      </w:pPr>
      <w:r>
        <w:rPr>
          <w:rFonts w:ascii="Times New Roman" w:hAnsi="Times New Roman"/>
          <w:b/>
          <w:noProof/>
          <w:sz w:val="24"/>
          <w:szCs w:val="24"/>
        </w:rPr>
        <w:lastRenderedPageBreak/>
        <mc:AlternateContent>
          <mc:Choice Requires="wps">
            <w:drawing>
              <wp:anchor distT="0" distB="0" distL="114300" distR="114300" simplePos="0" relativeHeight="251644928" behindDoc="1" locked="0" layoutInCell="1" allowOverlap="1" wp14:anchorId="45DB7E65" wp14:editId="108CC41B">
                <wp:simplePos x="0" y="0"/>
                <wp:positionH relativeFrom="column">
                  <wp:posOffset>5173345</wp:posOffset>
                </wp:positionH>
                <wp:positionV relativeFrom="paragraph">
                  <wp:posOffset>111125</wp:posOffset>
                </wp:positionV>
                <wp:extent cx="621665" cy="255270"/>
                <wp:effectExtent l="57150" t="38100" r="83185" b="87630"/>
                <wp:wrapNone/>
                <wp:docPr id="32" name="Pravokotnik 32"/>
                <wp:cNvGraphicFramePr/>
                <a:graphic xmlns:a="http://schemas.openxmlformats.org/drawingml/2006/main">
                  <a:graphicData uri="http://schemas.microsoft.com/office/word/2010/wordprocessingShape">
                    <wps:wsp>
                      <wps:cNvSpPr/>
                      <wps:spPr>
                        <a:xfrm>
                          <a:off x="0" y="0"/>
                          <a:ext cx="621665" cy="25527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7EEC44" id="Pravokotnik 32" o:spid="_x0000_s1026" style="position:absolute;margin-left:407.35pt;margin-top:8.75pt;width:48.95pt;height:2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" fillcolor="#b0cde8 [1621]" strokecolor="#5595cd [3045]">
                <v:fill color2="#e7f0f8 [501]" rotate="t" angle="180" colors="0 #a1d1ff;22938f #bddeff;1 #e4f2ff" focus="100%" type="gradient"/>
                <v:shadow on="t" color="black" opacity="24903f" origin=",.5" offset="0,.55556mm"/>
              </v:rect>
            </w:pict>
          </mc:Fallback>
        </mc:AlternateContent>
      </w:r>
    </w:p>
    <w:p w:rsidR="00BC2DF1" w:rsidRPr="00BC2DF1" w:rsidRDefault="009B190D" w:rsidP="00BC2DF1">
      <w:pPr>
        <w:jc w:val="right"/>
        <w:rPr>
          <w:rFonts w:ascii="Times New Roman" w:hAnsi="Times New Roman"/>
          <w:b/>
          <w:sz w:val="24"/>
          <w:szCs w:val="24"/>
          <w:lang w:eastAsia="en-US"/>
        </w:rPr>
      </w:pPr>
      <w:r>
        <w:rPr>
          <w:rFonts w:ascii="Times New Roman" w:hAnsi="Times New Roman"/>
          <w:b/>
          <w:sz w:val="24"/>
          <w:szCs w:val="24"/>
          <w:lang w:eastAsia="en-US"/>
        </w:rPr>
        <w:t>OBR-8</w:t>
      </w:r>
      <w:r w:rsidR="00BC2DF1" w:rsidRPr="00BC2DF1">
        <w:rPr>
          <w:rFonts w:ascii="Times New Roman" w:hAnsi="Times New Roman"/>
          <w:b/>
          <w:sz w:val="24"/>
          <w:szCs w:val="24"/>
          <w:lang w:eastAsia="en-US"/>
        </w:rPr>
        <w:t>a</w:t>
      </w:r>
    </w:p>
    <w:p w:rsidR="00BC2DF1" w:rsidRPr="00BC2DF1" w:rsidRDefault="00BC2DF1" w:rsidP="00BC2DF1">
      <w:pPr>
        <w:spacing w:line="240" w:lineRule="auto"/>
        <w:jc w:val="center"/>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42880" behindDoc="1" locked="0" layoutInCell="1" allowOverlap="1" wp14:anchorId="43BC0D04" wp14:editId="204C3C54">
                <wp:simplePos x="0" y="0"/>
                <wp:positionH relativeFrom="column">
                  <wp:posOffset>1814831</wp:posOffset>
                </wp:positionH>
                <wp:positionV relativeFrom="paragraph">
                  <wp:posOffset>108585</wp:posOffset>
                </wp:positionV>
                <wp:extent cx="2095500" cy="238760"/>
                <wp:effectExtent l="57150" t="38100" r="76200" b="104140"/>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238760"/>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9AF60" id="Pravokotnik 31" o:spid="_x0000_s1026" style="position:absolute;margin-left:142.9pt;margin-top:8.55pt;width:165pt;height:18.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" fillcolor="#b0cde8 [1621]" strokecolor="#5595cd [3045]">
                <v:fill color2="#e7f0f8 [501]" rotate="t" angle="180" colors="0 #a1d1ff;22938f #bddeff;1 #e4f2ff" focus="100%" type="gradient"/>
                <v:shadow on="t" color="black" opacity="24903f" origin=",.5" offset="0,.55556mm"/>
              </v:rect>
            </w:pict>
          </mc:Fallback>
        </mc:AlternateContent>
      </w:r>
    </w:p>
    <w:p w:rsidR="00BC2DF1" w:rsidRPr="00BC2DF1" w:rsidRDefault="00BC2DF1" w:rsidP="00BC2DF1">
      <w:pPr>
        <w:spacing w:line="240" w:lineRule="auto"/>
        <w:jc w:val="center"/>
        <w:rPr>
          <w:rFonts w:ascii="Times New Roman" w:hAnsi="Times New Roman"/>
          <w:szCs w:val="24"/>
        </w:rPr>
      </w:pPr>
      <w:r w:rsidRPr="00BC2DF1">
        <w:rPr>
          <w:rFonts w:ascii="Times New Roman" w:hAnsi="Times New Roman"/>
          <w:b/>
          <w:szCs w:val="24"/>
        </w:rPr>
        <w:t>PODATKI O PODIZVAJALCU</w:t>
      </w:r>
    </w:p>
    <w:p w:rsidR="00BC2DF1" w:rsidRDefault="00BC2DF1" w:rsidP="00BC2DF1">
      <w:pPr>
        <w:spacing w:line="240" w:lineRule="auto"/>
        <w:jc w:val="left"/>
        <w:rPr>
          <w:rFonts w:ascii="Times New Roman" w:hAnsi="Times New Roman"/>
          <w:szCs w:val="24"/>
        </w:rPr>
      </w:pPr>
    </w:p>
    <w:p w:rsidR="004E0414" w:rsidRPr="00BC2DF1" w:rsidRDefault="004E0414" w:rsidP="00BC2DF1">
      <w:pPr>
        <w:spacing w:line="240" w:lineRule="auto"/>
        <w:jc w:val="left"/>
        <w:rPr>
          <w:rFonts w:ascii="Times New Roman" w:hAnsi="Times New Roman"/>
          <w:szCs w:val="24"/>
        </w:rPr>
      </w:pPr>
    </w:p>
    <w:p w:rsidR="009B6D8D" w:rsidRPr="009B6D8D" w:rsidRDefault="004E0414" w:rsidP="009B6D8D">
      <w:pPr>
        <w:spacing w:line="240" w:lineRule="auto"/>
        <w:rPr>
          <w:rFonts w:ascii="Times New Roman" w:hAnsi="Times New Roman"/>
          <w:bCs/>
          <w:szCs w:val="22"/>
        </w:rPr>
      </w:pPr>
      <w:r w:rsidRPr="004E0414">
        <w:rPr>
          <w:rFonts w:ascii="Times New Roman" w:hAnsi="Times New Roman"/>
          <w:b/>
          <w:szCs w:val="22"/>
        </w:rPr>
        <w:t>»OKOLJU PRIJAZNE STORITVE ČIŠČENJA PROSTOROV DOMA DANICE VOGRINEC M</w:t>
      </w:r>
      <w:r w:rsidR="00147D92">
        <w:rPr>
          <w:rFonts w:ascii="Times New Roman" w:hAnsi="Times New Roman"/>
          <w:b/>
          <w:szCs w:val="22"/>
        </w:rPr>
        <w:t>ARIBOR ZA POGODBENO OBDOBJE 2023-2026</w:t>
      </w:r>
      <w:r w:rsidRPr="004E0414">
        <w:rPr>
          <w:rFonts w:ascii="Times New Roman" w:hAnsi="Times New Roman"/>
          <w:b/>
          <w:szCs w:val="22"/>
        </w:rPr>
        <w:t xml:space="preserve">« </w:t>
      </w:r>
      <w:r w:rsidRPr="004E0414">
        <w:rPr>
          <w:rFonts w:ascii="Times New Roman" w:hAnsi="Times New Roman"/>
          <w:szCs w:val="22"/>
        </w:rPr>
        <w:t>številka</w:t>
      </w:r>
      <w:r w:rsidR="00147D92">
        <w:rPr>
          <w:rFonts w:ascii="Times New Roman" w:hAnsi="Times New Roman"/>
          <w:szCs w:val="22"/>
        </w:rPr>
        <w:t xml:space="preserve"> objave JN_____/2023</w:t>
      </w:r>
      <w:r w:rsidR="009B6D8D">
        <w:rPr>
          <w:rFonts w:ascii="Times New Roman" w:hAnsi="Times New Roman"/>
          <w:szCs w:val="22"/>
        </w:rPr>
        <w:t xml:space="preserve"> z dne_____, </w:t>
      </w:r>
      <w:r w:rsidR="009B6D8D" w:rsidRPr="009B6D8D">
        <w:rPr>
          <w:rFonts w:ascii="Times New Roman" w:hAnsi="Times New Roman"/>
          <w:bCs/>
          <w:szCs w:val="22"/>
        </w:rPr>
        <w:t>UR l. EU št._______________.</w:t>
      </w:r>
    </w:p>
    <w:p w:rsidR="00DF1173" w:rsidRPr="00BC2DF1" w:rsidRDefault="00DF1173" w:rsidP="00BC2DF1">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83"/>
      </w:tblGrid>
      <w:tr w:rsidR="00BC2DF1" w:rsidRPr="00BA7011" w:rsidTr="00947A93">
        <w:trPr>
          <w:trHeight w:val="20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Naziv podizvajalca: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48"/>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Polni naslov:</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83"/>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Telefon:</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74"/>
        </w:trPr>
        <w:tc>
          <w:tcPr>
            <w:tcW w:w="4928" w:type="dxa"/>
            <w:shd w:val="clear" w:color="auto" w:fill="auto"/>
            <w:vAlign w:val="center"/>
          </w:tcPr>
          <w:p w:rsidR="00BC2DF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Telefaks:</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78"/>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Elektronska pošta:</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6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Kontaktna oseba: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Vsi zakoniti zastopniki:</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Matična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9"/>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Davčna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83"/>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TRR in navedba banke:</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672AD" w:rsidRPr="00BA7011" w:rsidTr="00947A93">
        <w:trPr>
          <w:trHeight w:val="25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color w:val="000000"/>
                <w:sz w:val="20"/>
              </w:rPr>
              <w:t>Vsak del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47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sz w:val="20"/>
              </w:rPr>
              <w:t>Količina/Delež (%)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308"/>
        </w:trPr>
        <w:tc>
          <w:tcPr>
            <w:tcW w:w="4928" w:type="dxa"/>
            <w:shd w:val="clear" w:color="auto" w:fill="auto"/>
            <w:vAlign w:val="center"/>
          </w:tcPr>
          <w:p w:rsidR="00B672AD" w:rsidRPr="00BA7011" w:rsidRDefault="00B672AD" w:rsidP="00665538">
            <w:pPr>
              <w:jc w:val="left"/>
              <w:rPr>
                <w:rFonts w:ascii="Times New Roman" w:hAnsi="Times New Roman"/>
                <w:b/>
                <w:color w:val="000000"/>
                <w:sz w:val="20"/>
              </w:rPr>
            </w:pPr>
            <w:r w:rsidRPr="00BA7011">
              <w:rPr>
                <w:rFonts w:ascii="Times New Roman" w:hAnsi="Times New Roman"/>
                <w:b/>
                <w:color w:val="000000"/>
                <w:sz w:val="20"/>
              </w:rPr>
              <w:t xml:space="preserve">V vrednosti (v EUR </w:t>
            </w:r>
            <w:r w:rsidR="00665538" w:rsidRPr="00BA7011">
              <w:rPr>
                <w:rFonts w:ascii="Times New Roman" w:hAnsi="Times New Roman"/>
                <w:b/>
                <w:color w:val="000000"/>
                <w:sz w:val="20"/>
              </w:rPr>
              <w:t xml:space="preserve">z </w:t>
            </w:r>
            <w:r w:rsidRPr="00BA7011">
              <w:rPr>
                <w:rFonts w:ascii="Times New Roman" w:hAnsi="Times New Roman"/>
                <w:b/>
                <w:color w:val="000000"/>
                <w:sz w:val="20"/>
              </w:rPr>
              <w:t>DDV):</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71"/>
        </w:trPr>
        <w:tc>
          <w:tcPr>
            <w:tcW w:w="4928" w:type="dxa"/>
            <w:shd w:val="clear" w:color="auto" w:fill="auto"/>
            <w:vAlign w:val="center"/>
          </w:tcPr>
          <w:p w:rsidR="00B672AD" w:rsidRPr="00BA7011" w:rsidRDefault="00FA1BA7" w:rsidP="00B672AD">
            <w:pPr>
              <w:jc w:val="left"/>
              <w:rPr>
                <w:rFonts w:ascii="Times New Roman" w:hAnsi="Times New Roman"/>
                <w:b/>
                <w:color w:val="000000"/>
                <w:sz w:val="20"/>
              </w:rPr>
            </w:pPr>
            <w:r>
              <w:rPr>
                <w:rFonts w:ascii="Times New Roman" w:hAnsi="Times New Roman"/>
                <w:b/>
                <w:color w:val="000000"/>
                <w:sz w:val="20"/>
              </w:rPr>
              <w:t>Kraj izvedbe</w:t>
            </w:r>
            <w:r w:rsidR="00B672AD" w:rsidRPr="00BA7011">
              <w:rPr>
                <w:rFonts w:ascii="Times New Roman" w:hAnsi="Times New Roman"/>
                <w:b/>
                <w:color w:val="000000"/>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88"/>
        </w:trPr>
        <w:tc>
          <w:tcPr>
            <w:tcW w:w="4928" w:type="dxa"/>
            <w:shd w:val="clear" w:color="auto" w:fill="auto"/>
            <w:vAlign w:val="center"/>
          </w:tcPr>
          <w:p w:rsidR="00B672AD" w:rsidRPr="00BA7011" w:rsidRDefault="00FA1BA7" w:rsidP="00B672AD">
            <w:pPr>
              <w:spacing w:line="240" w:lineRule="auto"/>
              <w:jc w:val="left"/>
              <w:rPr>
                <w:rFonts w:ascii="Times New Roman" w:hAnsi="Times New Roman"/>
                <w:b/>
                <w:bCs/>
                <w:sz w:val="20"/>
              </w:rPr>
            </w:pPr>
            <w:r>
              <w:rPr>
                <w:rFonts w:ascii="Times New Roman" w:hAnsi="Times New Roman"/>
                <w:b/>
                <w:bCs/>
                <w:sz w:val="20"/>
              </w:rPr>
              <w:t>Rok izvedbe</w:t>
            </w:r>
            <w:r w:rsidR="00B672AD" w:rsidRPr="00BA7011">
              <w:rPr>
                <w:rFonts w:ascii="Times New Roman" w:hAnsi="Times New Roman"/>
                <w:b/>
                <w:bCs/>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bl>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tabs>
          <w:tab w:val="left" w:pos="3269"/>
        </w:tabs>
        <w:spacing w:line="240" w:lineRule="auto"/>
        <w:jc w:val="center"/>
        <w:rPr>
          <w:rFonts w:ascii="Times New Roman" w:hAnsi="Times New Roman"/>
          <w:b/>
          <w:bCs/>
          <w:szCs w:val="24"/>
        </w:rPr>
      </w:pPr>
      <w:r w:rsidRPr="00BC2DF1">
        <w:rPr>
          <w:rFonts w:ascii="Times New Roman" w:hAnsi="Times New Roman"/>
          <w:b/>
          <w:bCs/>
          <w:szCs w:val="24"/>
        </w:rPr>
        <w:t>SOGLASJE ZA NEPOSREDNO PLAČEVANJE PODIZVAJALCEM</w:t>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r w:rsidRPr="00BC2DF1">
        <w:rPr>
          <w:rFonts w:ascii="Times New Roman" w:hAnsi="Times New Roman"/>
          <w:bCs/>
          <w:szCs w:val="24"/>
        </w:rPr>
        <w:t>Podizvajalec_________________________________</w:t>
      </w:r>
      <w:r w:rsidRPr="00BC2DF1">
        <w:rPr>
          <w:rFonts w:ascii="Times New Roman" w:hAnsi="Times New Roman"/>
          <w:bCs/>
          <w:szCs w:val="24"/>
        </w:rPr>
        <w:tab/>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5293"/>
        </w:tabs>
        <w:spacing w:line="240" w:lineRule="auto"/>
        <w:jc w:val="left"/>
        <w:rPr>
          <w:rFonts w:ascii="Times New Roman" w:hAnsi="Times New Roman"/>
          <w:bCs/>
          <w:szCs w:val="24"/>
        </w:rPr>
      </w:pPr>
      <w:r w:rsidRPr="00BC2DF1">
        <w:rPr>
          <w:rFonts w:ascii="Times New Roman" w:hAnsi="Times New Roman"/>
          <w:bCs/>
          <w:szCs w:val="24"/>
        </w:rPr>
        <w:t>◊ soglašam</w:t>
      </w:r>
      <w:r w:rsidRPr="00BC2DF1">
        <w:rPr>
          <w:rFonts w:ascii="Times New Roman" w:hAnsi="Times New Roman"/>
          <w:bCs/>
          <w:szCs w:val="24"/>
        </w:rPr>
        <w:tab/>
        <w:t>◊ ne soglašam</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rPr>
          <w:rFonts w:ascii="Times New Roman" w:hAnsi="Times New Roman"/>
          <w:bCs/>
          <w:szCs w:val="24"/>
        </w:rPr>
      </w:pPr>
      <w:r w:rsidRPr="00BC2DF1">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situacij oz. računov, ki jih bo predhodno potrdil izvajalec in bodo priloga računu oz. situaciji, ki jo bo naročniku izstavil izvajalec.</w:t>
      </w:r>
    </w:p>
    <w:p w:rsidR="00BC2DF1" w:rsidRPr="00BC2DF1" w:rsidRDefault="00BC2DF1"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BC2DF1" w:rsidRPr="00BC2DF1" w:rsidRDefault="00BC2DF1" w:rsidP="00BC2DF1">
      <w:pPr>
        <w:tabs>
          <w:tab w:val="left" w:pos="5812"/>
        </w:tabs>
        <w:spacing w:line="240" w:lineRule="auto"/>
        <w:jc w:val="left"/>
        <w:rPr>
          <w:rFonts w:ascii="Times New Roman" w:hAnsi="Times New Roman"/>
          <w:bCs/>
          <w:szCs w:val="24"/>
        </w:rPr>
      </w:pPr>
      <w:r w:rsidRPr="00BC2DF1">
        <w:rPr>
          <w:rFonts w:ascii="Times New Roman" w:hAnsi="Times New Roman"/>
          <w:bCs/>
          <w:szCs w:val="24"/>
        </w:rPr>
        <w:t>Datum:______________                                             Žig in podpis podizvajalca:_________________</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pBdr>
          <w:bottom w:val="single" w:sz="4" w:space="1" w:color="auto"/>
        </w:pBdr>
        <w:spacing w:line="240" w:lineRule="auto"/>
        <w:rPr>
          <w:rFonts w:cs="Calibri"/>
          <w:b/>
          <w:bCs/>
          <w:sz w:val="18"/>
        </w:rPr>
      </w:pPr>
    </w:p>
    <w:p w:rsidR="00BC2DF1" w:rsidRPr="00BC2DF1" w:rsidRDefault="00BC2DF1" w:rsidP="00BC2DF1">
      <w:pPr>
        <w:spacing w:line="240" w:lineRule="auto"/>
        <w:jc w:val="left"/>
        <w:rPr>
          <w:rFonts w:ascii="Times New Roman" w:hAnsi="Times New Roman"/>
          <w:szCs w:val="24"/>
        </w:rPr>
      </w:pPr>
      <w:r w:rsidRPr="00BC2DF1">
        <w:rPr>
          <w:rFonts w:ascii="Times New Roman" w:hAnsi="Times New Roman"/>
          <w:b/>
          <w:sz w:val="18"/>
          <w:szCs w:val="18"/>
        </w:rPr>
        <w:t>Navodilo:</w:t>
      </w:r>
    </w:p>
    <w:p w:rsidR="00BC2DF1" w:rsidRPr="00BC2DF1" w:rsidRDefault="00BC2DF1" w:rsidP="007D51BF">
      <w:pPr>
        <w:numPr>
          <w:ilvl w:val="0"/>
          <w:numId w:val="23"/>
        </w:numPr>
        <w:spacing w:line="240" w:lineRule="auto"/>
        <w:rPr>
          <w:rFonts w:ascii="Times New Roman" w:hAnsi="Times New Roman"/>
          <w:sz w:val="18"/>
          <w:szCs w:val="18"/>
        </w:rPr>
      </w:pPr>
      <w:r w:rsidRPr="00BC2DF1">
        <w:rPr>
          <w:rFonts w:ascii="Times New Roman" w:hAnsi="Times New Roman"/>
          <w:sz w:val="18"/>
          <w:szCs w:val="18"/>
        </w:rPr>
        <w:t xml:space="preserve">Ponudnik v informacijskem sistemu e-JN pod rubriko Dokumenti v razdelek »Druge priloge« naloži izpolnjen in skeniran obrazec </w:t>
      </w:r>
      <w:r w:rsidR="00816D56">
        <w:rPr>
          <w:rFonts w:ascii="Times New Roman" w:hAnsi="Times New Roman"/>
          <w:sz w:val="18"/>
          <w:szCs w:val="18"/>
        </w:rPr>
        <w:t>št. 8</w:t>
      </w:r>
      <w:r w:rsidR="00E32D15">
        <w:rPr>
          <w:rFonts w:ascii="Times New Roman" w:hAnsi="Times New Roman"/>
          <w:sz w:val="18"/>
          <w:szCs w:val="18"/>
        </w:rPr>
        <w:t xml:space="preserve">a </w:t>
      </w:r>
      <w:r w:rsidRPr="00BC2DF1">
        <w:rPr>
          <w:rFonts w:ascii="Times New Roman" w:hAnsi="Times New Roman"/>
          <w:sz w:val="18"/>
          <w:szCs w:val="18"/>
        </w:rPr>
        <w:t>v pdf. obliki.</w:t>
      </w:r>
    </w:p>
    <w:p w:rsidR="00766C3F" w:rsidRDefault="00816D56" w:rsidP="007D51BF">
      <w:pPr>
        <w:numPr>
          <w:ilvl w:val="0"/>
          <w:numId w:val="23"/>
        </w:numPr>
        <w:spacing w:line="240" w:lineRule="auto"/>
        <w:rPr>
          <w:rFonts w:ascii="Times New Roman" w:hAnsi="Times New Roman"/>
          <w:sz w:val="18"/>
          <w:szCs w:val="18"/>
          <w:lang w:val="pl-PL"/>
        </w:rPr>
      </w:pPr>
      <w:r>
        <w:rPr>
          <w:rFonts w:ascii="Times New Roman" w:hAnsi="Times New Roman"/>
          <w:sz w:val="18"/>
          <w:szCs w:val="18"/>
          <w:lang w:val="pl-PL"/>
        </w:rPr>
        <w:t>Obrazec 8</w:t>
      </w:r>
      <w:r w:rsidR="00BC2DF1" w:rsidRPr="00BC2DF1">
        <w:rPr>
          <w:rFonts w:ascii="Times New Roman" w:hAnsi="Times New Roman"/>
          <w:sz w:val="18"/>
          <w:szCs w:val="18"/>
          <w:lang w:val="pl-PL"/>
        </w:rPr>
        <w:t>a mora izpolniti vsak podizvajalec. Priloga mora biti datirana, žigosana in podpisana. V primeru večjega števila podizvajalcev ponudnik obrazec lahko kopira.</w:t>
      </w:r>
      <w:r w:rsidR="00BC2DF1" w:rsidRPr="00BC2DF1">
        <w:rPr>
          <w:rFonts w:ascii="Times New Roman" w:hAnsi="Times New Roman"/>
          <w:sz w:val="18"/>
          <w:szCs w:val="18"/>
          <w:lang w:val="pl-PL"/>
        </w:rPr>
        <w:tab/>
      </w:r>
    </w:p>
    <w:p w:rsidR="00C204EE" w:rsidRPr="00C204EE" w:rsidRDefault="00C204EE" w:rsidP="007D51BF">
      <w:pPr>
        <w:numPr>
          <w:ilvl w:val="0"/>
          <w:numId w:val="23"/>
        </w:numPr>
        <w:spacing w:line="240" w:lineRule="auto"/>
        <w:rPr>
          <w:rFonts w:ascii="Times New Roman" w:hAnsi="Times New Roman"/>
          <w:b/>
          <w:i/>
          <w:color w:val="FF0000"/>
          <w:sz w:val="18"/>
          <w:szCs w:val="18"/>
          <w:lang w:val="pl-PL"/>
        </w:rPr>
      </w:pPr>
      <w:r w:rsidRPr="00C204EE">
        <w:rPr>
          <w:rFonts w:ascii="Times New Roman" w:hAnsi="Times New Roman"/>
          <w:b/>
          <w:i/>
          <w:color w:val="FF0000"/>
          <w:sz w:val="18"/>
          <w:szCs w:val="18"/>
          <w:lang w:val="pl-PL"/>
        </w:rPr>
        <w:t>V primeru, da ponudnik ne namerava izvesti javno naročilo s podizvajalcem, obrazca ni potrebno izpolniti!!!</w:t>
      </w:r>
    </w:p>
    <w:p w:rsidR="00766C3F" w:rsidRDefault="00766C3F" w:rsidP="00766C3F">
      <w:pPr>
        <w:spacing w:after="200"/>
        <w:jc w:val="left"/>
        <w:rPr>
          <w:rFonts w:ascii="Times New Roman" w:hAnsi="Times New Roman"/>
          <w:sz w:val="18"/>
          <w:szCs w:val="18"/>
          <w:lang w:val="pl-PL"/>
        </w:rPr>
      </w:pPr>
    </w:p>
    <w:p w:rsidR="00C60012" w:rsidRPr="00766C3F" w:rsidRDefault="00766C3F" w:rsidP="00766C3F">
      <w:pPr>
        <w:spacing w:after="200"/>
        <w:jc w:val="left"/>
        <w:rPr>
          <w:rFonts w:ascii="Times New Roman" w:hAnsi="Times New Roman"/>
          <w:sz w:val="18"/>
          <w:szCs w:val="18"/>
          <w:lang w:val="pl-PL"/>
        </w:rPr>
      </w:pPr>
      <w:r>
        <w:rPr>
          <w:rFonts w:ascii="Times New Roman" w:hAnsi="Times New Roman"/>
          <w:sz w:val="18"/>
          <w:szCs w:val="18"/>
          <w:lang w:val="pl-PL"/>
        </w:rPr>
        <w:lastRenderedPageBreak/>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hAnsi="Times New Roman"/>
          <w:b/>
          <w:noProof/>
          <w:sz w:val="24"/>
          <w:szCs w:val="24"/>
        </w:rPr>
        <mc:AlternateContent>
          <mc:Choice Requires="wps">
            <w:drawing>
              <wp:anchor distT="0" distB="0" distL="114300" distR="114300" simplePos="0" relativeHeight="251661312" behindDoc="1" locked="0" layoutInCell="1" allowOverlap="1" wp14:anchorId="43CDF82C" wp14:editId="4FB696DC">
                <wp:simplePos x="0" y="0"/>
                <wp:positionH relativeFrom="column">
                  <wp:posOffset>5057775</wp:posOffset>
                </wp:positionH>
                <wp:positionV relativeFrom="paragraph">
                  <wp:posOffset>46990</wp:posOffset>
                </wp:positionV>
                <wp:extent cx="676800" cy="255600"/>
                <wp:effectExtent l="57150" t="38100" r="85725" b="87630"/>
                <wp:wrapNone/>
                <wp:docPr id="36" name="Pravokotnik 36"/>
                <wp:cNvGraphicFramePr/>
                <a:graphic xmlns:a="http://schemas.openxmlformats.org/drawingml/2006/main">
                  <a:graphicData uri="http://schemas.microsoft.com/office/word/2010/wordprocessingShape">
                    <wps:wsp>
                      <wps:cNvSpPr/>
                      <wps:spPr>
                        <a:xfrm>
                          <a:off x="0" y="0"/>
                          <a:ext cx="676800" cy="2556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1F3F94" w:rsidRDefault="00E54F5A" w:rsidP="001F3F94">
                            <w:pPr>
                              <w:jc w:val="center"/>
                              <w:rPr>
                                <w:rFonts w:ascii="Times New Roman" w:hAnsi="Times New Roman"/>
                                <w:b/>
                              </w:rPr>
                            </w:pPr>
                            <w:r w:rsidRPr="001F3F94">
                              <w:rPr>
                                <w:rFonts w:ascii="Times New Roman" w:hAnsi="Times New Roman"/>
                                <w:b/>
                              </w:rPr>
                              <w:t>OBR-9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CDF82C" id="Pravokotnik 36" o:spid="_x0000_s1033" style="position:absolute;left:0;text-align:left;margin-left:398.25pt;margin-top:3.7pt;width:53.3pt;height:20.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" fillcolor="#a1d1ff" strokecolor="#5d9acf">
                <v:fill color2="#e4f2ff" rotate="t" angle="180" colors="0 #a1d1ff;22938f #bddeff;1 #e4f2ff" focus="100%" type="gradient"/>
                <v:shadow on="t" color="black" opacity="24903f" origin=",.5" offset="0,.55556mm"/>
                <v:textbox>
                  <w:txbxContent>
                    <w:p w:rsidR="00E54F5A" w:rsidRPr="001F3F94" w:rsidRDefault="00E54F5A" w:rsidP="001F3F94">
                      <w:pPr>
                        <w:jc w:val="center"/>
                        <w:rPr>
                          <w:rFonts w:ascii="Times New Roman" w:hAnsi="Times New Roman"/>
                          <w:b/>
                        </w:rPr>
                      </w:pPr>
                      <w:r w:rsidRPr="001F3F94">
                        <w:rPr>
                          <w:rFonts w:ascii="Times New Roman" w:hAnsi="Times New Roman"/>
                          <w:b/>
                        </w:rPr>
                        <w:t>OBR-9</w:t>
                      </w:r>
                    </w:p>
                  </w:txbxContent>
                </v:textbox>
              </v:rect>
            </w:pict>
          </mc:Fallback>
        </mc:AlternateContent>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Pr="00213726" w:rsidRDefault="001F3F94" w:rsidP="001F3F94">
      <w:pPr>
        <w:spacing w:line="240" w:lineRule="auto"/>
        <w:jc w:val="left"/>
        <w:rPr>
          <w:rFonts w:ascii="Times New Roman" w:hAnsi="Times New Roman"/>
          <w:b/>
          <w:szCs w:val="22"/>
          <w:bdr w:val="single" w:sz="4" w:space="0" w:color="auto" w:shadow="1"/>
        </w:rPr>
      </w:pPr>
      <w:r w:rsidRPr="00213726">
        <w:rPr>
          <w:rFonts w:ascii="Times New Roman" w:hAnsi="Times New Roman"/>
          <w:b/>
          <w:szCs w:val="22"/>
        </w:rPr>
        <w:t xml:space="preserve">Naročnik: </w:t>
      </w:r>
      <w:r w:rsidRPr="00213726">
        <w:rPr>
          <w:rFonts w:ascii="Times New Roman" w:hAnsi="Times New Roman"/>
          <w:b/>
          <w:bCs/>
          <w:iCs/>
          <w:szCs w:val="22"/>
        </w:rPr>
        <w:t>Dom DANICE VOGRINEC Maribor, Čufarjeva cesta 9, 2000 Maribor</w:t>
      </w:r>
    </w:p>
    <w:p w:rsidR="001F3F94" w:rsidRPr="00213726" w:rsidRDefault="001F3F94" w:rsidP="001F3F94">
      <w:pPr>
        <w:spacing w:line="240" w:lineRule="auto"/>
        <w:rPr>
          <w:rFonts w:ascii="Times New Roman" w:hAnsi="Times New Roman"/>
          <w:szCs w:val="22"/>
        </w:rPr>
      </w:pPr>
    </w:p>
    <w:p w:rsidR="001F3F94" w:rsidRPr="00213726" w:rsidRDefault="001F3F94" w:rsidP="001F3F94">
      <w:pPr>
        <w:spacing w:line="240" w:lineRule="auto"/>
        <w:jc w:val="left"/>
        <w:rPr>
          <w:rFonts w:ascii="Times New Roman" w:hAnsi="Times New Roman"/>
          <w:b/>
          <w:szCs w:val="22"/>
        </w:rPr>
      </w:pPr>
    </w:p>
    <w:p w:rsidR="001F3F94" w:rsidRPr="00213726" w:rsidRDefault="001F3F94" w:rsidP="001F3F94">
      <w:pPr>
        <w:spacing w:line="240" w:lineRule="auto"/>
        <w:jc w:val="left"/>
        <w:rPr>
          <w:rFonts w:ascii="Times New Roman" w:hAnsi="Times New Roman"/>
          <w:b/>
          <w:szCs w:val="22"/>
        </w:rPr>
      </w:pPr>
      <w:r w:rsidRPr="00213726">
        <w:rPr>
          <w:rFonts w:ascii="Times New Roman" w:hAnsi="Times New Roman"/>
          <w:b/>
          <w:szCs w:val="22"/>
        </w:rPr>
        <w:t xml:space="preserve">PONUDNIK:__________________       </w:t>
      </w:r>
    </w:p>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60288" behindDoc="1" locked="0" layoutInCell="1" allowOverlap="0" wp14:anchorId="0ACFBD22" wp14:editId="5E9787C8">
                <wp:simplePos x="0" y="0"/>
                <wp:positionH relativeFrom="column">
                  <wp:posOffset>2348230</wp:posOffset>
                </wp:positionH>
                <wp:positionV relativeFrom="paragraph">
                  <wp:posOffset>108585</wp:posOffset>
                </wp:positionV>
                <wp:extent cx="1066800" cy="257175"/>
                <wp:effectExtent l="57150" t="38100" r="76200" b="104775"/>
                <wp:wrapNone/>
                <wp:docPr id="28" name="Pravokotnik 28"/>
                <wp:cNvGraphicFramePr/>
                <a:graphic xmlns:a="http://schemas.openxmlformats.org/drawingml/2006/main">
                  <a:graphicData uri="http://schemas.microsoft.com/office/word/2010/wordprocessingShape">
                    <wps:wsp>
                      <wps:cNvSpPr/>
                      <wps:spPr>
                        <a:xfrm>
                          <a:off x="0" y="0"/>
                          <a:ext cx="10668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46153" id="Pravokotnik 28" o:spid="_x0000_s1026" style="position:absolute;margin-left:184.9pt;margin-top:8.55pt;width:84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" o:allowoverlap="f" fillcolor="#a1d1ff" strokecolor="#5d9acf">
                <v:fill color2="#e4f2ff" rotate="t" angle="180" colors="0 #a1d1ff;22938f #bddeff;1 #e4f2ff" focus="100%" type="gradient"/>
                <v:shadow on="t" color="black" opacity="24903f" origin=",.5" offset="0,.55556mm"/>
              </v:rect>
            </w:pict>
          </mc:Fallback>
        </mc:AlternateContent>
      </w:r>
    </w:p>
    <w:p w:rsidR="001F3F94" w:rsidRPr="00213726" w:rsidRDefault="001F3F94" w:rsidP="001F3F94">
      <w:pPr>
        <w:spacing w:line="240" w:lineRule="auto"/>
        <w:jc w:val="center"/>
        <w:rPr>
          <w:rFonts w:ascii="Times New Roman" w:hAnsi="Times New Roman"/>
          <w:b/>
          <w:bCs/>
          <w:szCs w:val="22"/>
        </w:rPr>
      </w:pPr>
      <w:r w:rsidRPr="00213726">
        <w:rPr>
          <w:rFonts w:ascii="Times New Roman" w:hAnsi="Times New Roman"/>
          <w:b/>
          <w:bCs/>
          <w:szCs w:val="22"/>
        </w:rPr>
        <w:t>REF</w:t>
      </w:r>
      <w:r>
        <w:rPr>
          <w:rFonts w:ascii="Times New Roman" w:hAnsi="Times New Roman"/>
          <w:b/>
          <w:bCs/>
          <w:szCs w:val="22"/>
        </w:rPr>
        <w:t>ERENCE</w:t>
      </w:r>
    </w:p>
    <w:p w:rsidR="001F3F94" w:rsidRPr="00213726" w:rsidRDefault="001F3F94" w:rsidP="001F3F94">
      <w:pPr>
        <w:spacing w:line="240" w:lineRule="auto"/>
        <w:jc w:val="center"/>
        <w:rPr>
          <w:rFonts w:ascii="Times New Roman" w:hAnsi="Times New Roman"/>
          <w:szCs w:val="22"/>
        </w:rPr>
      </w:pPr>
    </w:p>
    <w:p w:rsidR="001F3F94" w:rsidRPr="00213726" w:rsidRDefault="001F3F94" w:rsidP="001F3F94">
      <w:pPr>
        <w:spacing w:line="240" w:lineRule="auto"/>
        <w:rPr>
          <w:rFonts w:ascii="Times New Roman" w:hAnsi="Times New Roman"/>
          <w:szCs w:val="22"/>
        </w:rPr>
      </w:pPr>
    </w:p>
    <w:p w:rsidR="005A1BC1" w:rsidRDefault="001F3F94" w:rsidP="001F3F94">
      <w:pPr>
        <w:spacing w:line="240" w:lineRule="auto"/>
        <w:rPr>
          <w:rFonts w:ascii="Times New Roman" w:hAnsi="Times New Roman"/>
          <w:szCs w:val="22"/>
        </w:rPr>
      </w:pPr>
      <w:r>
        <w:rPr>
          <w:rFonts w:ascii="Times New Roman" w:hAnsi="Times New Roman"/>
          <w:szCs w:val="22"/>
        </w:rPr>
        <w:t>Reference ponudnika v zvezi s</w:t>
      </w:r>
      <w:r w:rsidRPr="00213726">
        <w:rPr>
          <w:rFonts w:ascii="Times New Roman" w:hAnsi="Times New Roman"/>
          <w:szCs w:val="22"/>
        </w:rPr>
        <w:t xml:space="preserve"> predmetnim javnim razpisom za </w:t>
      </w:r>
      <w:r w:rsidRPr="001F3F94">
        <w:rPr>
          <w:rFonts w:ascii="Times New Roman" w:hAnsi="Times New Roman"/>
          <w:b/>
          <w:szCs w:val="22"/>
        </w:rPr>
        <w:t>»OKOLJU PRIJAZNE STORITVE ČIŠČENJA PROSTOROV DOMA DANICE VOGRINEC M</w:t>
      </w:r>
      <w:r w:rsidR="00CD1360">
        <w:rPr>
          <w:rFonts w:ascii="Times New Roman" w:hAnsi="Times New Roman"/>
          <w:b/>
          <w:szCs w:val="22"/>
        </w:rPr>
        <w:t>ARIBOR ZA POGODBENO OBDOBJE 2023-2026</w:t>
      </w:r>
      <w:r w:rsidRPr="001F3F94">
        <w:rPr>
          <w:rFonts w:ascii="Times New Roman" w:hAnsi="Times New Roman"/>
          <w:b/>
          <w:szCs w:val="22"/>
        </w:rPr>
        <w:t>«</w:t>
      </w:r>
      <w:r w:rsidRPr="00213726">
        <w:rPr>
          <w:rFonts w:ascii="Times New Roman" w:hAnsi="Times New Roman"/>
          <w:szCs w:val="22"/>
        </w:rPr>
        <w:t xml:space="preserve">, </w:t>
      </w:r>
      <w:r>
        <w:rPr>
          <w:rFonts w:ascii="Times New Roman" w:hAnsi="Times New Roman"/>
          <w:szCs w:val="22"/>
        </w:rPr>
        <w:t>d</w:t>
      </w:r>
      <w:r w:rsidRPr="001F3F94">
        <w:rPr>
          <w:rFonts w:ascii="Times New Roman" w:hAnsi="Times New Roman"/>
          <w:szCs w:val="22"/>
        </w:rPr>
        <w:t xml:space="preserve">a je ponudnik v zadnjih treh letih </w:t>
      </w:r>
      <w:r w:rsidR="005C31D6">
        <w:rPr>
          <w:rFonts w:ascii="Times New Roman" w:hAnsi="Times New Roman"/>
          <w:b/>
          <w:szCs w:val="22"/>
        </w:rPr>
        <w:t xml:space="preserve">za obdobje od </w:t>
      </w:r>
      <w:r w:rsidR="00A86DB5">
        <w:rPr>
          <w:rFonts w:ascii="Times New Roman" w:hAnsi="Times New Roman"/>
          <w:b/>
          <w:szCs w:val="22"/>
        </w:rPr>
        <w:t>19.7</w:t>
      </w:r>
      <w:r w:rsidR="00CD1360" w:rsidRPr="002C7228">
        <w:rPr>
          <w:rFonts w:ascii="Times New Roman" w:hAnsi="Times New Roman"/>
          <w:b/>
          <w:szCs w:val="22"/>
        </w:rPr>
        <w:t>.2020</w:t>
      </w:r>
      <w:r w:rsidR="00A86DB5">
        <w:rPr>
          <w:rFonts w:ascii="Times New Roman" w:hAnsi="Times New Roman"/>
          <w:b/>
          <w:szCs w:val="22"/>
        </w:rPr>
        <w:t xml:space="preserve"> do </w:t>
      </w:r>
      <w:r w:rsidR="005D7216" w:rsidRPr="002C7228">
        <w:rPr>
          <w:rFonts w:ascii="Times New Roman" w:hAnsi="Times New Roman"/>
          <w:b/>
          <w:szCs w:val="22"/>
        </w:rPr>
        <w:t>1</w:t>
      </w:r>
      <w:r w:rsidR="00A86DB5">
        <w:rPr>
          <w:rFonts w:ascii="Times New Roman" w:hAnsi="Times New Roman"/>
          <w:b/>
          <w:szCs w:val="22"/>
        </w:rPr>
        <w:t>9.7</w:t>
      </w:r>
      <w:r w:rsidR="00CD1360" w:rsidRPr="002C7228">
        <w:rPr>
          <w:rFonts w:ascii="Times New Roman" w:hAnsi="Times New Roman"/>
          <w:b/>
          <w:szCs w:val="22"/>
        </w:rPr>
        <w:t>.2023</w:t>
      </w:r>
      <w:r w:rsidR="005C31D6">
        <w:rPr>
          <w:rFonts w:ascii="Times New Roman" w:hAnsi="Times New Roman"/>
          <w:b/>
          <w:szCs w:val="22"/>
        </w:rPr>
        <w:t xml:space="preserve"> </w:t>
      </w:r>
      <w:r w:rsidRPr="001F3F94">
        <w:rPr>
          <w:rFonts w:ascii="Times New Roman" w:hAnsi="Times New Roman"/>
          <w:szCs w:val="22"/>
        </w:rPr>
        <w:t xml:space="preserve">sklenil </w:t>
      </w:r>
      <w:r w:rsidRPr="001F3F94">
        <w:rPr>
          <w:rFonts w:ascii="Times New Roman" w:hAnsi="Times New Roman"/>
          <w:b/>
          <w:szCs w:val="22"/>
          <w:u w:val="single"/>
        </w:rPr>
        <w:t>najmanj dva</w:t>
      </w:r>
      <w:r w:rsidRPr="001F3F94">
        <w:rPr>
          <w:rFonts w:ascii="Times New Roman" w:hAnsi="Times New Roman"/>
          <w:szCs w:val="22"/>
        </w:rPr>
        <w:t xml:space="preserve"> referenčna posla primerljiva predmetnemu javnemu naročilu </w:t>
      </w:r>
      <w:r w:rsidR="003D72D4">
        <w:rPr>
          <w:rFonts w:ascii="Times New Roman" w:hAnsi="Times New Roman"/>
          <w:szCs w:val="22"/>
        </w:rPr>
        <w:t>v višini 920</w:t>
      </w:r>
      <w:r w:rsidR="005A1BC1" w:rsidRPr="005A1BC1">
        <w:rPr>
          <w:rFonts w:ascii="Times New Roman" w:hAnsi="Times New Roman"/>
          <w:szCs w:val="22"/>
        </w:rPr>
        <w:t xml:space="preserve">.000,00 EUR z DDV </w:t>
      </w:r>
      <w:r w:rsidR="001F1149">
        <w:rPr>
          <w:rFonts w:ascii="Times New Roman" w:hAnsi="Times New Roman"/>
          <w:szCs w:val="22"/>
        </w:rPr>
        <w:t>in kvadraturi čiščenja najmanj 1</w:t>
      </w:r>
      <w:r w:rsidR="009B6281">
        <w:rPr>
          <w:rFonts w:ascii="Times New Roman" w:hAnsi="Times New Roman"/>
          <w:szCs w:val="22"/>
        </w:rPr>
        <w:t>4</w:t>
      </w:r>
      <w:r w:rsidR="005A1BC1" w:rsidRPr="005A1BC1">
        <w:rPr>
          <w:rFonts w:ascii="Times New Roman" w:hAnsi="Times New Roman"/>
          <w:szCs w:val="22"/>
        </w:rPr>
        <w:t>.000 m</w:t>
      </w:r>
      <w:r w:rsidR="005A1BC1" w:rsidRPr="00E31423">
        <w:rPr>
          <w:rFonts w:ascii="Times New Roman" w:hAnsi="Times New Roman"/>
          <w:szCs w:val="22"/>
          <w:vertAlign w:val="superscript"/>
        </w:rPr>
        <w:t>2</w:t>
      </w:r>
      <w:r w:rsidR="005A1BC1" w:rsidRPr="005A1BC1">
        <w:rPr>
          <w:rFonts w:ascii="Times New Roman" w:hAnsi="Times New Roman"/>
          <w:szCs w:val="22"/>
        </w:rPr>
        <w:t xml:space="preserve"> </w:t>
      </w:r>
      <w:r w:rsidR="005A1BC1" w:rsidRPr="005A1BC1">
        <w:rPr>
          <w:rFonts w:ascii="Times New Roman" w:hAnsi="Times New Roman"/>
          <w:b/>
          <w:i/>
          <w:color w:val="FF0000"/>
          <w:szCs w:val="22"/>
        </w:rPr>
        <w:t>(naročnik bo upošteval vrednost reference z DDV in kvadraturo čiščenja za obe referenci skupaj !!!)</w:t>
      </w:r>
      <w:r w:rsidR="005A1BC1" w:rsidRPr="005A1BC1">
        <w:rPr>
          <w:rFonts w:ascii="Times New Roman" w:hAnsi="Times New Roman"/>
          <w:szCs w:val="22"/>
        </w:rPr>
        <w:t>.</w:t>
      </w:r>
    </w:p>
    <w:p w:rsidR="005A1BC1" w:rsidRDefault="005A1BC1" w:rsidP="001F3F94">
      <w:pPr>
        <w:spacing w:line="240" w:lineRule="auto"/>
        <w:rPr>
          <w:rFonts w:ascii="Times New Roman" w:hAnsi="Times New Roman"/>
          <w:szCs w:val="22"/>
        </w:rPr>
      </w:pPr>
    </w:p>
    <w:p w:rsidR="001F3F94" w:rsidRPr="004C4C65" w:rsidRDefault="001F3F94" w:rsidP="001F3F94">
      <w:pPr>
        <w:spacing w:line="240" w:lineRule="auto"/>
        <w:rPr>
          <w:rFonts w:ascii="Times New Roman" w:hAnsi="Times New Roman"/>
          <w:b/>
          <w:bCs/>
          <w:i/>
          <w:color w:val="FF0000"/>
          <w:szCs w:val="22"/>
        </w:rPr>
      </w:pPr>
      <w:r w:rsidRPr="001F3F94">
        <w:rPr>
          <w:rFonts w:ascii="Times New Roman" w:hAnsi="Times New Roman"/>
          <w:szCs w:val="22"/>
        </w:rPr>
        <w:t xml:space="preserve">Kot referenčni posel </w:t>
      </w:r>
      <w:r>
        <w:rPr>
          <w:rFonts w:ascii="Times New Roman" w:hAnsi="Times New Roman"/>
          <w:szCs w:val="22"/>
        </w:rPr>
        <w:t xml:space="preserve">se </w:t>
      </w:r>
      <w:r w:rsidRPr="001F3F94">
        <w:rPr>
          <w:rFonts w:ascii="Times New Roman" w:hAnsi="Times New Roman"/>
          <w:szCs w:val="22"/>
        </w:rPr>
        <w:t>šteje</w:t>
      </w:r>
      <w:r>
        <w:rPr>
          <w:rFonts w:ascii="Times New Roman" w:hAnsi="Times New Roman"/>
          <w:szCs w:val="22"/>
        </w:rPr>
        <w:t>jo</w:t>
      </w:r>
      <w:r w:rsidRPr="001F3F94">
        <w:rPr>
          <w:rFonts w:ascii="Times New Roman" w:hAnsi="Times New Roman"/>
          <w:szCs w:val="22"/>
        </w:rPr>
        <w:t xml:space="preserve"> čiščenje bolnišnice, zdravstvenega doma, rehabilitacijskega centra ali socialnovars</w:t>
      </w:r>
      <w:r>
        <w:rPr>
          <w:rFonts w:ascii="Times New Roman" w:hAnsi="Times New Roman"/>
          <w:szCs w:val="22"/>
        </w:rPr>
        <w:t xml:space="preserve">tvenega zavoda. </w:t>
      </w:r>
      <w:r w:rsidRPr="004C4C65">
        <w:rPr>
          <w:rFonts w:ascii="Times New Roman" w:hAnsi="Times New Roman"/>
          <w:b/>
          <w:i/>
          <w:color w:val="FF0000"/>
          <w:szCs w:val="22"/>
        </w:rPr>
        <w:t>Iz izjave (OBR-9a) ne sme izhajati, da bi bila ponudniku prekinjena pogodba zaradi krivdnih razlogov na njegovi strani!</w:t>
      </w:r>
    </w:p>
    <w:p w:rsidR="005A1BC1" w:rsidRDefault="005A1BC1" w:rsidP="001F3F94">
      <w:pPr>
        <w:spacing w:line="240" w:lineRule="auto"/>
        <w:rPr>
          <w:rFonts w:ascii="Times New Roman" w:hAnsi="Times New Roman"/>
          <w:szCs w:val="22"/>
        </w:rPr>
      </w:pPr>
    </w:p>
    <w:p w:rsidR="001F3F94" w:rsidRPr="00213726" w:rsidRDefault="001F3F94" w:rsidP="001F3F94">
      <w:pPr>
        <w:spacing w:line="240" w:lineRule="auto"/>
        <w:rPr>
          <w:rFonts w:ascii="Times New Roman" w:hAnsi="Times New Roman"/>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
        <w:gridCol w:w="1972"/>
        <w:gridCol w:w="1739"/>
        <w:gridCol w:w="1507"/>
        <w:gridCol w:w="1678"/>
        <w:gridCol w:w="1678"/>
      </w:tblGrid>
      <w:tr w:rsidR="005A1BC1" w:rsidRPr="00213726" w:rsidTr="005A1BC1">
        <w:tc>
          <w:tcPr>
            <w:tcW w:w="346"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proofErr w:type="spellStart"/>
            <w:r w:rsidRPr="00213726">
              <w:rPr>
                <w:rFonts w:ascii="Times New Roman" w:hAnsi="Times New Roman"/>
                <w:b/>
                <w:szCs w:val="22"/>
              </w:rPr>
              <w:t>Zap</w:t>
            </w:r>
            <w:proofErr w:type="spellEnd"/>
            <w:r w:rsidRPr="00213726">
              <w:rPr>
                <w:rFonts w:ascii="Times New Roman" w:hAnsi="Times New Roman"/>
                <w:b/>
                <w:szCs w:val="22"/>
              </w:rPr>
              <w:t>. št.</w:t>
            </w:r>
          </w:p>
        </w:tc>
        <w:tc>
          <w:tcPr>
            <w:tcW w:w="1070"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Pogodbeni partner</w:t>
            </w:r>
          </w:p>
        </w:tc>
        <w:tc>
          <w:tcPr>
            <w:tcW w:w="944"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Predmet pogodbe</w:t>
            </w:r>
          </w:p>
        </w:tc>
        <w:tc>
          <w:tcPr>
            <w:tcW w:w="818"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Čas realizacije</w:t>
            </w:r>
          </w:p>
        </w:tc>
        <w:tc>
          <w:tcPr>
            <w:tcW w:w="911"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Vrednost pogodbe</w:t>
            </w:r>
            <w:r>
              <w:rPr>
                <w:rFonts w:ascii="Times New Roman" w:hAnsi="Times New Roman"/>
                <w:b/>
                <w:szCs w:val="22"/>
              </w:rPr>
              <w:t xml:space="preserve"> z DDV</w:t>
            </w:r>
          </w:p>
        </w:tc>
        <w:tc>
          <w:tcPr>
            <w:tcW w:w="911" w:type="pct"/>
            <w:shd w:val="clear" w:color="auto" w:fill="B8CCE4"/>
          </w:tcPr>
          <w:p w:rsidR="005A1BC1" w:rsidRPr="005A1BC1" w:rsidRDefault="005A1BC1" w:rsidP="00CD4264">
            <w:pPr>
              <w:spacing w:line="240" w:lineRule="auto"/>
              <w:jc w:val="center"/>
              <w:rPr>
                <w:rFonts w:ascii="Times New Roman" w:hAnsi="Times New Roman"/>
                <w:b/>
                <w:szCs w:val="22"/>
              </w:rPr>
            </w:pPr>
            <w:r>
              <w:rPr>
                <w:rFonts w:ascii="Times New Roman" w:hAnsi="Times New Roman"/>
                <w:b/>
                <w:szCs w:val="22"/>
              </w:rPr>
              <w:t>Kvadratura čiščenja (m</w:t>
            </w:r>
            <w:r>
              <w:rPr>
                <w:rFonts w:ascii="Times New Roman" w:hAnsi="Times New Roman"/>
                <w:b/>
                <w:szCs w:val="22"/>
                <w:vertAlign w:val="superscript"/>
              </w:rPr>
              <w:t>2</w:t>
            </w:r>
            <w:r>
              <w:rPr>
                <w:rFonts w:ascii="Times New Roman" w:hAnsi="Times New Roman"/>
                <w:b/>
                <w:szCs w:val="22"/>
              </w:rPr>
              <w:t>)</w:t>
            </w: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1.</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2.</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3.</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4.</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5.</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bl>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4"/>
        </w:rPr>
      </w:pPr>
      <w:r w:rsidRPr="00213726">
        <w:rPr>
          <w:rFonts w:ascii="Times New Roman" w:hAnsi="Times New Roman"/>
          <w:szCs w:val="24"/>
        </w:rPr>
        <w:t>Datum:__________________                              Žig in podpis odgovorne osebe:__________________</w:t>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Pr="002C3A6A" w:rsidRDefault="001F3F94" w:rsidP="001F3F94">
      <w:pPr>
        <w:pBdr>
          <w:bottom w:val="single" w:sz="4" w:space="1" w:color="auto"/>
        </w:pBdr>
        <w:spacing w:line="240" w:lineRule="auto"/>
        <w:rPr>
          <w:rFonts w:cs="Calibri"/>
          <w:b/>
          <w:bCs/>
          <w:sz w:val="18"/>
        </w:rPr>
      </w:pPr>
    </w:p>
    <w:p w:rsidR="001F3F94" w:rsidRDefault="001F3F94" w:rsidP="001F3F94">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Pr>
          <w:rFonts w:ascii="Times New Roman" w:hAnsi="Times New Roman"/>
          <w:sz w:val="18"/>
          <w:szCs w:val="18"/>
        </w:rPr>
        <w:t>Ponudnik/</w:t>
      </w:r>
      <w:r w:rsidRPr="003F7A0C">
        <w:rPr>
          <w:rFonts w:ascii="Times New Roman" w:hAnsi="Times New Roman"/>
          <w:sz w:val="18"/>
          <w:szCs w:val="18"/>
        </w:rPr>
        <w:t>v</w:t>
      </w:r>
      <w:r>
        <w:rPr>
          <w:rFonts w:ascii="Times New Roman" w:hAnsi="Times New Roman"/>
          <w:sz w:val="18"/>
          <w:szCs w:val="18"/>
        </w:rPr>
        <w:t xml:space="preserve">odilni partner v skupni ponudbi pri oddaji ponudbe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9</w:t>
      </w:r>
      <w:r w:rsidRPr="002C3A6A">
        <w:rPr>
          <w:rFonts w:ascii="Times New Roman" w:hAnsi="Times New Roman"/>
          <w:sz w:val="18"/>
          <w:szCs w:val="18"/>
        </w:rPr>
        <w:t xml:space="preserve"> v pdf. obliki.</w:t>
      </w:r>
    </w:p>
    <w:p w:rsidR="001F3F94" w:rsidRDefault="001F3F94" w:rsidP="001F3F94">
      <w:pPr>
        <w:spacing w:line="240" w:lineRule="auto"/>
        <w:rPr>
          <w:rFonts w:ascii="Times New Roman" w:hAnsi="Times New Roman"/>
          <w:sz w:val="18"/>
          <w:szCs w:val="18"/>
        </w:rPr>
      </w:pPr>
    </w:p>
    <w:p w:rsidR="001F3F94" w:rsidRDefault="001F3F94" w:rsidP="001F3F94">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1F3F94" w:rsidRDefault="001F3F94" w:rsidP="001F3F94">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Pr>
          <w:rFonts w:ascii="Times New Roman" w:hAnsi="Times New Roman"/>
          <w:b/>
          <w:sz w:val="18"/>
          <w:szCs w:val="18"/>
        </w:rPr>
        <w:t xml:space="preserve"> (OBR 9 in 9a)</w:t>
      </w:r>
      <w:r w:rsidRPr="003F7A0C">
        <w:rPr>
          <w:rFonts w:ascii="Times New Roman" w:hAnsi="Times New Roman"/>
          <w:b/>
          <w:sz w:val="18"/>
          <w:szCs w:val="18"/>
        </w:rPr>
        <w:t xml:space="preserve"> predloži na drugem obrazcu ali dokumentu, vendar pa morajo biti izkazani vsi podatki, ki so zahtevani v razpisni dokumentaciji</w:t>
      </w:r>
      <w:r>
        <w:rPr>
          <w:rFonts w:ascii="Times New Roman" w:hAnsi="Times New Roman"/>
          <w:b/>
          <w:sz w:val="18"/>
          <w:szCs w:val="18"/>
        </w:rPr>
        <w:t xml:space="preserve">, ter ne sme biti starejši od </w:t>
      </w:r>
      <w:r w:rsidRPr="00044238">
        <w:rPr>
          <w:rFonts w:ascii="Times New Roman" w:hAnsi="Times New Roman"/>
          <w:b/>
          <w:sz w:val="18"/>
          <w:szCs w:val="18"/>
        </w:rPr>
        <w:t>6 mesecev</w:t>
      </w:r>
      <w:r>
        <w:rPr>
          <w:rFonts w:ascii="Times New Roman" w:hAnsi="Times New Roman"/>
          <w:b/>
          <w:sz w:val="18"/>
          <w:szCs w:val="18"/>
        </w:rPr>
        <w:t xml:space="preserve"> šteto od roka za oddajo ponudbe</w:t>
      </w:r>
      <w:r w:rsidRPr="003F7A0C">
        <w:rPr>
          <w:rFonts w:ascii="Times New Roman" w:hAnsi="Times New Roman"/>
          <w:b/>
          <w:sz w:val="18"/>
          <w:szCs w:val="18"/>
        </w:rPr>
        <w:t>!!!</w:t>
      </w:r>
    </w:p>
    <w:p w:rsidR="00BA5778" w:rsidRPr="00BA5778" w:rsidRDefault="00BA5778" w:rsidP="001F3F94">
      <w:pPr>
        <w:spacing w:after="200"/>
        <w:rPr>
          <w:rFonts w:ascii="Times New Roman" w:hAnsi="Times New Roman"/>
          <w:b/>
          <w:color w:val="FF0000"/>
          <w:sz w:val="18"/>
          <w:szCs w:val="18"/>
        </w:rPr>
      </w:pPr>
      <w:r w:rsidRPr="00BA5778">
        <w:rPr>
          <w:rFonts w:ascii="Times New Roman" w:hAnsi="Times New Roman"/>
          <w:b/>
          <w:color w:val="FF0000"/>
          <w:sz w:val="18"/>
          <w:szCs w:val="18"/>
        </w:rPr>
        <w:t>Ponudnik lahko predloži tudi več kot dva referenčna posla.</w:t>
      </w:r>
    </w:p>
    <w:p w:rsidR="001F3F94" w:rsidRPr="001F3F94" w:rsidRDefault="001F3F94" w:rsidP="001F3F94">
      <w:pPr>
        <w:spacing w:after="200"/>
        <w:rPr>
          <w:rFonts w:ascii="Times New Roman" w:hAnsi="Times New Roman"/>
          <w:b/>
          <w:sz w:val="18"/>
          <w:szCs w:val="18"/>
        </w:rPr>
      </w:pPr>
      <w:r w:rsidRPr="001F3F94">
        <w:rPr>
          <w:rFonts w:ascii="Times New Roman" w:hAnsi="Times New Roman"/>
          <w:b/>
          <w:sz w:val="18"/>
          <w:szCs w:val="18"/>
        </w:rPr>
        <w:t>OPOMBA: K OBRAZCU REFERENCE JE POTREBNO PRILOŽ</w:t>
      </w:r>
      <w:r w:rsidR="00227978">
        <w:rPr>
          <w:rFonts w:ascii="Times New Roman" w:hAnsi="Times New Roman"/>
          <w:b/>
          <w:sz w:val="18"/>
          <w:szCs w:val="18"/>
        </w:rPr>
        <w:t>ITI ALI IZPOLNJENO IZJAVO (OBR-9</w:t>
      </w:r>
      <w:r w:rsidR="00CE506B">
        <w:rPr>
          <w:rFonts w:ascii="Times New Roman" w:hAnsi="Times New Roman"/>
          <w:b/>
          <w:sz w:val="18"/>
          <w:szCs w:val="18"/>
        </w:rPr>
        <w:t xml:space="preserve">a) ALI FOTOKOPIJO POGODBE </w:t>
      </w:r>
      <w:r w:rsidRPr="001F3F94">
        <w:rPr>
          <w:rFonts w:ascii="Times New Roman" w:hAnsi="Times New Roman"/>
          <w:b/>
          <w:sz w:val="18"/>
          <w:szCs w:val="18"/>
        </w:rPr>
        <w:t>O SKLENJENEM POSLU V ZADNJIH TREH LETIH, KI JE TRAJAL VSAJ 6 MESECEV!</w:t>
      </w:r>
    </w:p>
    <w:p w:rsidR="001F3F94" w:rsidRDefault="001F3F94" w:rsidP="001F3F94">
      <w:pPr>
        <w:spacing w:after="200"/>
        <w:rPr>
          <w:rFonts w:ascii="Times New Roman" w:hAnsi="Times New Roman"/>
          <w:b/>
          <w:sz w:val="18"/>
          <w:szCs w:val="18"/>
        </w:rPr>
      </w:pPr>
    </w:p>
    <w:p w:rsidR="001F3F94" w:rsidRDefault="001F3F94" w:rsidP="0022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53627F">
        <w:rPr>
          <w:noProof/>
        </w:rPr>
        <mc:AlternateContent>
          <mc:Choice Requires="wps">
            <w:drawing>
              <wp:anchor distT="0" distB="0" distL="114300" distR="114300" simplePos="0" relativeHeight="251659264" behindDoc="0" locked="0" layoutInCell="1" allowOverlap="1" wp14:anchorId="7640F9F7" wp14:editId="35C271AA">
                <wp:simplePos x="0" y="0"/>
                <wp:positionH relativeFrom="column">
                  <wp:posOffset>4872990</wp:posOffset>
                </wp:positionH>
                <wp:positionV relativeFrom="paragraph">
                  <wp:posOffset>43180</wp:posOffset>
                </wp:positionV>
                <wp:extent cx="857250" cy="257175"/>
                <wp:effectExtent l="57150" t="38100" r="76200" b="104775"/>
                <wp:wrapNone/>
                <wp:docPr id="34" name="Pravokotnik 2"/>
                <wp:cNvGraphicFramePr/>
                <a:graphic xmlns:a="http://schemas.openxmlformats.org/drawingml/2006/main">
                  <a:graphicData uri="http://schemas.microsoft.com/office/word/2010/wordprocessingShape">
                    <wps:wsp>
                      <wps:cNvSpPr/>
                      <wps:spPr>
                        <a:xfrm>
                          <a:off x="0" y="0"/>
                          <a:ext cx="85725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1F3F94">
                            <w:pPr>
                              <w:pStyle w:val="Navadensplet"/>
                              <w:spacing w:before="0" w:beforeAutospacing="0" w:after="0" w:afterAutospacing="0"/>
                              <w:jc w:val="right"/>
                            </w:pPr>
                            <w:r>
                              <w:rPr>
                                <w:b/>
                                <w:bCs/>
                              </w:rPr>
                              <w:t>OBR-9a</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0F9F7" id="Pravokotnik 2" o:spid="_x0000_s1034" style="position:absolute;left:0;text-align:left;margin-left:383.7pt;margin-top:3.4pt;width:67.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" fillcolor="#a1d1ff" strokecolor="#5d9acf">
                <v:fill color2="#e4f2ff" rotate="t" angle="180" colors="0 #a1d1ff;22938f #bddeff;1 #e4f2ff" focus="100%" type="gradient"/>
                <v:shadow on="t" color="black" opacity="24903f" origin=",.5" offset="0,.55556mm"/>
                <v:textbox>
                  <w:txbxContent>
                    <w:p w:rsidR="00E54F5A" w:rsidRDefault="00E54F5A" w:rsidP="001F3F94">
                      <w:pPr>
                        <w:pStyle w:val="Navadensplet"/>
                        <w:spacing w:before="0" w:beforeAutospacing="0" w:after="0" w:afterAutospacing="0"/>
                        <w:jc w:val="right"/>
                      </w:pPr>
                      <w:r>
                        <w:rPr>
                          <w:b/>
                          <w:bCs/>
                        </w:rPr>
                        <w:t>OBR-9a</w:t>
                      </w:r>
                    </w:p>
                  </w:txbxContent>
                </v:textbox>
              </v:rect>
            </w:pict>
          </mc:Fallback>
        </mc:AlternateContent>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Pr="00EC5AD4" w:rsidRDefault="00227978" w:rsidP="001F3F94">
      <w:pPr>
        <w:tabs>
          <w:tab w:val="left" w:pos="3030"/>
        </w:tabs>
        <w:spacing w:line="240" w:lineRule="auto"/>
        <w:jc w:val="left"/>
        <w:rPr>
          <w:rFonts w:ascii="Times New Roman" w:hAnsi="Times New Roman"/>
          <w:szCs w:val="24"/>
        </w:rPr>
      </w:pPr>
      <w:r>
        <w:rPr>
          <w:rFonts w:ascii="Times New Roman" w:eastAsia="Arial Unicode MS" w:hAnsi="Times New Roman"/>
          <w:b/>
          <w:noProof/>
          <w:color w:val="000000" w:themeColor="text1"/>
          <w:szCs w:val="22"/>
        </w:rPr>
        <mc:AlternateContent>
          <mc:Choice Requires="wps">
            <w:drawing>
              <wp:anchor distT="0" distB="0" distL="114300" distR="114300" simplePos="0" relativeHeight="251662336" behindDoc="1" locked="0" layoutInCell="1" allowOverlap="0" wp14:anchorId="46BDEE10" wp14:editId="7F62B7D2">
                <wp:simplePos x="0" y="0"/>
                <wp:positionH relativeFrom="column">
                  <wp:posOffset>2491105</wp:posOffset>
                </wp:positionH>
                <wp:positionV relativeFrom="paragraph">
                  <wp:posOffset>40005</wp:posOffset>
                </wp:positionV>
                <wp:extent cx="981075" cy="334800"/>
                <wp:effectExtent l="57150" t="38100" r="85725" b="103505"/>
                <wp:wrapNone/>
                <wp:docPr id="35" name="Pravokotnik 35"/>
                <wp:cNvGraphicFramePr/>
                <a:graphic xmlns:a="http://schemas.openxmlformats.org/drawingml/2006/main">
                  <a:graphicData uri="http://schemas.microsoft.com/office/word/2010/wordprocessingShape">
                    <wps:wsp>
                      <wps:cNvSpPr/>
                      <wps:spPr>
                        <a:xfrm>
                          <a:off x="0" y="0"/>
                          <a:ext cx="981075" cy="3348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227978" w:rsidRDefault="00E54F5A" w:rsidP="00227978">
                            <w:pPr>
                              <w:jc w:val="center"/>
                              <w:rPr>
                                <w:rFonts w:ascii="Times New Roman" w:hAnsi="Times New Roman"/>
                                <w:b/>
                              </w:rPr>
                            </w:pPr>
                            <w:r w:rsidRPr="00227978">
                              <w:rPr>
                                <w:rFonts w:ascii="Times New Roman" w:hAnsi="Times New Roman"/>
                                <w:b/>
                              </w:rPr>
                              <w:t>IZJAVA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DEE10" id="Pravokotnik 35" o:spid="_x0000_s1035" style="position:absolute;margin-left:196.15pt;margin-top:3.15pt;width:77.25pt;height:2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" o:allowoverlap="f" fillcolor="#a1d1ff" strokecolor="#5d9acf">
                <v:fill color2="#e4f2ff" rotate="t" angle="180" colors="0 #a1d1ff;22938f #bddeff;1 #e4f2ff" focus="100%" type="gradient"/>
                <v:shadow on="t" color="black" opacity="24903f" origin=",.5" offset="0,.55556mm"/>
                <v:textbox>
                  <w:txbxContent>
                    <w:p w:rsidR="00E54F5A" w:rsidRPr="00227978" w:rsidRDefault="00E54F5A" w:rsidP="00227978">
                      <w:pPr>
                        <w:jc w:val="center"/>
                        <w:rPr>
                          <w:rFonts w:ascii="Times New Roman" w:hAnsi="Times New Roman"/>
                          <w:b/>
                        </w:rPr>
                      </w:pPr>
                      <w:r w:rsidRPr="00227978">
                        <w:rPr>
                          <w:rFonts w:ascii="Times New Roman" w:hAnsi="Times New Roman"/>
                          <w:b/>
                        </w:rPr>
                        <w:t>IZJAVA</w:t>
                      </w:r>
                    </w:p>
                  </w:txbxContent>
                </v:textbox>
              </v:rect>
            </w:pict>
          </mc:Fallback>
        </mc:AlternateContent>
      </w:r>
    </w:p>
    <w:p w:rsidR="001F3F94" w:rsidRPr="00EC5AD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227978" w:rsidRPr="00227978" w:rsidRDefault="00227978" w:rsidP="00227978">
      <w:pPr>
        <w:spacing w:line="240" w:lineRule="auto"/>
        <w:rPr>
          <w:rFonts w:ascii="Times New Roman" w:hAnsi="Times New Roman"/>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Pr="00227978" w:rsidRDefault="00227978" w:rsidP="00227978">
      <w:pPr>
        <w:pBdr>
          <w:bottom w:val="single" w:sz="12" w:space="1" w:color="auto"/>
        </w:pBdr>
        <w:spacing w:line="240" w:lineRule="auto"/>
        <w:rPr>
          <w:rFonts w:ascii="Times New Roman" w:hAnsi="Times New Roman"/>
          <w:b/>
          <w:szCs w:val="22"/>
        </w:rPr>
      </w:pPr>
      <w:r w:rsidRPr="00227978">
        <w:rPr>
          <w:rFonts w:ascii="Times New Roman" w:hAnsi="Times New Roman"/>
          <w:b/>
          <w:szCs w:val="22"/>
        </w:rPr>
        <w:t>NAROČNIK</w:t>
      </w:r>
      <w:r>
        <w:rPr>
          <w:rFonts w:ascii="Times New Roman" w:hAnsi="Times New Roman"/>
          <w:b/>
          <w:szCs w:val="22"/>
        </w:rPr>
        <w:t>:</w:t>
      </w:r>
    </w:p>
    <w:p w:rsidR="00227978" w:rsidRPr="00227978" w:rsidRDefault="00227978" w:rsidP="00227978">
      <w:pPr>
        <w:pBdr>
          <w:bottom w:val="single" w:sz="12" w:space="1" w:color="auto"/>
        </w:pBdr>
        <w:spacing w:line="240" w:lineRule="auto"/>
        <w:rPr>
          <w:rFonts w:ascii="Times New Roman" w:hAnsi="Times New Roman"/>
          <w:szCs w:val="22"/>
        </w:rPr>
      </w:pPr>
    </w:p>
    <w:p w:rsidR="00227978" w:rsidRPr="00227978" w:rsidRDefault="00227978" w:rsidP="00227978">
      <w:pPr>
        <w:spacing w:line="240" w:lineRule="auto"/>
        <w:rPr>
          <w:rFonts w:ascii="Times New Roman" w:hAnsi="Times New Roman"/>
          <w:szCs w:val="22"/>
        </w:rPr>
      </w:pPr>
    </w:p>
    <w:p w:rsidR="00227978" w:rsidRPr="00517BF9" w:rsidRDefault="00227978" w:rsidP="00227978">
      <w:pPr>
        <w:spacing w:line="240" w:lineRule="auto"/>
        <w:rPr>
          <w:rFonts w:ascii="Times New Roman" w:hAnsi="Times New Roman"/>
          <w:szCs w:val="22"/>
        </w:rPr>
      </w:pPr>
      <w:r w:rsidRPr="00227978">
        <w:rPr>
          <w:rFonts w:ascii="Times New Roman" w:hAnsi="Times New Roman"/>
          <w:szCs w:val="22"/>
        </w:rPr>
        <w:t>Potrjujemo, da (je) podjetje ________________________________________ pri nas opravlja(</w:t>
      </w:r>
      <w:proofErr w:type="spellStart"/>
      <w:r w:rsidRPr="00227978">
        <w:rPr>
          <w:rFonts w:ascii="Times New Roman" w:hAnsi="Times New Roman"/>
          <w:szCs w:val="22"/>
        </w:rPr>
        <w:t>lo</w:t>
      </w:r>
      <w:proofErr w:type="spellEnd"/>
      <w:r w:rsidRPr="00227978">
        <w:rPr>
          <w:rFonts w:ascii="Times New Roman" w:hAnsi="Times New Roman"/>
          <w:szCs w:val="22"/>
        </w:rPr>
        <w:t>) storitev čiščenja prostorov v obdobju od ___</w:t>
      </w:r>
      <w:r w:rsidR="00517BF9">
        <w:rPr>
          <w:rFonts w:ascii="Times New Roman" w:hAnsi="Times New Roman"/>
          <w:szCs w:val="22"/>
        </w:rPr>
        <w:t xml:space="preserve">__________ do _________________ v višini </w:t>
      </w:r>
      <w:r w:rsidR="00517BF9" w:rsidRPr="00517BF9">
        <w:rPr>
          <w:rFonts w:ascii="Times New Roman" w:hAnsi="Times New Roman"/>
          <w:szCs w:val="22"/>
        </w:rPr>
        <w:t>_________________</w:t>
      </w:r>
      <w:r w:rsidR="00517BF9">
        <w:rPr>
          <w:rFonts w:ascii="Times New Roman" w:hAnsi="Times New Roman"/>
          <w:szCs w:val="22"/>
        </w:rPr>
        <w:t xml:space="preserve"> EUR z DDV in kvadraturi čiščenja </w:t>
      </w:r>
      <w:r w:rsidR="00517BF9" w:rsidRPr="00517BF9">
        <w:rPr>
          <w:rFonts w:ascii="Times New Roman" w:hAnsi="Times New Roman"/>
          <w:szCs w:val="22"/>
        </w:rPr>
        <w:t>_____________</w:t>
      </w:r>
      <w:r w:rsidR="00517BF9">
        <w:rPr>
          <w:rFonts w:ascii="Times New Roman" w:hAnsi="Times New Roman"/>
          <w:szCs w:val="22"/>
        </w:rPr>
        <w:t xml:space="preserve"> m</w:t>
      </w:r>
      <w:r w:rsidR="00517BF9">
        <w:rPr>
          <w:rFonts w:ascii="Times New Roman" w:hAnsi="Times New Roman"/>
          <w:szCs w:val="22"/>
          <w:vertAlign w:val="superscript"/>
        </w:rPr>
        <w:t>2</w:t>
      </w:r>
      <w:r w:rsidR="00517BF9">
        <w:rPr>
          <w:rFonts w:ascii="Times New Roman" w:hAnsi="Times New Roman"/>
          <w:szCs w:val="22"/>
        </w:rPr>
        <w:t>.</w:t>
      </w:r>
    </w:p>
    <w:p w:rsidR="00227978" w:rsidRPr="00227978" w:rsidRDefault="00227978" w:rsidP="00227978">
      <w:pPr>
        <w:spacing w:line="240" w:lineRule="auto"/>
        <w:rPr>
          <w:rFonts w:ascii="Times New Roman" w:hAnsi="Times New Roman"/>
          <w:szCs w:val="22"/>
        </w:rPr>
      </w:pPr>
    </w:p>
    <w:p w:rsidR="00227978" w:rsidRPr="00227978" w:rsidRDefault="00227978" w:rsidP="00227978">
      <w:pPr>
        <w:spacing w:line="240" w:lineRule="auto"/>
        <w:rPr>
          <w:rFonts w:ascii="Times New Roman" w:hAnsi="Times New Roman"/>
          <w:szCs w:val="22"/>
        </w:rPr>
      </w:pPr>
      <w:r w:rsidRPr="00227978">
        <w:rPr>
          <w:rFonts w:ascii="Times New Roman" w:hAnsi="Times New Roman"/>
          <w:szCs w:val="22"/>
        </w:rPr>
        <w:t>V času izvajanja storitve po sklenjeni pogodbi podjetju______________________________________ ni bila prekinjena pogodba zaradi krivdnih razlogov na strani izvajalca.</w:t>
      </w:r>
    </w:p>
    <w:p w:rsidR="00227978" w:rsidRPr="00227978" w:rsidRDefault="00227978" w:rsidP="00227978">
      <w:pPr>
        <w:spacing w:line="240" w:lineRule="auto"/>
        <w:rPr>
          <w:rFonts w:ascii="Times New Roman" w:hAnsi="Times New Roman"/>
          <w:szCs w:val="22"/>
        </w:rPr>
      </w:pPr>
    </w:p>
    <w:p w:rsidR="00227978" w:rsidRDefault="00227978" w:rsidP="00227978">
      <w:pPr>
        <w:spacing w:line="240" w:lineRule="auto"/>
        <w:rPr>
          <w:rFonts w:ascii="Times New Roman" w:hAnsi="Times New Roman"/>
          <w:szCs w:val="22"/>
        </w:rPr>
      </w:pPr>
    </w:p>
    <w:p w:rsidR="00227978" w:rsidRPr="00227978" w:rsidRDefault="00227978" w:rsidP="00227978">
      <w:pPr>
        <w:spacing w:line="240" w:lineRule="auto"/>
        <w:rPr>
          <w:rFonts w:ascii="Times New Roman" w:hAnsi="Times New Roman"/>
          <w:szCs w:val="22"/>
        </w:rPr>
      </w:pPr>
      <w:r w:rsidRPr="00227978">
        <w:rPr>
          <w:rFonts w:ascii="Times New Roman" w:hAnsi="Times New Roman"/>
          <w:szCs w:val="22"/>
        </w:rPr>
        <w:t>Kontaktna oseba:___________________________________, tel. št.:__________________________</w:t>
      </w:r>
      <w:r w:rsidR="00517BF9">
        <w:rPr>
          <w:rFonts w:ascii="Times New Roman" w:hAnsi="Times New Roman"/>
          <w:szCs w:val="22"/>
        </w:rPr>
        <w:t xml:space="preserve"> in e-naslov potrjevalca reference: </w:t>
      </w:r>
      <w:r w:rsidR="00517BF9" w:rsidRPr="00517BF9">
        <w:rPr>
          <w:rFonts w:ascii="Times New Roman" w:hAnsi="Times New Roman"/>
          <w:szCs w:val="22"/>
        </w:rPr>
        <w:t>__________________________</w:t>
      </w:r>
      <w:r w:rsidR="00517BF9">
        <w:rPr>
          <w:rFonts w:ascii="Times New Roman" w:hAnsi="Times New Roman"/>
          <w:szCs w:val="22"/>
        </w:rPr>
        <w:t>.</w:t>
      </w:r>
    </w:p>
    <w:p w:rsidR="00227978" w:rsidRPr="00227978" w:rsidRDefault="00227978" w:rsidP="00227978">
      <w:pPr>
        <w:spacing w:line="240" w:lineRule="auto"/>
        <w:rPr>
          <w:rFonts w:ascii="Times New Roman" w:hAnsi="Times New Roman"/>
          <w:szCs w:val="22"/>
        </w:rPr>
      </w:pPr>
    </w:p>
    <w:p w:rsidR="00227978" w:rsidRPr="0068339B" w:rsidRDefault="00227978"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r w:rsidRPr="0068339B">
        <w:rPr>
          <w:rFonts w:ascii="Times New Roman" w:hAnsi="Times New Roman"/>
          <w:szCs w:val="24"/>
        </w:rPr>
        <w:t>Datum:__________________                      Žig in podpis potrjevalca reference:__________________</w:t>
      </w:r>
    </w:p>
    <w:p w:rsidR="001F3F94" w:rsidRDefault="001F3F94" w:rsidP="001F3F94">
      <w:pPr>
        <w:pBdr>
          <w:bottom w:val="single" w:sz="4" w:space="1" w:color="auto"/>
        </w:pBdr>
        <w:spacing w:line="240" w:lineRule="auto"/>
        <w:rPr>
          <w:rFonts w:cs="Calibri"/>
          <w:b/>
          <w:bCs/>
          <w:sz w:val="18"/>
        </w:rPr>
      </w:pPr>
    </w:p>
    <w:p w:rsidR="001F3F94" w:rsidRDefault="001F3F94"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Pr="0068339B" w:rsidRDefault="00227978" w:rsidP="001F3F94">
      <w:pPr>
        <w:pBdr>
          <w:bottom w:val="single" w:sz="4" w:space="1" w:color="auto"/>
        </w:pBdr>
        <w:spacing w:line="240" w:lineRule="auto"/>
        <w:rPr>
          <w:rFonts w:cs="Calibri"/>
          <w:b/>
          <w:bCs/>
          <w:sz w:val="18"/>
        </w:rPr>
      </w:pPr>
    </w:p>
    <w:p w:rsidR="001F3F94" w:rsidRPr="0068339B" w:rsidRDefault="001F3F94" w:rsidP="001F3F94">
      <w:pPr>
        <w:spacing w:line="240" w:lineRule="auto"/>
        <w:rPr>
          <w:rFonts w:ascii="Times New Roman" w:hAnsi="Times New Roman"/>
          <w:szCs w:val="24"/>
        </w:rPr>
      </w:pPr>
      <w:r w:rsidRPr="0068339B">
        <w:rPr>
          <w:rFonts w:ascii="Times New Roman" w:hAnsi="Times New Roman"/>
          <w:b/>
          <w:sz w:val="18"/>
          <w:szCs w:val="18"/>
        </w:rPr>
        <w:t>Navodilo:</w:t>
      </w:r>
      <w:r w:rsidRPr="0068339B">
        <w:rPr>
          <w:rFonts w:ascii="Times New Roman" w:hAnsi="Times New Roman"/>
          <w:szCs w:val="24"/>
        </w:rPr>
        <w:t xml:space="preserve"> </w:t>
      </w:r>
    </w:p>
    <w:p w:rsidR="001F3F94" w:rsidRPr="002E36A0" w:rsidRDefault="001F3F94" w:rsidP="007D51BF">
      <w:pPr>
        <w:numPr>
          <w:ilvl w:val="0"/>
          <w:numId w:val="27"/>
        </w:numPr>
        <w:spacing w:line="240" w:lineRule="auto"/>
        <w:rPr>
          <w:rFonts w:ascii="Times New Roman" w:hAnsi="Times New Roman"/>
          <w:szCs w:val="24"/>
        </w:rPr>
      </w:pPr>
      <w:r w:rsidRPr="0068339B">
        <w:rPr>
          <w:rFonts w:ascii="Times New Roman" w:hAnsi="Times New Roman"/>
          <w:sz w:val="18"/>
          <w:szCs w:val="18"/>
        </w:rPr>
        <w:t>Ponudnik v informacijskem sistemu e-JN pod rubriko Dokumenti v razdelek »Druge priloge« naloži izpolnjeno, datirano, žigosano, podpisano in skenirano izjavo</w:t>
      </w:r>
      <w:r w:rsidR="00227978">
        <w:rPr>
          <w:rFonts w:ascii="Times New Roman" w:hAnsi="Times New Roman"/>
          <w:sz w:val="18"/>
          <w:szCs w:val="18"/>
        </w:rPr>
        <w:t xml:space="preserve"> (obrazec 9</w:t>
      </w:r>
      <w:r>
        <w:rPr>
          <w:rFonts w:ascii="Times New Roman" w:hAnsi="Times New Roman"/>
          <w:sz w:val="18"/>
          <w:szCs w:val="18"/>
        </w:rPr>
        <w:t>a)</w:t>
      </w:r>
      <w:r w:rsidRPr="0068339B">
        <w:rPr>
          <w:rFonts w:ascii="Times New Roman" w:hAnsi="Times New Roman"/>
          <w:sz w:val="18"/>
          <w:szCs w:val="18"/>
        </w:rPr>
        <w:t xml:space="preserve"> v pdf. obliki.</w:t>
      </w:r>
    </w:p>
    <w:p w:rsidR="001F3F94" w:rsidRDefault="001F3F94" w:rsidP="001F3F94">
      <w:pPr>
        <w:spacing w:line="240" w:lineRule="auto"/>
        <w:rPr>
          <w:rFonts w:ascii="Times New Roman" w:hAnsi="Times New Roman"/>
          <w:sz w:val="18"/>
          <w:szCs w:val="18"/>
        </w:rPr>
      </w:pPr>
    </w:p>
    <w:p w:rsidR="00067A95" w:rsidRDefault="00067A95" w:rsidP="00067A95">
      <w:pPr>
        <w:spacing w:line="240" w:lineRule="auto"/>
        <w:jc w:val="left"/>
        <w:rPr>
          <w:rFonts w:ascii="Times New Roman" w:hAnsi="Times New Roman"/>
          <w:b/>
          <w:szCs w:val="22"/>
        </w:rPr>
      </w:pPr>
    </w:p>
    <w:p w:rsidR="00067A95" w:rsidRDefault="00067A95" w:rsidP="00067A95">
      <w:pPr>
        <w:spacing w:line="240" w:lineRule="auto"/>
        <w:jc w:val="left"/>
        <w:rPr>
          <w:rFonts w:ascii="Times New Roman" w:hAnsi="Times New Roman"/>
          <w:b/>
          <w:szCs w:val="22"/>
        </w:rPr>
      </w:pPr>
    </w:p>
    <w:p w:rsidR="00382C60" w:rsidRPr="00227978" w:rsidRDefault="00693C09" w:rsidP="00227978">
      <w:pPr>
        <w:spacing w:after="200"/>
        <w:jc w:val="left"/>
        <w:rPr>
          <w:rFonts w:ascii="Times New Roman" w:hAnsi="Times New Roman"/>
          <w:szCs w:val="22"/>
          <w:lang w:eastAsia="en-US"/>
        </w:rPr>
      </w:pPr>
      <w:r>
        <w:rPr>
          <w:rFonts w:ascii="Times New Roman" w:hAnsi="Times New Roman"/>
          <w:szCs w:val="22"/>
          <w:lang w:eastAsia="en-US"/>
        </w:rPr>
        <w:br w:type="page"/>
      </w:r>
    </w:p>
    <w:p w:rsidR="00650EF7" w:rsidRDefault="00650EF7" w:rsidP="00650EF7">
      <w:r>
        <w:rPr>
          <w:rFonts w:ascii="Times New Roman" w:hAnsi="Times New Roman"/>
          <w:b/>
          <w:noProof/>
          <w:sz w:val="24"/>
          <w:szCs w:val="24"/>
        </w:rPr>
        <w:lastRenderedPageBreak/>
        <mc:AlternateContent>
          <mc:Choice Requires="wps">
            <w:drawing>
              <wp:anchor distT="0" distB="0" distL="114300" distR="114300" simplePos="0" relativeHeight="251649024" behindDoc="1" locked="0" layoutInCell="1" allowOverlap="1" wp14:anchorId="02BE7454" wp14:editId="5F816E8D">
                <wp:simplePos x="0" y="0"/>
                <wp:positionH relativeFrom="column">
                  <wp:posOffset>5034280</wp:posOffset>
                </wp:positionH>
                <wp:positionV relativeFrom="paragraph">
                  <wp:posOffset>33655</wp:posOffset>
                </wp:positionV>
                <wp:extent cx="734695" cy="247650"/>
                <wp:effectExtent l="57150" t="38100" r="84455" b="95250"/>
                <wp:wrapNone/>
                <wp:docPr id="18" name="Pravokotnik 18"/>
                <wp:cNvGraphicFramePr/>
                <a:graphic xmlns:a="http://schemas.openxmlformats.org/drawingml/2006/main">
                  <a:graphicData uri="http://schemas.microsoft.com/office/word/2010/wordprocessingShape">
                    <wps:wsp>
                      <wps:cNvSpPr/>
                      <wps:spPr>
                        <a:xfrm>
                          <a:off x="0" y="0"/>
                          <a:ext cx="73469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E32D15" w:rsidRDefault="00E54F5A" w:rsidP="00650EF7">
                            <w:pPr>
                              <w:jc w:val="center"/>
                              <w:rPr>
                                <w:rFonts w:ascii="Times New Roman" w:hAnsi="Times New Roman"/>
                                <w:b/>
                                <w:sz w:val="24"/>
                                <w:szCs w:val="24"/>
                              </w:rPr>
                            </w:pPr>
                            <w:r>
                              <w:rPr>
                                <w:rFonts w:ascii="Times New Roman" w:hAnsi="Times New Roman"/>
                                <w:b/>
                                <w:sz w:val="24"/>
                                <w:szCs w:val="24"/>
                              </w:rPr>
                              <w:t>OBR-10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BE7454" id="Pravokotnik 18" o:spid="_x0000_s1036" style="position:absolute;left:0;text-align:left;margin-left:396.4pt;margin-top:2.65pt;width:57.85pt;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" fillcolor="#a1d1ff" strokecolor="#5d9acf">
                <v:fill color2="#e4f2ff" rotate="t" angle="180" colors="0 #a1d1ff;22938f #bddeff;1 #e4f2ff" focus="100%" type="gradient"/>
                <v:shadow on="t" color="black" opacity="24903f" origin=",.5" offset="0,.55556mm"/>
                <v:textbox>
                  <w:txbxContent>
                    <w:p w:rsidR="00E54F5A" w:rsidRPr="00E32D15" w:rsidRDefault="00E54F5A" w:rsidP="00650EF7">
                      <w:pPr>
                        <w:jc w:val="center"/>
                        <w:rPr>
                          <w:rFonts w:ascii="Times New Roman" w:hAnsi="Times New Roman"/>
                          <w:b/>
                          <w:sz w:val="24"/>
                          <w:szCs w:val="24"/>
                        </w:rPr>
                      </w:pPr>
                      <w:r>
                        <w:rPr>
                          <w:rFonts w:ascii="Times New Roman" w:hAnsi="Times New Roman"/>
                          <w:b/>
                          <w:sz w:val="24"/>
                          <w:szCs w:val="24"/>
                        </w:rPr>
                        <w:t>OBR-10</w:t>
                      </w:r>
                    </w:p>
                  </w:txbxContent>
                </v:textbox>
              </v:rect>
            </w:pict>
          </mc:Fallback>
        </mc:AlternateContent>
      </w:r>
    </w:p>
    <w:p w:rsidR="00650EF7" w:rsidRPr="00B850DB" w:rsidRDefault="00650EF7" w:rsidP="00650EF7">
      <w:pPr>
        <w:jc w:val="cente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Ponudnik:_________________________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szCs w:val="22"/>
        </w:rPr>
      </w:pPr>
    </w:p>
    <w:p w:rsidR="00650EF7" w:rsidRPr="00650EF7" w:rsidRDefault="0068339B" w:rsidP="00650EF7">
      <w:pPr>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52096" behindDoc="1" locked="0" layoutInCell="1" allowOverlap="1" wp14:anchorId="037B09FB" wp14:editId="223AA073">
                <wp:simplePos x="0" y="0"/>
                <wp:positionH relativeFrom="column">
                  <wp:posOffset>833755</wp:posOffset>
                </wp:positionH>
                <wp:positionV relativeFrom="paragraph">
                  <wp:posOffset>114300</wp:posOffset>
                </wp:positionV>
                <wp:extent cx="4068000" cy="313200"/>
                <wp:effectExtent l="57150" t="38100" r="85090" b="86995"/>
                <wp:wrapNone/>
                <wp:docPr id="19" name="Pravokotnik 19"/>
                <wp:cNvGraphicFramePr/>
                <a:graphic xmlns:a="http://schemas.openxmlformats.org/drawingml/2006/main">
                  <a:graphicData uri="http://schemas.microsoft.com/office/word/2010/wordprocessingShape">
                    <wps:wsp>
                      <wps:cNvSpPr/>
                      <wps:spPr>
                        <a:xfrm>
                          <a:off x="0" y="0"/>
                          <a:ext cx="4068000" cy="3132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5EC05E" id="Pravokotnik 19" o:spid="_x0000_s1026" style="position:absolute;margin-left:65.65pt;margin-top:9pt;width:320.3pt;height:24.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650EF7" w:rsidRPr="00650EF7">
        <w:rPr>
          <w:rFonts w:ascii="Times New Roman" w:hAnsi="Times New Roman"/>
          <w:szCs w:val="22"/>
        </w:rPr>
        <w:t xml:space="preserve">           </w:t>
      </w:r>
    </w:p>
    <w:p w:rsidR="00650EF7" w:rsidRPr="00650EF7" w:rsidRDefault="00650EF7" w:rsidP="00650EF7">
      <w:pPr>
        <w:spacing w:after="200"/>
        <w:jc w:val="center"/>
        <w:rPr>
          <w:rFonts w:ascii="Times New Roman" w:eastAsia="Calibri" w:hAnsi="Times New Roman"/>
          <w:szCs w:val="22"/>
        </w:rPr>
      </w:pPr>
      <w:r w:rsidRPr="00650EF7">
        <w:rPr>
          <w:rFonts w:ascii="Times New Roman" w:hAnsi="Times New Roman"/>
          <w:b/>
          <w:szCs w:val="22"/>
        </w:rPr>
        <w:t>IZJAVA O SOGLASJU ZA ODPRAVO RAČUNSKIH NAPAK</w:t>
      </w:r>
    </w:p>
    <w:p w:rsidR="00650EF7" w:rsidRPr="00650EF7" w:rsidRDefault="00650EF7" w:rsidP="00650EF7">
      <w:pPr>
        <w:autoSpaceDE w:val="0"/>
        <w:autoSpaceDN w:val="0"/>
        <w:adjustRightInd w:val="0"/>
        <w:rPr>
          <w:rFonts w:ascii="Times New Roman" w:hAnsi="Times New Roman"/>
          <w:color w:val="000000"/>
          <w:szCs w:val="22"/>
        </w:rPr>
      </w:pPr>
    </w:p>
    <w:p w:rsidR="00650EF7" w:rsidRDefault="00650EF7" w:rsidP="00650EF7">
      <w:pPr>
        <w:spacing w:line="240" w:lineRule="auto"/>
        <w:rPr>
          <w:rFonts w:ascii="Times New Roman" w:eastAsia="Calibri" w:hAnsi="Times New Roman"/>
          <w:b/>
          <w:iCs/>
          <w:szCs w:val="22"/>
          <w:lang w:eastAsia="en-US"/>
        </w:rPr>
      </w:pPr>
    </w:p>
    <w:p w:rsidR="00650EF7" w:rsidRPr="00650EF7" w:rsidRDefault="00650EF7" w:rsidP="00650EF7">
      <w:pPr>
        <w:spacing w:line="240" w:lineRule="auto"/>
        <w:rPr>
          <w:rFonts w:ascii="Times New Roman" w:eastAsia="Calibri" w:hAnsi="Times New Roman"/>
          <w:b/>
          <w:iCs/>
          <w:szCs w:val="22"/>
          <w:lang w:eastAsia="en-US"/>
        </w:rPr>
      </w:pPr>
      <w:r w:rsidRPr="00650EF7">
        <w:rPr>
          <w:rFonts w:ascii="Times New Roman" w:eastAsia="Calibri" w:hAnsi="Times New Roman"/>
          <w:b/>
          <w:iCs/>
          <w:szCs w:val="22"/>
          <w:lang w:eastAsia="en-US"/>
        </w:rPr>
        <w:t>Soglašamo, da naročnik v skladu</w:t>
      </w:r>
      <w:r w:rsidR="000655D7">
        <w:rPr>
          <w:rFonts w:ascii="Times New Roman" w:eastAsia="Calibri" w:hAnsi="Times New Roman"/>
          <w:b/>
          <w:iCs/>
          <w:szCs w:val="22"/>
          <w:lang w:eastAsia="en-US"/>
        </w:rPr>
        <w:t xml:space="preserve"> s 7. odstavkom 89. člena ZJN-3</w:t>
      </w:r>
      <w:r w:rsidRPr="00650EF7">
        <w:rPr>
          <w:rFonts w:ascii="Times New Roman" w:eastAsia="Calibri" w:hAnsi="Times New Roman"/>
          <w:b/>
          <w:iCs/>
          <w:szCs w:val="22"/>
          <w:lang w:eastAsia="en-US"/>
        </w:rPr>
        <w:t>:</w:t>
      </w:r>
    </w:p>
    <w:p w:rsidR="00650EF7" w:rsidRDefault="00650EF7" w:rsidP="007D51BF">
      <w:pPr>
        <w:pStyle w:val="Odstavekseznama"/>
        <w:numPr>
          <w:ilvl w:val="0"/>
          <w:numId w:val="35"/>
        </w:numPr>
        <w:spacing w:line="240" w:lineRule="auto"/>
        <w:rPr>
          <w:rFonts w:ascii="Times New Roman" w:eastAsia="Calibri" w:hAnsi="Times New Roman"/>
          <w:iCs/>
          <w:lang w:eastAsia="en-US"/>
        </w:rPr>
      </w:pPr>
      <w:r w:rsidRPr="00650EF7">
        <w:rPr>
          <w:rFonts w:ascii="Times New Roman" w:eastAsia="Calibri" w:hAnsi="Times New Roman"/>
          <w:iCs/>
          <w:lang w:eastAsia="en-US"/>
        </w:rPr>
        <w:t>popravi računske napake, ki jih odkrije pri pregledu in ocenjevanju ponudbe, pri tem se količina in cena na enoto brez DDV ne smeta spreminjati;</w:t>
      </w:r>
    </w:p>
    <w:p w:rsidR="00650EF7" w:rsidRDefault="00650EF7" w:rsidP="007D51BF">
      <w:pPr>
        <w:pStyle w:val="Odstavekseznama"/>
        <w:numPr>
          <w:ilvl w:val="0"/>
          <w:numId w:val="35"/>
        </w:numPr>
        <w:spacing w:line="240" w:lineRule="auto"/>
        <w:rPr>
          <w:rFonts w:ascii="Times New Roman" w:eastAsia="Calibri" w:hAnsi="Times New Roman"/>
          <w:iCs/>
          <w:lang w:eastAsia="en-US"/>
        </w:rPr>
      </w:pPr>
      <w:r w:rsidRPr="00650EF7">
        <w:rPr>
          <w:rFonts w:ascii="Times New Roman" w:eastAsia="Calibri" w:hAnsi="Times New Roman"/>
          <w:iCs/>
          <w:lang w:eastAsia="en-U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650EF7" w:rsidRPr="00650EF7" w:rsidRDefault="00650EF7" w:rsidP="007D51BF">
      <w:pPr>
        <w:pStyle w:val="Odstavekseznama"/>
        <w:numPr>
          <w:ilvl w:val="0"/>
          <w:numId w:val="35"/>
        </w:numPr>
        <w:spacing w:line="240" w:lineRule="auto"/>
        <w:rPr>
          <w:rFonts w:ascii="Times New Roman" w:eastAsia="Calibri" w:hAnsi="Times New Roman"/>
          <w:iCs/>
          <w:lang w:eastAsia="en-US"/>
        </w:rPr>
      </w:pPr>
      <w:r w:rsidRPr="00650EF7">
        <w:rPr>
          <w:rFonts w:ascii="Times New Roman" w:eastAsia="Calibri" w:hAnsi="Times New Roman"/>
          <w:iCs/>
          <w:lang w:eastAsia="en-US"/>
        </w:rPr>
        <w:t xml:space="preserve">popravi napačno zapisano stopnjo DDV v pravilno.  </w:t>
      </w: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hAnsi="Times New Roman"/>
          <w:szCs w:val="22"/>
        </w:rPr>
      </w:pPr>
      <w:r w:rsidRPr="00650EF7">
        <w:rPr>
          <w:rFonts w:ascii="Times New Roman" w:hAnsi="Times New Roman"/>
          <w:szCs w:val="22"/>
        </w:rPr>
        <w:t xml:space="preserve">Datum:__________________       </w:t>
      </w:r>
      <w:r w:rsidR="0036018C">
        <w:rPr>
          <w:rFonts w:ascii="Times New Roman" w:hAnsi="Times New Roman"/>
          <w:szCs w:val="22"/>
        </w:rPr>
        <w:t xml:space="preserve">                             </w:t>
      </w:r>
      <w:r w:rsidRPr="00650EF7">
        <w:rPr>
          <w:rFonts w:ascii="Times New Roman" w:hAnsi="Times New Roman"/>
          <w:szCs w:val="22"/>
        </w:rPr>
        <w:t>Žig in podpis ponudnika:</w:t>
      </w:r>
      <w:r w:rsidR="0036018C" w:rsidRPr="0036018C">
        <w:rPr>
          <w:rFonts w:ascii="Times New Roman" w:hAnsi="Times New Roman"/>
          <w:sz w:val="21"/>
          <w:szCs w:val="21"/>
        </w:rPr>
        <w:t xml:space="preserve"> </w:t>
      </w:r>
      <w:r w:rsidR="0036018C" w:rsidRPr="0036018C">
        <w:rPr>
          <w:rFonts w:ascii="Times New Roman" w:hAnsi="Times New Roman"/>
          <w:szCs w:val="22"/>
        </w:rPr>
        <w:t>___________________</w:t>
      </w: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Pr="00F371F5" w:rsidRDefault="00650EF7" w:rsidP="00650EF7">
      <w:pPr>
        <w:pBdr>
          <w:bottom w:val="single" w:sz="4" w:space="1" w:color="auto"/>
        </w:pBdr>
        <w:spacing w:line="240" w:lineRule="auto"/>
        <w:rPr>
          <w:rFonts w:cs="Calibri"/>
          <w:b/>
          <w:bCs/>
          <w:sz w:val="18"/>
        </w:rPr>
      </w:pPr>
    </w:p>
    <w:p w:rsidR="00650EF7" w:rsidRPr="00F371F5" w:rsidRDefault="00650EF7" w:rsidP="00650EF7">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B75F3E" w:rsidRPr="00650EF7" w:rsidRDefault="00650EF7"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9955E1">
        <w:rPr>
          <w:rFonts w:ascii="Times New Roman" w:hAnsi="Times New Roman"/>
          <w:sz w:val="18"/>
          <w:szCs w:val="18"/>
        </w:rPr>
        <w:t>obrazec št. 10</w:t>
      </w:r>
      <w:r>
        <w:rPr>
          <w:rFonts w:ascii="Times New Roman" w:hAnsi="Times New Roman"/>
          <w:sz w:val="18"/>
          <w:szCs w:val="18"/>
        </w:rPr>
        <w:t xml:space="preserve"> </w:t>
      </w:r>
      <w:r w:rsidRPr="00F371F5">
        <w:rPr>
          <w:rFonts w:ascii="Times New Roman" w:hAnsi="Times New Roman"/>
          <w:sz w:val="18"/>
          <w:szCs w:val="18"/>
        </w:rPr>
        <w:t>v pdf. obliki.</w:t>
      </w:r>
    </w:p>
    <w:p w:rsidR="00A63675" w:rsidRDefault="00E90334" w:rsidP="00085C99">
      <w:pPr>
        <w:spacing w:after="200"/>
        <w:jc w:val="left"/>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br w:type="page"/>
      </w:r>
    </w:p>
    <w:p w:rsidR="0097252C" w:rsidRDefault="008E709C"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18"/>
          <w:szCs w:val="18"/>
        </w:rPr>
      </w:pPr>
      <w:r w:rsidRPr="008E709C">
        <w:rPr>
          <w:noProof/>
        </w:rPr>
        <w:lastRenderedPageBreak/>
        <mc:AlternateContent>
          <mc:Choice Requires="wps">
            <w:drawing>
              <wp:anchor distT="0" distB="0" distL="114300" distR="114300" simplePos="0" relativeHeight="251633664" behindDoc="0" locked="0" layoutInCell="1" allowOverlap="1" wp14:anchorId="6151FF8E" wp14:editId="21C5DFA0">
                <wp:simplePos x="0" y="0"/>
                <wp:positionH relativeFrom="column">
                  <wp:posOffset>5120004</wp:posOffset>
                </wp:positionH>
                <wp:positionV relativeFrom="paragraph">
                  <wp:posOffset>43180</wp:posOffset>
                </wp:positionV>
                <wp:extent cx="752475" cy="247650"/>
                <wp:effectExtent l="57150" t="38100" r="85725" b="95250"/>
                <wp:wrapNone/>
                <wp:docPr id="17"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8E709C">
                            <w:pPr>
                              <w:pStyle w:val="Navadensplet"/>
                              <w:spacing w:before="0" w:beforeAutospacing="0" w:after="0" w:afterAutospacing="0"/>
                              <w:jc w:val="center"/>
                            </w:pPr>
                            <w:r>
                              <w:rPr>
                                <w:b/>
                                <w:bCs/>
                              </w:rPr>
                              <w:t>OBR-11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1FF8E" id="_x0000_s1037" style="position:absolute;left:0;text-align:left;margin-left:403.15pt;margin-top:3.4pt;width:59.25pt;height:1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" fillcolor="#a1d1ff" strokecolor="#5d9acf">
                <v:fill color2="#e4f2ff" rotate="t" angle="180" colors="0 #a1d1ff;22938f #bddeff;1 #e4f2ff" focus="100%" type="gradient"/>
                <v:shadow on="t" color="black" opacity="24903f" origin=",.5" offset="0,.55556mm"/>
                <v:textbox>
                  <w:txbxContent>
                    <w:p w:rsidR="00E54F5A" w:rsidRDefault="00E54F5A" w:rsidP="008E709C">
                      <w:pPr>
                        <w:pStyle w:val="Navadensplet"/>
                        <w:spacing w:before="0" w:beforeAutospacing="0" w:after="0" w:afterAutospacing="0"/>
                        <w:jc w:val="center"/>
                      </w:pPr>
                      <w:r>
                        <w:rPr>
                          <w:b/>
                          <w:bCs/>
                        </w:rPr>
                        <w:t>OBR-11</w:t>
                      </w:r>
                    </w:p>
                  </w:txbxContent>
                </v:textbox>
              </v:rect>
            </w:pict>
          </mc:Fallback>
        </mc:AlternateContent>
      </w: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3360" behindDoc="1" locked="0" layoutInCell="1" allowOverlap="1" wp14:anchorId="14A7E4ED" wp14:editId="08061E9C">
                <wp:simplePos x="0" y="0"/>
                <wp:positionH relativeFrom="column">
                  <wp:posOffset>1567180</wp:posOffset>
                </wp:positionH>
                <wp:positionV relativeFrom="paragraph">
                  <wp:posOffset>45720</wp:posOffset>
                </wp:positionV>
                <wp:extent cx="2541600" cy="257175"/>
                <wp:effectExtent l="57150" t="38100" r="68580" b="104775"/>
                <wp:wrapNone/>
                <wp:docPr id="37" name="Pravokotnik 37"/>
                <wp:cNvGraphicFramePr/>
                <a:graphic xmlns:a="http://schemas.openxmlformats.org/drawingml/2006/main">
                  <a:graphicData uri="http://schemas.microsoft.com/office/word/2010/wordprocessingShape">
                    <wps:wsp>
                      <wps:cNvSpPr/>
                      <wps:spPr>
                        <a:xfrm>
                          <a:off x="0" y="0"/>
                          <a:ext cx="25416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D24354" w:rsidRDefault="00E54F5A" w:rsidP="00D24354">
                            <w:pPr>
                              <w:tabs>
                                <w:tab w:val="left" w:pos="3963"/>
                              </w:tabs>
                              <w:spacing w:line="240" w:lineRule="auto"/>
                              <w:jc w:val="center"/>
                              <w:rPr>
                                <w:rFonts w:ascii="Times New Roman" w:hAnsi="Times New Roman"/>
                                <w:b/>
                                <w:szCs w:val="22"/>
                              </w:rPr>
                            </w:pPr>
                            <w:r w:rsidRPr="00D24354">
                              <w:rPr>
                                <w:rFonts w:ascii="Times New Roman" w:hAnsi="Times New Roman"/>
                                <w:b/>
                                <w:szCs w:val="22"/>
                              </w:rPr>
                              <w:t xml:space="preserve">IZJAVA O IZVAJANJU ČIŠČENJA </w:t>
                            </w:r>
                          </w:p>
                          <w:p w:rsidR="00E54F5A" w:rsidRDefault="00E54F5A" w:rsidP="00D243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7E4ED" id="Pravokotnik 37" o:spid="_x0000_s1038" style="position:absolute;margin-left:123.4pt;margin-top:3.6pt;width:200.15pt;height:20.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" fillcolor="#a1d1ff" strokecolor="#5d9acf">
                <v:fill color2="#e4f2ff" rotate="t" angle="180" colors="0 #a1d1ff;22938f #bddeff;1 #e4f2ff" focus="100%" type="gradient"/>
                <v:shadow on="t" color="black" opacity="24903f" origin=",.5" offset="0,.55556mm"/>
                <v:textbox>
                  <w:txbxContent>
                    <w:p w:rsidR="00E54F5A" w:rsidRPr="00D24354" w:rsidRDefault="00E54F5A" w:rsidP="00D24354">
                      <w:pPr>
                        <w:tabs>
                          <w:tab w:val="left" w:pos="3963"/>
                        </w:tabs>
                        <w:spacing w:line="240" w:lineRule="auto"/>
                        <w:jc w:val="center"/>
                        <w:rPr>
                          <w:rFonts w:ascii="Times New Roman" w:hAnsi="Times New Roman"/>
                          <w:b/>
                          <w:szCs w:val="22"/>
                        </w:rPr>
                      </w:pPr>
                      <w:r w:rsidRPr="00D24354">
                        <w:rPr>
                          <w:rFonts w:ascii="Times New Roman" w:hAnsi="Times New Roman"/>
                          <w:b/>
                          <w:szCs w:val="22"/>
                        </w:rPr>
                        <w:t xml:space="preserve">IZJAVA O IZVAJANJU ČIŠČENJA </w:t>
                      </w:r>
                    </w:p>
                    <w:p w:rsidR="00E54F5A" w:rsidRDefault="00E54F5A" w:rsidP="00D24354">
                      <w:pPr>
                        <w:jc w:val="center"/>
                      </w:pPr>
                    </w:p>
                  </w:txbxContent>
                </v:textbox>
              </v:rect>
            </w:pict>
          </mc:Fallback>
        </mc:AlternateContent>
      </w:r>
    </w:p>
    <w:p w:rsidR="00D24354" w:rsidRDefault="00D24354">
      <w:pPr>
        <w:spacing w:after="200"/>
        <w:jc w:val="left"/>
        <w:rPr>
          <w:rFonts w:ascii="Times New Roman" w:hAnsi="Times New Roman"/>
          <w:szCs w:val="22"/>
        </w:rPr>
      </w:pPr>
    </w:p>
    <w:p w:rsidR="00B95CB1" w:rsidRPr="004E0414" w:rsidRDefault="00B95CB1" w:rsidP="00B95CB1">
      <w:pPr>
        <w:spacing w:line="240" w:lineRule="auto"/>
        <w:rPr>
          <w:rFonts w:ascii="Times New Roman" w:hAnsi="Times New Roman"/>
          <w:szCs w:val="22"/>
        </w:rPr>
      </w:pPr>
      <w:r w:rsidRPr="002D1C34">
        <w:rPr>
          <w:rFonts w:ascii="Times New Roman" w:hAnsi="Times New Roman"/>
          <w:b/>
          <w:szCs w:val="22"/>
        </w:rPr>
        <w:t>»OKOLJU PRIJAZNE STORITVE ČIŠČENJA PROSTOROV DOMA DANICE VOGRINEC M</w:t>
      </w:r>
      <w:r w:rsidR="00DD6F8F" w:rsidRPr="002D1C34">
        <w:rPr>
          <w:rFonts w:ascii="Times New Roman" w:hAnsi="Times New Roman"/>
          <w:b/>
          <w:szCs w:val="22"/>
        </w:rPr>
        <w:t>ARIBOR ZA POGODBENO OBDOBJE 2023-2026</w:t>
      </w:r>
      <w:r w:rsidRPr="004E0414">
        <w:rPr>
          <w:rFonts w:ascii="Times New Roman" w:hAnsi="Times New Roman"/>
          <w:b/>
          <w:szCs w:val="22"/>
        </w:rPr>
        <w:t xml:space="preserve">« </w:t>
      </w:r>
      <w:r w:rsidRPr="004E0414">
        <w:rPr>
          <w:rFonts w:ascii="Times New Roman" w:hAnsi="Times New Roman"/>
          <w:szCs w:val="22"/>
        </w:rPr>
        <w:t>številka</w:t>
      </w:r>
      <w:r w:rsidR="00DD6F8F">
        <w:rPr>
          <w:rFonts w:ascii="Times New Roman" w:hAnsi="Times New Roman"/>
          <w:szCs w:val="22"/>
        </w:rPr>
        <w:t xml:space="preserve"> objave JN_____/2023</w:t>
      </w:r>
      <w:r w:rsidR="009B6D8D">
        <w:rPr>
          <w:rFonts w:ascii="Times New Roman" w:hAnsi="Times New Roman"/>
          <w:szCs w:val="22"/>
        </w:rPr>
        <w:t xml:space="preserve"> z dne_____, </w:t>
      </w:r>
      <w:r w:rsidR="009B6D8D" w:rsidRPr="009B6D8D">
        <w:rPr>
          <w:rFonts w:ascii="Times New Roman" w:hAnsi="Times New Roman"/>
          <w:szCs w:val="22"/>
        </w:rPr>
        <w:t>UR l. EU št._______________.</w:t>
      </w:r>
    </w:p>
    <w:p w:rsidR="00B95CB1" w:rsidRDefault="00B95CB1" w:rsidP="00D24354">
      <w:pPr>
        <w:spacing w:line="240" w:lineRule="auto"/>
        <w:rPr>
          <w:rFonts w:ascii="Times New Roman" w:hAnsi="Times New Roman"/>
          <w:b/>
          <w:szCs w:val="22"/>
        </w:rPr>
      </w:pPr>
    </w:p>
    <w:p w:rsidR="00B95CB1" w:rsidRDefault="00B95CB1" w:rsidP="00D24354">
      <w:pPr>
        <w:spacing w:line="240" w:lineRule="auto"/>
        <w:rPr>
          <w:rFonts w:ascii="Times New Roman" w:hAnsi="Times New Roman"/>
          <w:b/>
          <w:szCs w:val="22"/>
        </w:rPr>
      </w:pPr>
    </w:p>
    <w:p w:rsidR="00D24354" w:rsidRPr="00D24354" w:rsidRDefault="00D24354" w:rsidP="00D24354">
      <w:pPr>
        <w:spacing w:line="240" w:lineRule="auto"/>
        <w:rPr>
          <w:rFonts w:ascii="Times New Roman" w:hAnsi="Times New Roman"/>
          <w:b/>
          <w:szCs w:val="22"/>
        </w:rPr>
      </w:pPr>
      <w:r w:rsidRPr="00D24354">
        <w:rPr>
          <w:rFonts w:ascii="Times New Roman" w:hAnsi="Times New Roman"/>
          <w:b/>
          <w:szCs w:val="22"/>
        </w:rPr>
        <w:t xml:space="preserve">POD MATERIALNO IN KAZENSKO ODGOVORNOSTJO IZJAVLJAMO: </w:t>
      </w:r>
    </w:p>
    <w:p w:rsidR="00D24354" w:rsidRPr="00D24354" w:rsidRDefault="00D24354" w:rsidP="00D24354">
      <w:pPr>
        <w:spacing w:line="240" w:lineRule="auto"/>
        <w:rPr>
          <w:rFonts w:ascii="Times New Roman" w:hAnsi="Times New Roman"/>
          <w:szCs w:val="22"/>
        </w:rPr>
      </w:pPr>
    </w:p>
    <w:p w:rsidR="00D24354" w:rsidRPr="00180316" w:rsidRDefault="00D24354" w:rsidP="00180316">
      <w:pPr>
        <w:numPr>
          <w:ilvl w:val="0"/>
          <w:numId w:val="50"/>
        </w:numPr>
        <w:spacing w:line="240" w:lineRule="auto"/>
        <w:contextualSpacing/>
        <w:rPr>
          <w:rFonts w:ascii="Times New Roman" w:hAnsi="Times New Roman"/>
          <w:szCs w:val="22"/>
        </w:rPr>
      </w:pPr>
      <w:r w:rsidRPr="00D24354">
        <w:rPr>
          <w:rFonts w:ascii="Times New Roman" w:eastAsia="Calibri" w:hAnsi="Times New Roman"/>
          <w:szCs w:val="22"/>
          <w:lang w:eastAsia="en-US"/>
        </w:rPr>
        <w:t xml:space="preserve">Da </w:t>
      </w:r>
      <w:r w:rsidR="00180316">
        <w:rPr>
          <w:rFonts w:ascii="Times New Roman" w:eastAsia="Calibri" w:hAnsi="Times New Roman"/>
          <w:szCs w:val="22"/>
          <w:lang w:eastAsia="en-US"/>
        </w:rPr>
        <w:t xml:space="preserve">bomo v spodaj navedenih delovnih enotah zagotovili prisotnost delavcev v skladu s spodaj navedenimi zahtevami naročnika: </w:t>
      </w:r>
    </w:p>
    <w:tbl>
      <w:tblPr>
        <w:tblStyle w:val="Tabelamrea"/>
        <w:tblW w:w="0" w:type="auto"/>
        <w:tblLook w:val="04A0" w:firstRow="1" w:lastRow="0" w:firstColumn="1" w:lastColumn="0" w:noHBand="0" w:noVBand="1"/>
      </w:tblPr>
      <w:tblGrid>
        <w:gridCol w:w="2235"/>
        <w:gridCol w:w="6977"/>
      </w:tblGrid>
      <w:tr w:rsidR="00180316" w:rsidTr="009802D3">
        <w:tc>
          <w:tcPr>
            <w:tcW w:w="2235" w:type="dxa"/>
            <w:shd w:val="clear" w:color="auto" w:fill="A8CBEE" w:themeFill="accent3" w:themeFillTint="66"/>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 xml:space="preserve">DELOVNA ENOTA </w:t>
            </w:r>
          </w:p>
        </w:tc>
        <w:tc>
          <w:tcPr>
            <w:tcW w:w="6977" w:type="dxa"/>
            <w:shd w:val="clear" w:color="auto" w:fill="A8CBEE" w:themeFill="accent3" w:themeFillTint="66"/>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ZAHTEVE NAROČNIKA</w:t>
            </w:r>
          </w:p>
        </w:tc>
      </w:tr>
      <w:tr w:rsidR="00180316" w:rsidTr="009802D3">
        <w:tc>
          <w:tcPr>
            <w:tcW w:w="2235" w:type="dxa"/>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DE Pobrežje 1</w:t>
            </w:r>
          </w:p>
        </w:tc>
        <w:tc>
          <w:tcPr>
            <w:tcW w:w="6977" w:type="dxa"/>
            <w:vAlign w:val="center"/>
          </w:tcPr>
          <w:p w:rsidR="00180316" w:rsidRDefault="00180316" w:rsidP="00180316">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4 delavci,</w:t>
            </w:r>
          </w:p>
          <w:p w:rsidR="00180316" w:rsidRDefault="00180316" w:rsidP="00180316">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180316" w:rsidRPr="00450EA4" w:rsidRDefault="00180316" w:rsidP="00180316">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180316" w:rsidTr="009802D3">
        <w:tc>
          <w:tcPr>
            <w:tcW w:w="2235" w:type="dxa"/>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DE Pobrežje 2</w:t>
            </w:r>
          </w:p>
        </w:tc>
        <w:tc>
          <w:tcPr>
            <w:tcW w:w="6977" w:type="dxa"/>
            <w:vAlign w:val="center"/>
          </w:tcPr>
          <w:p w:rsidR="00180316" w:rsidRDefault="00180316" w:rsidP="00180316">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 en delavec prične z delom že ob 6.30 uri,</w:t>
            </w:r>
          </w:p>
          <w:p w:rsidR="00180316" w:rsidRDefault="00180316" w:rsidP="00180316">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 en delavec prične z delom že ob 6.30 uri,</w:t>
            </w:r>
          </w:p>
          <w:p w:rsidR="00180316" w:rsidRPr="00450EA4" w:rsidRDefault="00180316" w:rsidP="00180316">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180316" w:rsidTr="009802D3">
        <w:tc>
          <w:tcPr>
            <w:tcW w:w="2235" w:type="dxa"/>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DE Pobrežje 3</w:t>
            </w:r>
          </w:p>
        </w:tc>
        <w:tc>
          <w:tcPr>
            <w:tcW w:w="6977" w:type="dxa"/>
            <w:vAlign w:val="center"/>
          </w:tcPr>
          <w:p w:rsidR="00180316" w:rsidRDefault="00180316" w:rsidP="00180316">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4 delavci,</w:t>
            </w:r>
          </w:p>
          <w:p w:rsidR="00180316" w:rsidRDefault="00180316" w:rsidP="00180316">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180316" w:rsidRPr="00450EA4" w:rsidRDefault="00180316" w:rsidP="00180316">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180316" w:rsidTr="009802D3">
        <w:tc>
          <w:tcPr>
            <w:tcW w:w="2235" w:type="dxa"/>
            <w:vAlign w:val="center"/>
          </w:tcPr>
          <w:p w:rsidR="00180316" w:rsidRPr="00450EA4" w:rsidRDefault="00180316" w:rsidP="00B204CD">
            <w:pPr>
              <w:rPr>
                <w:rFonts w:ascii="Times New Roman" w:hAnsi="Times New Roman"/>
                <w:b/>
                <w:lang w:eastAsia="en-US"/>
              </w:rPr>
            </w:pPr>
            <w:r w:rsidRPr="00450EA4">
              <w:rPr>
                <w:rFonts w:ascii="Times New Roman" w:hAnsi="Times New Roman"/>
                <w:b/>
                <w:lang w:eastAsia="en-US"/>
              </w:rPr>
              <w:t>DE Tabor</w:t>
            </w:r>
          </w:p>
        </w:tc>
        <w:tc>
          <w:tcPr>
            <w:tcW w:w="6977" w:type="dxa"/>
            <w:vAlign w:val="center"/>
          </w:tcPr>
          <w:p w:rsidR="00180316" w:rsidRDefault="00180316" w:rsidP="00B204CD">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w:t>
            </w:r>
          </w:p>
          <w:p w:rsidR="00180316" w:rsidRDefault="00180316" w:rsidP="00B204CD">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w:t>
            </w:r>
          </w:p>
          <w:p w:rsidR="00180316" w:rsidRPr="00450EA4" w:rsidRDefault="00180316" w:rsidP="00B204CD">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popoldanskem času od ponedeljka do sobote prisoten 1 delavec od 14.00 do 20.00 ure in nedelje ter praznike pa od 14.00 do 19.00 ure</w:t>
            </w:r>
            <w:r>
              <w:rPr>
                <w:rFonts w:ascii="Times New Roman" w:hAnsi="Times New Roman"/>
                <w:lang w:eastAsia="en-US"/>
              </w:rPr>
              <w:t>.</w:t>
            </w:r>
          </w:p>
        </w:tc>
      </w:tr>
    </w:tbl>
    <w:p w:rsidR="00ED3137" w:rsidRDefault="00ED3137" w:rsidP="00ED3137">
      <w:pPr>
        <w:spacing w:line="240" w:lineRule="auto"/>
        <w:contextualSpacing/>
        <w:rPr>
          <w:rFonts w:ascii="Times New Roman" w:hAnsi="Times New Roman"/>
          <w:szCs w:val="22"/>
        </w:rPr>
      </w:pPr>
    </w:p>
    <w:p w:rsidR="00ED3137" w:rsidRDefault="00ED3137" w:rsidP="00ED3137">
      <w:pPr>
        <w:spacing w:line="240" w:lineRule="auto"/>
        <w:contextualSpacing/>
        <w:rPr>
          <w:rFonts w:ascii="Times New Roman" w:hAnsi="Times New Roman"/>
          <w:szCs w:val="22"/>
        </w:rPr>
      </w:pPr>
      <w:r w:rsidRPr="00ED3137">
        <w:rPr>
          <w:rFonts w:ascii="Times New Roman" w:hAnsi="Times New Roman"/>
          <w:szCs w:val="22"/>
        </w:rPr>
        <w:t>Zaposleni izvajalca čiščenja dokazujejo svojo prisotnost z evidentiranjem na evidenčni uri Doma naročnika. Izvajalec pri naročniku naroči žigosane kartice za posamezne zaposlene. Zaposleni se žigosajo ob prihodu in odhodu. Evidence se mesečno posredujejo izvajalcu čiščenja.</w:t>
      </w:r>
    </w:p>
    <w:p w:rsidR="00ED3137" w:rsidRDefault="00ED3137" w:rsidP="00ED3137">
      <w:pPr>
        <w:spacing w:line="240" w:lineRule="auto"/>
        <w:ind w:left="720"/>
        <w:contextualSpacing/>
        <w:rPr>
          <w:rFonts w:ascii="Times New Roman" w:hAnsi="Times New Roman"/>
          <w:szCs w:val="22"/>
        </w:rPr>
      </w:pPr>
    </w:p>
    <w:p w:rsidR="00D24354" w:rsidRPr="00D24354" w:rsidRDefault="00D24354" w:rsidP="00B204CD">
      <w:pPr>
        <w:numPr>
          <w:ilvl w:val="0"/>
          <w:numId w:val="50"/>
        </w:numPr>
        <w:spacing w:line="240" w:lineRule="auto"/>
        <w:contextualSpacing/>
        <w:rPr>
          <w:rFonts w:ascii="Times New Roman" w:hAnsi="Times New Roman"/>
          <w:szCs w:val="22"/>
        </w:rPr>
      </w:pPr>
      <w:r w:rsidRPr="00D24354">
        <w:rPr>
          <w:rFonts w:ascii="Times New Roman" w:hAnsi="Times New Roman"/>
          <w:szCs w:val="22"/>
        </w:rPr>
        <w:t>Da bo zahte</w:t>
      </w:r>
      <w:r w:rsidR="009B62C5">
        <w:rPr>
          <w:rFonts w:ascii="Times New Roman" w:hAnsi="Times New Roman"/>
          <w:szCs w:val="22"/>
        </w:rPr>
        <w:t>vano število delavcev prisotnih</w:t>
      </w:r>
      <w:r w:rsidRPr="00D24354">
        <w:rPr>
          <w:rFonts w:ascii="Times New Roman" w:hAnsi="Times New Roman"/>
          <w:szCs w:val="22"/>
        </w:rPr>
        <w:t xml:space="preserve"> </w:t>
      </w:r>
      <w:r w:rsidRPr="00D24354">
        <w:rPr>
          <w:rFonts w:ascii="Times New Roman" w:hAnsi="Times New Roman"/>
          <w:b/>
          <w:szCs w:val="22"/>
        </w:rPr>
        <w:t>vse dni v letu</w:t>
      </w:r>
      <w:r w:rsidRPr="00D24354">
        <w:rPr>
          <w:rFonts w:ascii="Times New Roman" w:hAnsi="Times New Roman"/>
          <w:szCs w:val="22"/>
        </w:rPr>
        <w:t>, ne glede na čas rednih letnih dop</w:t>
      </w:r>
      <w:r w:rsidR="009B62C5">
        <w:rPr>
          <w:rFonts w:ascii="Times New Roman" w:hAnsi="Times New Roman"/>
          <w:szCs w:val="22"/>
        </w:rPr>
        <w:t>ustov in drugih odsotnosti ter,</w:t>
      </w:r>
      <w:r w:rsidRPr="00D24354">
        <w:rPr>
          <w:rFonts w:ascii="Times New Roman" w:hAnsi="Times New Roman"/>
          <w:szCs w:val="22"/>
        </w:rPr>
        <w:t xml:space="preserve"> da imamo ustrezne tehnične zmogljivosti za izvajanje storitev čiščenja.</w:t>
      </w:r>
    </w:p>
    <w:p w:rsidR="00D24354" w:rsidRPr="00CF0E79" w:rsidRDefault="00CF0E79" w:rsidP="00CF0E79">
      <w:pPr>
        <w:pStyle w:val="Odstavekseznama"/>
        <w:numPr>
          <w:ilvl w:val="0"/>
          <w:numId w:val="50"/>
        </w:numPr>
        <w:rPr>
          <w:rFonts w:ascii="Times New Roman" w:hAnsi="Times New Roman"/>
          <w:color w:val="auto"/>
        </w:rPr>
      </w:pPr>
      <w:r>
        <w:rPr>
          <w:rFonts w:ascii="Times New Roman" w:hAnsi="Times New Roman"/>
          <w:color w:val="auto"/>
        </w:rPr>
        <w:t xml:space="preserve"> D</w:t>
      </w:r>
      <w:r w:rsidRPr="00CF0E79">
        <w:rPr>
          <w:rFonts w:ascii="Times New Roman" w:hAnsi="Times New Roman"/>
          <w:color w:val="auto"/>
        </w:rPr>
        <w:t>a bo v primeru, ko v zavodu pride do pojava nalezljivih bolezni oziroma je razglašena epidemija, zagotovil številčno okrepljeno ekipo delavcev na zahtevo naročnika v skladu z navodili KOBO.</w:t>
      </w:r>
    </w:p>
    <w:p w:rsidR="00D24354" w:rsidRPr="00D24354" w:rsidRDefault="00D24354" w:rsidP="00B204CD">
      <w:pPr>
        <w:numPr>
          <w:ilvl w:val="0"/>
          <w:numId w:val="50"/>
        </w:numPr>
        <w:spacing w:line="240" w:lineRule="auto"/>
        <w:rPr>
          <w:rFonts w:ascii="Times New Roman" w:hAnsi="Times New Roman"/>
          <w:szCs w:val="22"/>
        </w:rPr>
      </w:pPr>
      <w:r w:rsidRPr="00D24354">
        <w:rPr>
          <w:rFonts w:ascii="Times New Roman" w:hAnsi="Times New Roman"/>
          <w:szCs w:val="22"/>
        </w:rPr>
        <w:lastRenderedPageBreak/>
        <w:t>Da bomo imenovali pooblaščeno osebo, ki je zadolžena za nadzor dela odgovornih oseb, poslovno komuniciranje z naročnikom in sodelovanje pri opravljanju teamskih mesečnih nadzorov</w:t>
      </w:r>
      <w:r w:rsidR="009B62C5">
        <w:rPr>
          <w:rFonts w:ascii="Times New Roman" w:hAnsi="Times New Roman"/>
          <w:szCs w:val="22"/>
        </w:rPr>
        <w:t xml:space="preserve"> v vsaki delovni enoti. Da bomo</w:t>
      </w:r>
      <w:r w:rsidRPr="00D24354">
        <w:rPr>
          <w:rFonts w:ascii="Times New Roman" w:hAnsi="Times New Roman"/>
          <w:szCs w:val="22"/>
        </w:rPr>
        <w:t xml:space="preserve"> zagotovili njeno nadomeščanje v času odsotnosti. Ponudnik mora izpolniti priložen obrazec KONTAKTNE OSEBE IZVAJALCA (OBR A).</w:t>
      </w:r>
    </w:p>
    <w:p w:rsidR="00D24354" w:rsidRPr="00D24354" w:rsidRDefault="00D24354" w:rsidP="00180316">
      <w:pPr>
        <w:numPr>
          <w:ilvl w:val="0"/>
          <w:numId w:val="50"/>
        </w:numPr>
        <w:spacing w:line="240" w:lineRule="auto"/>
        <w:rPr>
          <w:rFonts w:ascii="Times New Roman" w:hAnsi="Times New Roman"/>
          <w:szCs w:val="22"/>
        </w:rPr>
      </w:pPr>
      <w:r w:rsidRPr="00D24354">
        <w:rPr>
          <w:rFonts w:ascii="Times New Roman" w:hAnsi="Times New Roman"/>
          <w:szCs w:val="22"/>
        </w:rPr>
        <w:t xml:space="preserve">Da bo team delavcev imel na vsaki delovni enoti </w:t>
      </w:r>
      <w:r w:rsidR="00AA03C7">
        <w:rPr>
          <w:rFonts w:ascii="Times New Roman" w:hAnsi="Times New Roman"/>
          <w:szCs w:val="22"/>
        </w:rPr>
        <w:t>posebej (</w:t>
      </w:r>
      <w:r w:rsidR="00AA03C7" w:rsidRPr="00AA03C7">
        <w:rPr>
          <w:rFonts w:ascii="Times New Roman" w:hAnsi="Times New Roman"/>
          <w:szCs w:val="22"/>
        </w:rPr>
        <w:t>DE Pobrežje 1, DE Pobrežje 2, DE Pobrežje 3 in DE Tabor)</w:t>
      </w:r>
      <w:r w:rsidR="00AA03C7">
        <w:rPr>
          <w:rFonts w:ascii="Times New Roman" w:hAnsi="Times New Roman"/>
          <w:szCs w:val="22"/>
        </w:rPr>
        <w:t xml:space="preserve"> </w:t>
      </w:r>
      <w:r w:rsidRPr="00D24354">
        <w:rPr>
          <w:rFonts w:ascii="Times New Roman" w:hAnsi="Times New Roman"/>
          <w:szCs w:val="22"/>
        </w:rPr>
        <w:t>imenovano odgovorno osebo, ki je odgovorna za dnevno vodenje, organiziranje, nadziranje in koordiniranje dela v delovni enoti. Da bomo zagotovili stalno dosegljivost odgovorne osebe v posamezni delovni enoti, preko mobilnega telefona ali na drug način. Stalno dosegljivost odgovorne osebe bo zagotovljena tako kot je opredeljeno v delovnem času zaposlenih oseb izvajalca. Da bomo zagotovili njeno nadomeščanje v času njene odsotnosti. Ponudnik mora izpolniti priložen obrazec KONTAKTNE OSEBE IZVAJALCA (OBR A).</w:t>
      </w:r>
    </w:p>
    <w:p w:rsidR="00D24354" w:rsidRPr="00D24354" w:rsidRDefault="009B62C5" w:rsidP="00180316">
      <w:pPr>
        <w:numPr>
          <w:ilvl w:val="0"/>
          <w:numId w:val="50"/>
        </w:numPr>
        <w:spacing w:line="240" w:lineRule="auto"/>
        <w:rPr>
          <w:rFonts w:ascii="Times New Roman" w:hAnsi="Times New Roman"/>
          <w:szCs w:val="22"/>
        </w:rPr>
      </w:pPr>
      <w:r>
        <w:rPr>
          <w:rFonts w:ascii="Times New Roman" w:hAnsi="Times New Roman"/>
          <w:szCs w:val="22"/>
        </w:rPr>
        <w:t>Da bo odgovorna</w:t>
      </w:r>
      <w:r w:rsidR="00D24354" w:rsidRPr="00D24354">
        <w:rPr>
          <w:rFonts w:ascii="Times New Roman" w:hAnsi="Times New Roman"/>
          <w:szCs w:val="22"/>
        </w:rPr>
        <w:t xml:space="preserve"> oseba </w:t>
      </w:r>
      <w:r w:rsidR="00AA03C7">
        <w:rPr>
          <w:rFonts w:ascii="Times New Roman" w:hAnsi="Times New Roman"/>
          <w:szCs w:val="22"/>
        </w:rPr>
        <w:t xml:space="preserve">izvajalca </w:t>
      </w:r>
      <w:r w:rsidR="00D24354" w:rsidRPr="00D24354">
        <w:rPr>
          <w:rFonts w:ascii="Times New Roman" w:hAnsi="Times New Roman"/>
          <w:szCs w:val="22"/>
        </w:rPr>
        <w:t xml:space="preserve">pred pričetkom dela vodji posamezne delovne enote </w:t>
      </w:r>
      <w:r w:rsidR="00AA03C7">
        <w:rPr>
          <w:rFonts w:ascii="Times New Roman" w:hAnsi="Times New Roman"/>
          <w:szCs w:val="22"/>
        </w:rPr>
        <w:t xml:space="preserve">naročnika </w:t>
      </w:r>
      <w:r w:rsidR="00D24354" w:rsidRPr="00D24354">
        <w:rPr>
          <w:rFonts w:ascii="Times New Roman" w:hAnsi="Times New Roman"/>
          <w:szCs w:val="22"/>
        </w:rPr>
        <w:t>predstavila vse delavce izvajalca, ki opravljajo čiščenje v posamezni delovni enoti nar</w:t>
      </w:r>
      <w:r w:rsidR="00AA03C7">
        <w:rPr>
          <w:rFonts w:ascii="Times New Roman" w:hAnsi="Times New Roman"/>
          <w:szCs w:val="22"/>
        </w:rPr>
        <w:t xml:space="preserve">očnika. Vodji posamezne delovne </w:t>
      </w:r>
      <w:r w:rsidR="00D24354" w:rsidRPr="00D24354">
        <w:rPr>
          <w:rFonts w:ascii="Times New Roman" w:hAnsi="Times New Roman"/>
          <w:szCs w:val="22"/>
        </w:rPr>
        <w:t>enote</w:t>
      </w:r>
      <w:r w:rsidR="00AA03C7">
        <w:rPr>
          <w:rFonts w:ascii="Times New Roman" w:hAnsi="Times New Roman"/>
          <w:szCs w:val="22"/>
        </w:rPr>
        <w:t xml:space="preserve"> naročnika</w:t>
      </w:r>
      <w:r w:rsidR="00D24354" w:rsidRPr="00D24354">
        <w:rPr>
          <w:rFonts w:ascii="Times New Roman" w:hAnsi="Times New Roman"/>
          <w:szCs w:val="22"/>
        </w:rPr>
        <w:t xml:space="preserve"> morajo biti predstavljeni tudi vsi novi delavci izvajalca pred pričetkom dela v delovni enoti. Čiščenja ali s tem povezanih opravil ne sme izvajati nihče, dokler ni predstavljen vodji delovne enote</w:t>
      </w:r>
      <w:r w:rsidR="00AA03C7">
        <w:rPr>
          <w:rFonts w:ascii="Times New Roman" w:hAnsi="Times New Roman"/>
          <w:szCs w:val="22"/>
        </w:rPr>
        <w:t xml:space="preserve"> naročnika</w:t>
      </w:r>
      <w:r w:rsidR="00D24354" w:rsidRPr="00D24354">
        <w:rPr>
          <w:rFonts w:ascii="Times New Roman" w:hAnsi="Times New Roman"/>
          <w:szCs w:val="22"/>
        </w:rPr>
        <w:t>.</w:t>
      </w:r>
      <w:r w:rsidR="00D24354" w:rsidRPr="00D24354">
        <w:rPr>
          <w:rFonts w:ascii="Times New Roman" w:eastAsia="Calibri" w:hAnsi="Times New Roman"/>
          <w:szCs w:val="22"/>
          <w:lang w:eastAsia="en-US"/>
        </w:rPr>
        <w:t xml:space="preserve"> Vse vodje delovnih enot bodo od odgovorne osebe izvajalca prejele plan tedenskega razporeda oseb</w:t>
      </w:r>
      <w:r w:rsidR="00E85978">
        <w:rPr>
          <w:rFonts w:ascii="Times New Roman" w:eastAsia="Calibri" w:hAnsi="Times New Roman"/>
          <w:szCs w:val="22"/>
          <w:lang w:eastAsia="en-US"/>
        </w:rPr>
        <w:t xml:space="preserve"> </w:t>
      </w:r>
      <w:r w:rsidR="00E85978" w:rsidRPr="00E85978">
        <w:rPr>
          <w:rFonts w:ascii="Times New Roman" w:eastAsia="Calibri" w:hAnsi="Times New Roman"/>
          <w:szCs w:val="22"/>
          <w:lang w:eastAsia="en-US"/>
        </w:rPr>
        <w:t xml:space="preserve">(preko </w:t>
      </w:r>
      <w:r w:rsidR="00E85978">
        <w:rPr>
          <w:rFonts w:ascii="Times New Roman" w:eastAsia="Calibri" w:hAnsi="Times New Roman"/>
          <w:szCs w:val="22"/>
          <w:lang w:eastAsia="en-US"/>
        </w:rPr>
        <w:br/>
      </w:r>
      <w:r w:rsidR="00E85978" w:rsidRPr="00E85978">
        <w:rPr>
          <w:rFonts w:ascii="Times New Roman" w:eastAsia="Calibri" w:hAnsi="Times New Roman"/>
          <w:szCs w:val="22"/>
          <w:lang w:eastAsia="en-US"/>
        </w:rPr>
        <w:t>e-pošte ali v fizični obliki)</w:t>
      </w:r>
      <w:r w:rsidR="00D24354" w:rsidRPr="00D24354">
        <w:rPr>
          <w:rFonts w:ascii="Times New Roman" w:eastAsia="Calibri" w:hAnsi="Times New Roman"/>
          <w:szCs w:val="22"/>
          <w:lang w:eastAsia="en-US"/>
        </w:rPr>
        <w:t>, ki bodo izvajale čiščenje v posamezni delovni enoti.</w:t>
      </w:r>
    </w:p>
    <w:p w:rsidR="00D24354" w:rsidRPr="00D24354" w:rsidRDefault="00D24354" w:rsidP="00180316">
      <w:pPr>
        <w:numPr>
          <w:ilvl w:val="0"/>
          <w:numId w:val="50"/>
        </w:numPr>
        <w:spacing w:line="240" w:lineRule="auto"/>
        <w:rPr>
          <w:rFonts w:ascii="Times New Roman" w:hAnsi="Times New Roman"/>
          <w:szCs w:val="22"/>
        </w:rPr>
      </w:pPr>
      <w:r w:rsidRPr="00D24354">
        <w:rPr>
          <w:rFonts w:ascii="Times New Roman" w:hAnsi="Times New Roman"/>
          <w:szCs w:val="22"/>
        </w:rPr>
        <w:t>Da bomo naročniku zagotovili stalno dosegljivost (preko mobilnega telefona ali na drug način) odgovorne osebe v posamezni delovni enoti zaradi občasnega</w:t>
      </w:r>
      <w:r w:rsidR="004D0068">
        <w:rPr>
          <w:rFonts w:ascii="Times New Roman" w:hAnsi="Times New Roman"/>
          <w:szCs w:val="22"/>
        </w:rPr>
        <w:t xml:space="preserve"> čiščenja ob vidnem onesnaženju in nepredvidljivih dogodkih.</w:t>
      </w:r>
      <w:r w:rsidRPr="00D24354">
        <w:rPr>
          <w:rFonts w:ascii="Times New Roman" w:hAnsi="Times New Roman"/>
          <w:szCs w:val="22"/>
        </w:rPr>
        <w:t xml:space="preserve"> Stalna dosegljivost delavca mora biti zagotovljena vsak dan v vseh delovnih enotah v času kot je opredeljeno v zgornjih točkah in bo k čiščenju pristopila nemudoma.</w:t>
      </w:r>
    </w:p>
    <w:p w:rsidR="00D24354" w:rsidRPr="00D24354" w:rsidRDefault="00D24354" w:rsidP="00D24354">
      <w:pPr>
        <w:spacing w:line="240" w:lineRule="auto"/>
        <w:ind w:left="420"/>
        <w:rPr>
          <w:rFonts w:ascii="Times New Roman" w:hAnsi="Times New Roman"/>
          <w:szCs w:val="22"/>
        </w:rPr>
      </w:pPr>
    </w:p>
    <w:p w:rsidR="00D24354" w:rsidRPr="00D24354" w:rsidRDefault="00D24354" w:rsidP="00D24354">
      <w:pPr>
        <w:spacing w:line="240" w:lineRule="auto"/>
        <w:ind w:left="420"/>
        <w:rPr>
          <w:rFonts w:ascii="Times New Roman" w:hAnsi="Times New Roman"/>
          <w:szCs w:val="22"/>
        </w:rPr>
      </w:pPr>
    </w:p>
    <w:p w:rsidR="00D24354" w:rsidRPr="00D24354" w:rsidRDefault="00D24354" w:rsidP="00D24354">
      <w:pPr>
        <w:spacing w:line="240" w:lineRule="auto"/>
        <w:jc w:val="left"/>
        <w:rPr>
          <w:rFonts w:ascii="Times New Roman" w:hAnsi="Times New Roman"/>
          <w:szCs w:val="22"/>
        </w:rPr>
      </w:pPr>
    </w:p>
    <w:p w:rsidR="00D24354" w:rsidRPr="00D24354" w:rsidRDefault="00D24354" w:rsidP="00D24354">
      <w:pPr>
        <w:spacing w:line="240" w:lineRule="auto"/>
        <w:jc w:val="left"/>
        <w:rPr>
          <w:rFonts w:ascii="Times New Roman" w:hAnsi="Times New Roman"/>
          <w:szCs w:val="22"/>
        </w:rPr>
      </w:pPr>
    </w:p>
    <w:p w:rsidR="00D24354" w:rsidRDefault="009B62C5">
      <w:pPr>
        <w:spacing w:after="200"/>
        <w:jc w:val="left"/>
        <w:rPr>
          <w:rFonts w:ascii="Times New Roman" w:hAnsi="Times New Roman"/>
          <w:szCs w:val="22"/>
        </w:rPr>
      </w:pPr>
      <w:r w:rsidRPr="009B62C5">
        <w:rPr>
          <w:rFonts w:ascii="Times New Roman" w:hAnsi="Times New Roman"/>
          <w:szCs w:val="22"/>
        </w:rPr>
        <w:t>Datum:__________________                                    Žig in podpis</w:t>
      </w:r>
      <w:r w:rsidR="00180316">
        <w:rPr>
          <w:rFonts w:ascii="Times New Roman" w:hAnsi="Times New Roman"/>
          <w:szCs w:val="22"/>
        </w:rPr>
        <w:t xml:space="preserve"> ponudnika: ___________________</w:t>
      </w: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9B62C5" w:rsidRPr="00F371F5" w:rsidRDefault="009B62C5" w:rsidP="009B62C5">
      <w:pPr>
        <w:pBdr>
          <w:bottom w:val="single" w:sz="4" w:space="1" w:color="auto"/>
        </w:pBdr>
        <w:spacing w:line="240" w:lineRule="auto"/>
        <w:rPr>
          <w:rFonts w:cs="Calibri"/>
          <w:b/>
          <w:bCs/>
          <w:sz w:val="18"/>
        </w:rPr>
      </w:pPr>
    </w:p>
    <w:p w:rsidR="009B62C5" w:rsidRPr="00F371F5" w:rsidRDefault="009B62C5" w:rsidP="009B62C5">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844F6D" w:rsidRPr="001301A1" w:rsidRDefault="009B62C5" w:rsidP="001301A1">
      <w:pPr>
        <w:numPr>
          <w:ilvl w:val="0"/>
          <w:numId w:val="27"/>
        </w:numPr>
        <w:spacing w:line="240" w:lineRule="auto"/>
        <w:rPr>
          <w:rFonts w:ascii="Times New Roman" w:hAnsi="Times New Roman"/>
          <w:sz w:val="18"/>
          <w:szCs w:val="18"/>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11 </w:t>
      </w:r>
      <w:r w:rsidRPr="00F371F5">
        <w:rPr>
          <w:rFonts w:ascii="Times New Roman" w:hAnsi="Times New Roman"/>
          <w:sz w:val="18"/>
          <w:szCs w:val="18"/>
        </w:rPr>
        <w:t>v pdf. obliki.</w:t>
      </w:r>
      <w:r w:rsidR="00844F6D" w:rsidRPr="001301A1">
        <w:rPr>
          <w:rFonts w:ascii="Times New Roman" w:hAnsi="Times New Roman"/>
          <w:sz w:val="18"/>
          <w:szCs w:val="18"/>
        </w:rPr>
        <w:br w:type="page"/>
      </w:r>
    </w:p>
    <w:p w:rsidR="009B62C5" w:rsidRPr="00844F6D" w:rsidRDefault="001C2BFB">
      <w:pPr>
        <w:spacing w:after="200"/>
        <w:jc w:val="left"/>
        <w:rPr>
          <w:rFonts w:ascii="Times New Roman" w:hAnsi="Times New Roman"/>
          <w:sz w:val="18"/>
          <w:szCs w:val="18"/>
        </w:rPr>
      </w:pPr>
      <w:r w:rsidRPr="008E709C">
        <w:rPr>
          <w:noProof/>
        </w:rPr>
        <w:lastRenderedPageBreak/>
        <mc:AlternateContent>
          <mc:Choice Requires="wps">
            <w:drawing>
              <wp:anchor distT="0" distB="0" distL="114300" distR="114300" simplePos="0" relativeHeight="251667456" behindDoc="0" locked="0" layoutInCell="1" allowOverlap="1" wp14:anchorId="55A762BF" wp14:editId="11840F8F">
                <wp:simplePos x="0" y="0"/>
                <wp:positionH relativeFrom="column">
                  <wp:posOffset>4981575</wp:posOffset>
                </wp:positionH>
                <wp:positionV relativeFrom="paragraph">
                  <wp:posOffset>46990</wp:posOffset>
                </wp:positionV>
                <wp:extent cx="752475" cy="247650"/>
                <wp:effectExtent l="57150" t="38100" r="85725" b="95250"/>
                <wp:wrapNone/>
                <wp:docPr id="38"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1C2BFB">
                            <w:pPr>
                              <w:pStyle w:val="Navadensplet"/>
                              <w:spacing w:before="0" w:beforeAutospacing="0" w:after="0" w:afterAutospacing="0"/>
                              <w:jc w:val="center"/>
                            </w:pPr>
                            <w:r>
                              <w:rPr>
                                <w:b/>
                                <w:bCs/>
                              </w:rPr>
                              <w:t>OBR-12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A762BF" id="_x0000_s1039" style="position:absolute;margin-left:392.25pt;margin-top:3.7pt;width:59.25pt;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E54F5A" w:rsidRDefault="00E54F5A" w:rsidP="001C2BFB">
                      <w:pPr>
                        <w:pStyle w:val="Navadensplet"/>
                        <w:spacing w:before="0" w:beforeAutospacing="0" w:after="0" w:afterAutospacing="0"/>
                        <w:jc w:val="center"/>
                      </w:pPr>
                      <w:r>
                        <w:rPr>
                          <w:b/>
                          <w:bCs/>
                        </w:rPr>
                        <w:t>OBR-12</w:t>
                      </w:r>
                    </w:p>
                  </w:txbxContent>
                </v:textbox>
              </v:rect>
            </w:pict>
          </mc:Fallback>
        </mc:AlternateContent>
      </w:r>
    </w:p>
    <w:p w:rsidR="009B62C5" w:rsidRDefault="009B62C5">
      <w:pPr>
        <w:spacing w:after="200"/>
        <w:jc w:val="left"/>
        <w:rPr>
          <w:rFonts w:ascii="Times New Roman" w:hAnsi="Times New Roman"/>
          <w:szCs w:val="22"/>
        </w:rPr>
      </w:pPr>
    </w:p>
    <w:p w:rsidR="001C2BFB" w:rsidRPr="001C2BFB" w:rsidRDefault="001C2BFB" w:rsidP="001C2BFB">
      <w:pPr>
        <w:spacing w:line="240" w:lineRule="auto"/>
        <w:jc w:val="left"/>
        <w:rPr>
          <w:rFonts w:ascii="Times New Roman" w:hAnsi="Times New Roman"/>
          <w:b/>
          <w:szCs w:val="22"/>
        </w:rPr>
      </w:pPr>
    </w:p>
    <w:p w:rsidR="001C2BFB" w:rsidRDefault="001C2BFB" w:rsidP="001C2BFB">
      <w:pPr>
        <w:spacing w:line="240" w:lineRule="auto"/>
        <w:jc w:val="left"/>
        <w:rPr>
          <w:rFonts w:ascii="Times New Roman" w:hAnsi="Times New Roman"/>
          <w:b/>
          <w:szCs w:val="22"/>
        </w:rPr>
      </w:pPr>
      <w:r w:rsidRPr="001C2BFB">
        <w:rPr>
          <w:rFonts w:ascii="Times New Roman" w:hAnsi="Times New Roman"/>
          <w:b/>
          <w:szCs w:val="22"/>
        </w:rPr>
        <w:t xml:space="preserve">                    </w:t>
      </w:r>
    </w:p>
    <w:p w:rsidR="001C2BFB" w:rsidRDefault="001C2BFB" w:rsidP="001C2BFB">
      <w:pPr>
        <w:spacing w:line="240" w:lineRule="auto"/>
        <w:jc w:val="left"/>
        <w:rPr>
          <w:rFonts w:ascii="Times New Roman" w:hAnsi="Times New Roman"/>
          <w:b/>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4384" behindDoc="1" locked="0" layoutInCell="1" allowOverlap="1" wp14:anchorId="475BD014" wp14:editId="284A7924">
                <wp:simplePos x="0" y="0"/>
                <wp:positionH relativeFrom="column">
                  <wp:posOffset>576580</wp:posOffset>
                </wp:positionH>
                <wp:positionV relativeFrom="paragraph">
                  <wp:posOffset>46355</wp:posOffset>
                </wp:positionV>
                <wp:extent cx="4581525" cy="428625"/>
                <wp:effectExtent l="57150" t="38100" r="85725" b="104775"/>
                <wp:wrapNone/>
                <wp:docPr id="39" name="Pravokotnik 39"/>
                <wp:cNvGraphicFramePr/>
                <a:graphic xmlns:a="http://schemas.openxmlformats.org/drawingml/2006/main">
                  <a:graphicData uri="http://schemas.microsoft.com/office/word/2010/wordprocessingShape">
                    <wps:wsp>
                      <wps:cNvSpPr/>
                      <wps:spPr>
                        <a:xfrm>
                          <a:off x="0" y="0"/>
                          <a:ext cx="4581525" cy="4286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1C2BFB" w:rsidRDefault="00E54F5A" w:rsidP="001C2BFB">
                            <w:pPr>
                              <w:spacing w:line="240" w:lineRule="auto"/>
                              <w:jc w:val="center"/>
                              <w:rPr>
                                <w:rFonts w:ascii="Times New Roman" w:hAnsi="Times New Roman"/>
                                <w:b/>
                                <w:szCs w:val="22"/>
                              </w:rPr>
                            </w:pPr>
                            <w:r w:rsidRPr="001C2BFB">
                              <w:rPr>
                                <w:rFonts w:ascii="Times New Roman" w:hAnsi="Times New Roman"/>
                                <w:b/>
                                <w:szCs w:val="22"/>
                              </w:rPr>
                              <w:t>IZJAVA O PREDLOŽITVI MAPE OBJEKTA S PLANOM ČIŠČENJA</w:t>
                            </w:r>
                          </w:p>
                          <w:p w:rsidR="00E54F5A" w:rsidRPr="001C2BFB" w:rsidRDefault="00E54F5A" w:rsidP="001C2BFB">
                            <w:pPr>
                              <w:spacing w:line="240" w:lineRule="auto"/>
                              <w:jc w:val="center"/>
                              <w:rPr>
                                <w:rFonts w:ascii="Times New Roman" w:hAnsi="Times New Roman"/>
                                <w:b/>
                                <w:szCs w:val="22"/>
                              </w:rPr>
                            </w:pPr>
                            <w:r w:rsidRPr="001C2BFB">
                              <w:rPr>
                                <w:rFonts w:ascii="Times New Roman" w:hAnsi="Times New Roman"/>
                                <w:b/>
                                <w:szCs w:val="22"/>
                              </w:rPr>
                              <w:t>IN SEZNAMOM ČISTIL</w:t>
                            </w:r>
                          </w:p>
                          <w:p w:rsidR="00E54F5A" w:rsidRDefault="00E54F5A" w:rsidP="001C2B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BD014" id="Pravokotnik 39" o:spid="_x0000_s1040" style="position:absolute;margin-left:45.4pt;margin-top:3.65pt;width:360.75pt;height:3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E54F5A" w:rsidRPr="001C2BFB" w:rsidRDefault="00E54F5A" w:rsidP="001C2BFB">
                      <w:pPr>
                        <w:spacing w:line="240" w:lineRule="auto"/>
                        <w:jc w:val="center"/>
                        <w:rPr>
                          <w:rFonts w:ascii="Times New Roman" w:hAnsi="Times New Roman"/>
                          <w:b/>
                          <w:szCs w:val="22"/>
                        </w:rPr>
                      </w:pPr>
                      <w:r w:rsidRPr="001C2BFB">
                        <w:rPr>
                          <w:rFonts w:ascii="Times New Roman" w:hAnsi="Times New Roman"/>
                          <w:b/>
                          <w:szCs w:val="22"/>
                        </w:rPr>
                        <w:t>IZJAVA O PREDLOŽITVI MAPE OBJEKTA S PLANOM ČIŠČENJA</w:t>
                      </w:r>
                    </w:p>
                    <w:p w:rsidR="00E54F5A" w:rsidRPr="001C2BFB" w:rsidRDefault="00E54F5A" w:rsidP="001C2BFB">
                      <w:pPr>
                        <w:spacing w:line="240" w:lineRule="auto"/>
                        <w:jc w:val="center"/>
                        <w:rPr>
                          <w:rFonts w:ascii="Times New Roman" w:hAnsi="Times New Roman"/>
                          <w:b/>
                          <w:szCs w:val="22"/>
                        </w:rPr>
                      </w:pPr>
                      <w:r w:rsidRPr="001C2BFB">
                        <w:rPr>
                          <w:rFonts w:ascii="Times New Roman" w:hAnsi="Times New Roman"/>
                          <w:b/>
                          <w:szCs w:val="22"/>
                        </w:rPr>
                        <w:t>IN SEZNAMOM ČISTIL</w:t>
                      </w:r>
                    </w:p>
                    <w:p w:rsidR="00E54F5A" w:rsidRDefault="00E54F5A" w:rsidP="001C2BFB">
                      <w:pPr>
                        <w:jc w:val="center"/>
                      </w:pPr>
                    </w:p>
                  </w:txbxContent>
                </v:textbox>
              </v:rect>
            </w:pict>
          </mc:Fallback>
        </mc:AlternateContent>
      </w:r>
    </w:p>
    <w:p w:rsidR="001C2BFB" w:rsidRDefault="001C2BFB" w:rsidP="001C2BFB">
      <w:pPr>
        <w:spacing w:line="240" w:lineRule="auto"/>
        <w:jc w:val="left"/>
        <w:rPr>
          <w:rFonts w:ascii="Times New Roman" w:hAnsi="Times New Roman"/>
          <w:b/>
          <w:szCs w:val="22"/>
        </w:rPr>
      </w:pPr>
    </w:p>
    <w:p w:rsidR="001C2BFB" w:rsidRPr="001C2BFB" w:rsidRDefault="001C2BFB" w:rsidP="001C2BFB">
      <w:pPr>
        <w:spacing w:line="240" w:lineRule="auto"/>
        <w:jc w:val="left"/>
        <w:rPr>
          <w:rFonts w:ascii="Times New Roman" w:hAnsi="Times New Roman"/>
          <w:b/>
          <w:szCs w:val="22"/>
        </w:rPr>
      </w:pPr>
      <w:r w:rsidRPr="001C2BFB">
        <w:rPr>
          <w:rFonts w:ascii="Times New Roman" w:hAnsi="Times New Roman"/>
          <w:b/>
          <w:szCs w:val="22"/>
        </w:rPr>
        <w:t xml:space="preserve">                                       </w:t>
      </w:r>
    </w:p>
    <w:p w:rsidR="001C2BFB" w:rsidRPr="001C2BFB" w:rsidRDefault="001C2BFB" w:rsidP="001C2BFB">
      <w:pPr>
        <w:spacing w:line="240" w:lineRule="auto"/>
        <w:jc w:val="left"/>
        <w:rPr>
          <w:rFonts w:ascii="Times New Roman" w:hAnsi="Times New Roman"/>
          <w:szCs w:val="22"/>
        </w:rPr>
      </w:pPr>
    </w:p>
    <w:p w:rsidR="001C2BFB" w:rsidRPr="001C2BFB" w:rsidRDefault="001C2BFB" w:rsidP="001C2BFB">
      <w:pPr>
        <w:spacing w:line="240" w:lineRule="auto"/>
        <w:jc w:val="center"/>
        <w:rPr>
          <w:rFonts w:ascii="Times New Roman" w:hAnsi="Times New Roman"/>
          <w:szCs w:val="22"/>
        </w:rPr>
      </w:pPr>
    </w:p>
    <w:p w:rsidR="00B95CB1" w:rsidRPr="004E0414" w:rsidRDefault="00B95CB1" w:rsidP="00B95CB1">
      <w:pPr>
        <w:spacing w:line="240" w:lineRule="auto"/>
        <w:rPr>
          <w:rFonts w:ascii="Times New Roman" w:hAnsi="Times New Roman"/>
          <w:szCs w:val="22"/>
        </w:rPr>
      </w:pPr>
      <w:r w:rsidRPr="004E0414">
        <w:rPr>
          <w:rFonts w:ascii="Times New Roman" w:hAnsi="Times New Roman"/>
          <w:b/>
          <w:szCs w:val="22"/>
        </w:rPr>
        <w:t>»OKOLJU PRIJAZNE STORITVE ČIŠČENJA PROSTOROV DOMA DANICE VOGRINEC M</w:t>
      </w:r>
      <w:r w:rsidR="002D1C34">
        <w:rPr>
          <w:rFonts w:ascii="Times New Roman" w:hAnsi="Times New Roman"/>
          <w:b/>
          <w:szCs w:val="22"/>
        </w:rPr>
        <w:t>ARIBOR ZA POGODBENO OBDOBJE 2023-2026</w:t>
      </w:r>
      <w:r w:rsidRPr="004E0414">
        <w:rPr>
          <w:rFonts w:ascii="Times New Roman" w:hAnsi="Times New Roman"/>
          <w:b/>
          <w:szCs w:val="22"/>
        </w:rPr>
        <w:t xml:space="preserve">« </w:t>
      </w:r>
      <w:r w:rsidRPr="004E0414">
        <w:rPr>
          <w:rFonts w:ascii="Times New Roman" w:hAnsi="Times New Roman"/>
          <w:szCs w:val="22"/>
        </w:rPr>
        <w:t>številka</w:t>
      </w:r>
      <w:r w:rsidR="002D1C34">
        <w:rPr>
          <w:rFonts w:ascii="Times New Roman" w:hAnsi="Times New Roman"/>
          <w:szCs w:val="22"/>
        </w:rPr>
        <w:t xml:space="preserve"> objave JN_____/2023</w:t>
      </w:r>
      <w:r w:rsidR="009B6D8D">
        <w:rPr>
          <w:rFonts w:ascii="Times New Roman" w:hAnsi="Times New Roman"/>
          <w:szCs w:val="22"/>
        </w:rPr>
        <w:t xml:space="preserve"> z dne_____, </w:t>
      </w:r>
      <w:r w:rsidR="009B6D8D" w:rsidRPr="009B6D8D">
        <w:rPr>
          <w:rFonts w:ascii="Times New Roman" w:hAnsi="Times New Roman"/>
          <w:szCs w:val="22"/>
        </w:rPr>
        <w:t>UR l. EU št._______________.</w:t>
      </w:r>
    </w:p>
    <w:p w:rsidR="00B95CB1" w:rsidRDefault="00B95CB1" w:rsidP="00D12F8F">
      <w:pPr>
        <w:spacing w:line="360" w:lineRule="auto"/>
        <w:rPr>
          <w:rFonts w:ascii="Times New Roman" w:hAnsi="Times New Roman"/>
          <w:b/>
          <w:szCs w:val="22"/>
        </w:rPr>
      </w:pPr>
    </w:p>
    <w:p w:rsidR="00B95CB1" w:rsidRDefault="00B95CB1" w:rsidP="00D12F8F">
      <w:pPr>
        <w:spacing w:line="360" w:lineRule="auto"/>
        <w:rPr>
          <w:rFonts w:ascii="Times New Roman" w:hAnsi="Times New Roman"/>
          <w:b/>
          <w:szCs w:val="22"/>
        </w:rPr>
      </w:pPr>
    </w:p>
    <w:p w:rsidR="00D12F8F" w:rsidRPr="00D12F8F" w:rsidRDefault="00D12F8F" w:rsidP="00D12F8F">
      <w:pPr>
        <w:spacing w:line="360" w:lineRule="auto"/>
        <w:rPr>
          <w:rFonts w:ascii="Times New Roman" w:hAnsi="Times New Roman"/>
          <w:b/>
          <w:szCs w:val="22"/>
        </w:rPr>
      </w:pPr>
      <w:r w:rsidRPr="00C911BD">
        <w:rPr>
          <w:rFonts w:ascii="Times New Roman" w:hAnsi="Times New Roman"/>
          <w:b/>
          <w:szCs w:val="22"/>
        </w:rPr>
        <w:t>Ponudnik</w:t>
      </w:r>
      <w:r w:rsidRPr="00D12F8F">
        <w:rPr>
          <w:rFonts w:ascii="Times New Roman" w:hAnsi="Times New Roman"/>
          <w:b/>
          <w:szCs w:val="22"/>
        </w:rPr>
        <w:t xml:space="preserve">:__________________       </w:t>
      </w:r>
    </w:p>
    <w:p w:rsidR="001C2BFB" w:rsidRDefault="001C2BFB" w:rsidP="001C2BFB">
      <w:pPr>
        <w:spacing w:line="360" w:lineRule="auto"/>
        <w:rPr>
          <w:rFonts w:ascii="Times New Roman" w:hAnsi="Times New Roman"/>
          <w:b/>
          <w:szCs w:val="22"/>
        </w:rPr>
      </w:pPr>
    </w:p>
    <w:p w:rsidR="00D12F8F" w:rsidRDefault="00D12F8F" w:rsidP="001C2BFB">
      <w:pPr>
        <w:spacing w:line="360" w:lineRule="auto"/>
        <w:rPr>
          <w:rFonts w:ascii="Times New Roman" w:hAnsi="Times New Roman"/>
          <w:b/>
          <w:szCs w:val="22"/>
        </w:rPr>
      </w:pPr>
    </w:p>
    <w:p w:rsidR="001C2BFB" w:rsidRPr="001C2BFB" w:rsidRDefault="001C2BFB" w:rsidP="001C2BFB">
      <w:pPr>
        <w:spacing w:line="360" w:lineRule="auto"/>
        <w:rPr>
          <w:rFonts w:ascii="Times New Roman" w:hAnsi="Times New Roman"/>
          <w:b/>
          <w:szCs w:val="22"/>
        </w:rPr>
      </w:pPr>
      <w:r w:rsidRPr="001C2BFB">
        <w:rPr>
          <w:rFonts w:ascii="Times New Roman" w:hAnsi="Times New Roman"/>
          <w:b/>
          <w:szCs w:val="22"/>
        </w:rPr>
        <w:t xml:space="preserve">Izjavljamo: </w:t>
      </w:r>
    </w:p>
    <w:p w:rsidR="001C2BFB" w:rsidRDefault="006A47C8" w:rsidP="007D51BF">
      <w:pPr>
        <w:pStyle w:val="Odstavekseznama"/>
        <w:numPr>
          <w:ilvl w:val="0"/>
          <w:numId w:val="51"/>
        </w:numPr>
        <w:spacing w:line="240" w:lineRule="auto"/>
        <w:rPr>
          <w:rFonts w:ascii="Times New Roman" w:hAnsi="Times New Roman"/>
        </w:rPr>
      </w:pPr>
      <w:r>
        <w:rPr>
          <w:rFonts w:ascii="Times New Roman" w:hAnsi="Times New Roman"/>
          <w:bCs/>
        </w:rPr>
        <w:t>da bomo v primeru izbora</w:t>
      </w:r>
      <w:r w:rsidR="001C2BFB" w:rsidRPr="001C2BFB">
        <w:rPr>
          <w:rFonts w:ascii="Times New Roman" w:hAnsi="Times New Roman"/>
          <w:bCs/>
        </w:rPr>
        <w:t xml:space="preserve"> </w:t>
      </w:r>
      <w:r w:rsidR="001C2BFB" w:rsidRPr="006A47C8">
        <w:rPr>
          <w:rFonts w:ascii="Times New Roman" w:hAnsi="Times New Roman"/>
          <w:b/>
          <w:u w:val="single"/>
        </w:rPr>
        <w:t>v petnajstih dneh po podpisu pogodbe</w:t>
      </w:r>
      <w:r w:rsidR="001C2BFB" w:rsidRPr="001C2BFB">
        <w:rPr>
          <w:rFonts w:ascii="Times New Roman" w:hAnsi="Times New Roman"/>
          <w:bCs/>
        </w:rPr>
        <w:t xml:space="preserve"> predložili naročniku  </w:t>
      </w:r>
      <w:r w:rsidR="001C2BFB" w:rsidRPr="001C2BFB">
        <w:rPr>
          <w:rFonts w:ascii="Times New Roman" w:hAnsi="Times New Roman"/>
        </w:rPr>
        <w:t>mape objekta za vsako delovno enoto posebej, ki mora vsebovati plan čiščenja z opisano tehnologijo čiščenja (seznam delovnih opravil po zahtevanem osnovnem standardu, vrsto čistil z navedenimi koncentracijami, opis sredstev za čiščenje, frekventnost čiščenja), standard čiščenja, osnovna navodila za delo, navodila za rokovanje s čistili in ostale informacije in navodila za delavce čistilnega servisa. Mapa objekta se bo nahajala na mestu dogovorjenem med na</w:t>
      </w:r>
      <w:r w:rsidR="001C2BFB">
        <w:rPr>
          <w:rFonts w:ascii="Times New Roman" w:hAnsi="Times New Roman"/>
        </w:rPr>
        <w:t>ročnikom in izvajalcem čiščenja;</w:t>
      </w:r>
    </w:p>
    <w:p w:rsidR="001C2BFB" w:rsidRDefault="001C2BFB" w:rsidP="007D51BF">
      <w:pPr>
        <w:pStyle w:val="Odstavekseznama"/>
        <w:numPr>
          <w:ilvl w:val="0"/>
          <w:numId w:val="51"/>
        </w:numPr>
        <w:spacing w:line="240" w:lineRule="auto"/>
        <w:rPr>
          <w:rFonts w:ascii="Times New Roman" w:hAnsi="Times New Roman"/>
        </w:rPr>
      </w:pPr>
      <w:r w:rsidRPr="001C2BFB">
        <w:rPr>
          <w:rFonts w:ascii="Times New Roman" w:hAnsi="Times New Roman"/>
          <w:bCs/>
        </w:rPr>
        <w:t xml:space="preserve">da  bomo v primeru izbora  najkasneje </w:t>
      </w:r>
      <w:r w:rsidRPr="00736F15">
        <w:rPr>
          <w:rFonts w:ascii="Times New Roman" w:hAnsi="Times New Roman"/>
          <w:b/>
          <w:u w:val="single"/>
        </w:rPr>
        <w:t>v petnajstih dneh po podpisu pogodbe</w:t>
      </w:r>
      <w:r w:rsidRPr="001C2BFB">
        <w:rPr>
          <w:rFonts w:ascii="Times New Roman" w:hAnsi="Times New Roman"/>
          <w:bCs/>
        </w:rPr>
        <w:t xml:space="preserve"> </w:t>
      </w:r>
      <w:r w:rsidR="005B7BD7">
        <w:rPr>
          <w:rFonts w:ascii="Times New Roman" w:hAnsi="Times New Roman"/>
        </w:rPr>
        <w:t>pripravljen</w:t>
      </w:r>
      <w:r w:rsidRPr="001C2BFB">
        <w:rPr>
          <w:rFonts w:ascii="Times New Roman" w:hAnsi="Times New Roman"/>
        </w:rPr>
        <w:t xml:space="preserve"> plan čiščenja za vsako delovno enoto posebej </w:t>
      </w:r>
      <w:r>
        <w:rPr>
          <w:rFonts w:ascii="Times New Roman" w:hAnsi="Times New Roman"/>
        </w:rPr>
        <w:t>predstavili</w:t>
      </w:r>
      <w:r w:rsidRPr="001C2BFB">
        <w:rPr>
          <w:rFonts w:ascii="Times New Roman" w:hAnsi="Times New Roman"/>
        </w:rPr>
        <w:t xml:space="preserve"> naročniku z računalniško podprto predstavitvijo v prostorih naročnika</w:t>
      </w:r>
      <w:r w:rsidRPr="001C2BFB">
        <w:rPr>
          <w:rFonts w:ascii="Times New Roman" w:hAnsi="Times New Roman"/>
          <w:bCs/>
        </w:rPr>
        <w:t xml:space="preserve"> </w:t>
      </w:r>
      <w:r w:rsidRPr="001C2BFB">
        <w:rPr>
          <w:rFonts w:ascii="Times New Roman" w:hAnsi="Times New Roman"/>
        </w:rPr>
        <w:t>po predhodnem dogovoru z naročnikom</w:t>
      </w:r>
      <w:r>
        <w:rPr>
          <w:rFonts w:ascii="Times New Roman" w:hAnsi="Times New Roman"/>
        </w:rPr>
        <w:t>;</w:t>
      </w:r>
    </w:p>
    <w:p w:rsidR="001C2BFB" w:rsidRPr="001C2BFB" w:rsidRDefault="001C2BFB" w:rsidP="00E01D24">
      <w:pPr>
        <w:pStyle w:val="Odstavekseznama"/>
        <w:numPr>
          <w:ilvl w:val="0"/>
          <w:numId w:val="51"/>
        </w:numPr>
        <w:spacing w:line="240" w:lineRule="auto"/>
        <w:rPr>
          <w:rFonts w:ascii="Times New Roman" w:hAnsi="Times New Roman"/>
        </w:rPr>
      </w:pPr>
      <w:r w:rsidRPr="001C2BFB">
        <w:rPr>
          <w:rFonts w:ascii="Times New Roman" w:hAnsi="Times New Roman"/>
          <w:bCs/>
        </w:rPr>
        <w:t xml:space="preserve">da bomo v primeru izbora najkasneje </w:t>
      </w:r>
      <w:r w:rsidRPr="00736F15">
        <w:rPr>
          <w:rFonts w:ascii="Times New Roman" w:hAnsi="Times New Roman"/>
          <w:b/>
          <w:u w:val="single"/>
        </w:rPr>
        <w:t>v petnajstih dneh</w:t>
      </w:r>
      <w:r w:rsidRPr="001C2BFB">
        <w:rPr>
          <w:rFonts w:ascii="Times New Roman" w:hAnsi="Times New Roman"/>
        </w:rPr>
        <w:t xml:space="preserve"> </w:t>
      </w:r>
      <w:r w:rsidRPr="001C2BFB">
        <w:rPr>
          <w:rFonts w:ascii="Times New Roman" w:hAnsi="Times New Roman"/>
          <w:bCs/>
        </w:rPr>
        <w:t xml:space="preserve">predložili naročniku seznam čistil, ki jih bomo uporabljali in vsa dokazila o izpolnjevanju temeljnih okoljskih zahtev za storitev čiščenja iz Uredbe o zelenem javnem naročanju </w:t>
      </w:r>
      <w:r w:rsidR="00E01D24" w:rsidRPr="00E01D24">
        <w:rPr>
          <w:rFonts w:ascii="Times New Roman" w:hAnsi="Times New Roman"/>
          <w:bCs/>
        </w:rPr>
        <w:t>(Uradni list RS, št. 51/17, 64/19 in 121/21)</w:t>
      </w:r>
      <w:r w:rsidR="00E01D24">
        <w:rPr>
          <w:rFonts w:ascii="Times New Roman" w:hAnsi="Times New Roman"/>
          <w:bCs/>
        </w:rPr>
        <w:t xml:space="preserve"> </w:t>
      </w:r>
      <w:r w:rsidR="00D46304">
        <w:rPr>
          <w:rFonts w:ascii="Times New Roman" w:hAnsi="Times New Roman"/>
          <w:bCs/>
        </w:rPr>
        <w:t xml:space="preserve">za čiščenje, </w:t>
      </w:r>
      <w:r w:rsidR="00D46304" w:rsidRPr="00D46304">
        <w:rPr>
          <w:rFonts w:ascii="Times New Roman" w:hAnsi="Times New Roman"/>
          <w:bCs/>
        </w:rPr>
        <w:t>razen za čistila pri generalnem čiščenju, ki ne ustrezajo določilom Uredbo o zelenem javnem naročanju</w:t>
      </w:r>
      <w:r w:rsidR="00D46304">
        <w:rPr>
          <w:rFonts w:ascii="Times New Roman" w:hAnsi="Times New Roman"/>
          <w:bCs/>
        </w:rPr>
        <w:t>.</w:t>
      </w: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Pr="001C2BFB" w:rsidRDefault="001C2BFB" w:rsidP="001C2BFB">
      <w:pPr>
        <w:spacing w:line="240" w:lineRule="auto"/>
        <w:rPr>
          <w:rFonts w:ascii="Times New Roman" w:hAnsi="Times New Roman"/>
        </w:rPr>
      </w:pPr>
    </w:p>
    <w:p w:rsidR="001C2BFB" w:rsidRPr="009B62C5" w:rsidRDefault="001C2BFB" w:rsidP="001C2BFB">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1C2BFB" w:rsidRPr="001C2BFB" w:rsidRDefault="001C2BFB" w:rsidP="001C2BFB">
      <w:pPr>
        <w:spacing w:line="240" w:lineRule="auto"/>
        <w:ind w:left="708"/>
        <w:jc w:val="left"/>
        <w:rPr>
          <w:rFonts w:ascii="Times New Roman" w:hAnsi="Times New Roman"/>
          <w:bCs/>
          <w:szCs w:val="22"/>
        </w:rPr>
      </w:pPr>
    </w:p>
    <w:p w:rsidR="009B62C5" w:rsidRDefault="009B62C5">
      <w:pPr>
        <w:spacing w:after="200"/>
        <w:jc w:val="left"/>
        <w:rPr>
          <w:rFonts w:ascii="Times New Roman" w:hAnsi="Times New Roman"/>
          <w:szCs w:val="22"/>
        </w:rPr>
      </w:pPr>
    </w:p>
    <w:p w:rsidR="001C2BFB" w:rsidRPr="00F371F5" w:rsidRDefault="001C2BFB" w:rsidP="001C2BFB">
      <w:pPr>
        <w:pBdr>
          <w:bottom w:val="single" w:sz="4" w:space="1" w:color="auto"/>
        </w:pBdr>
        <w:spacing w:line="240" w:lineRule="auto"/>
        <w:rPr>
          <w:rFonts w:cs="Calibri"/>
          <w:b/>
          <w:bCs/>
          <w:sz w:val="18"/>
        </w:rPr>
      </w:pPr>
    </w:p>
    <w:p w:rsidR="001C2BFB" w:rsidRPr="00F371F5" w:rsidRDefault="001C2BFB" w:rsidP="001C2BFB">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D46304" w:rsidRPr="00AF52F0" w:rsidRDefault="001C2BFB"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E00F77">
        <w:rPr>
          <w:rFonts w:ascii="Times New Roman" w:hAnsi="Times New Roman"/>
          <w:sz w:val="18"/>
          <w:szCs w:val="18"/>
        </w:rPr>
        <w:t>obrazec št. 12</w:t>
      </w:r>
      <w:r>
        <w:rPr>
          <w:rFonts w:ascii="Times New Roman" w:hAnsi="Times New Roman"/>
          <w:sz w:val="18"/>
          <w:szCs w:val="18"/>
        </w:rPr>
        <w:t xml:space="preserve"> </w:t>
      </w:r>
      <w:r w:rsidRPr="00F371F5">
        <w:rPr>
          <w:rFonts w:ascii="Times New Roman" w:hAnsi="Times New Roman"/>
          <w:sz w:val="18"/>
          <w:szCs w:val="18"/>
        </w:rPr>
        <w:t>v pdf. obliki.</w:t>
      </w:r>
    </w:p>
    <w:p w:rsidR="00AF52F0" w:rsidRDefault="00AF52F0" w:rsidP="00AF52F0">
      <w:pPr>
        <w:spacing w:line="240" w:lineRule="auto"/>
        <w:rPr>
          <w:rFonts w:ascii="Times New Roman" w:hAnsi="Times New Roman"/>
          <w:sz w:val="18"/>
          <w:szCs w:val="18"/>
        </w:rPr>
      </w:pPr>
    </w:p>
    <w:p w:rsidR="00AF52F0" w:rsidRDefault="00AF52F0" w:rsidP="00AF52F0">
      <w:pPr>
        <w:spacing w:line="240" w:lineRule="auto"/>
        <w:rPr>
          <w:rFonts w:ascii="Times New Roman" w:hAnsi="Times New Roman"/>
          <w:szCs w:val="24"/>
        </w:rPr>
      </w:pPr>
    </w:p>
    <w:p w:rsidR="009B62C5" w:rsidRPr="00D46304" w:rsidRDefault="00D12F8F" w:rsidP="00D46304">
      <w:pPr>
        <w:spacing w:line="240" w:lineRule="auto"/>
        <w:rPr>
          <w:rFonts w:ascii="Times New Roman" w:hAnsi="Times New Roman"/>
          <w:szCs w:val="24"/>
        </w:rPr>
      </w:pPr>
      <w:r w:rsidRPr="008E709C">
        <w:rPr>
          <w:noProof/>
        </w:rPr>
        <w:lastRenderedPageBreak/>
        <mc:AlternateContent>
          <mc:Choice Requires="wps">
            <w:drawing>
              <wp:anchor distT="0" distB="0" distL="114300" distR="114300" simplePos="0" relativeHeight="251669504" behindDoc="0" locked="0" layoutInCell="1" allowOverlap="1" wp14:anchorId="22DAA0AB" wp14:editId="385283EF">
                <wp:simplePos x="0" y="0"/>
                <wp:positionH relativeFrom="column">
                  <wp:posOffset>4914900</wp:posOffset>
                </wp:positionH>
                <wp:positionV relativeFrom="paragraph">
                  <wp:posOffset>113665</wp:posOffset>
                </wp:positionV>
                <wp:extent cx="752475" cy="247650"/>
                <wp:effectExtent l="57150" t="38100" r="85725" b="95250"/>
                <wp:wrapNone/>
                <wp:docPr id="42"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D12F8F">
                            <w:pPr>
                              <w:pStyle w:val="Navadensplet"/>
                              <w:spacing w:before="0" w:beforeAutospacing="0" w:after="0" w:afterAutospacing="0"/>
                              <w:jc w:val="center"/>
                            </w:pPr>
                            <w:r>
                              <w:rPr>
                                <w:b/>
                                <w:bCs/>
                              </w:rPr>
                              <w:t>OBR-13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AA0AB" id="_x0000_s1041" style="position:absolute;left:0;text-align:left;margin-left:387pt;margin-top:8.95pt;width:59.2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E54F5A" w:rsidRDefault="00E54F5A" w:rsidP="00D12F8F">
                      <w:pPr>
                        <w:pStyle w:val="Navadensplet"/>
                        <w:spacing w:before="0" w:beforeAutospacing="0" w:after="0" w:afterAutospacing="0"/>
                        <w:jc w:val="center"/>
                      </w:pPr>
                      <w:r>
                        <w:rPr>
                          <w:b/>
                          <w:bCs/>
                        </w:rPr>
                        <w:t>OBR-13</w:t>
                      </w:r>
                    </w:p>
                  </w:txbxContent>
                </v:textbox>
              </v:rect>
            </w:pict>
          </mc:Fallback>
        </mc:AlternateContent>
      </w:r>
    </w:p>
    <w:p w:rsidR="009B62C5" w:rsidRDefault="009B62C5">
      <w:pPr>
        <w:spacing w:after="200"/>
        <w:jc w:val="left"/>
        <w:rPr>
          <w:rFonts w:ascii="Times New Roman" w:hAnsi="Times New Roman"/>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6432" behindDoc="1" locked="0" layoutInCell="1" allowOverlap="1" wp14:anchorId="3FF2D13A" wp14:editId="61516B9F">
                <wp:simplePos x="0" y="0"/>
                <wp:positionH relativeFrom="column">
                  <wp:posOffset>871855</wp:posOffset>
                </wp:positionH>
                <wp:positionV relativeFrom="paragraph">
                  <wp:posOffset>45085</wp:posOffset>
                </wp:positionV>
                <wp:extent cx="4048125" cy="257175"/>
                <wp:effectExtent l="57150" t="38100" r="85725" b="104775"/>
                <wp:wrapNone/>
                <wp:docPr id="43" name="Pravokotnik 43"/>
                <wp:cNvGraphicFramePr/>
                <a:graphic xmlns:a="http://schemas.openxmlformats.org/drawingml/2006/main">
                  <a:graphicData uri="http://schemas.microsoft.com/office/word/2010/wordprocessingShape">
                    <wps:wsp>
                      <wps:cNvSpPr/>
                      <wps:spPr>
                        <a:xfrm>
                          <a:off x="0" y="0"/>
                          <a:ext cx="4048125"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D12F8F" w:rsidRDefault="00E54F5A" w:rsidP="00D12F8F">
                            <w:pPr>
                              <w:jc w:val="center"/>
                              <w:rPr>
                                <w:rFonts w:ascii="Times New Roman" w:hAnsi="Times New Roman"/>
                                <w:b/>
                                <w:bCs/>
                              </w:rPr>
                            </w:pPr>
                            <w:r w:rsidRPr="00D12F8F">
                              <w:rPr>
                                <w:rFonts w:ascii="Times New Roman" w:hAnsi="Times New Roman"/>
                                <w:b/>
                                <w:bCs/>
                              </w:rPr>
                              <w:t>IZJAVA O IZPOLNJEVANJU VSEH ZAHTEV NAROČNIKA</w:t>
                            </w:r>
                          </w:p>
                          <w:p w:rsidR="00E54F5A" w:rsidRDefault="00E54F5A" w:rsidP="00D12F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2D13A" id="Pravokotnik 43" o:spid="_x0000_s1042" style="position:absolute;margin-left:68.65pt;margin-top:3.55pt;width:318.75pt;height:20.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" fillcolor="#a1d1ff" strokecolor="#5d9acf">
                <v:fill color2="#e4f2ff" rotate="t" angle="180" colors="0 #a1d1ff;22938f #bddeff;1 #e4f2ff" focus="100%" type="gradient"/>
                <v:shadow on="t" color="black" opacity="24903f" origin=",.5" offset="0,.55556mm"/>
                <v:textbox>
                  <w:txbxContent>
                    <w:p w:rsidR="00E54F5A" w:rsidRPr="00D12F8F" w:rsidRDefault="00E54F5A" w:rsidP="00D12F8F">
                      <w:pPr>
                        <w:jc w:val="center"/>
                        <w:rPr>
                          <w:rFonts w:ascii="Times New Roman" w:hAnsi="Times New Roman"/>
                          <w:b/>
                          <w:bCs/>
                        </w:rPr>
                      </w:pPr>
                      <w:r w:rsidRPr="00D12F8F">
                        <w:rPr>
                          <w:rFonts w:ascii="Times New Roman" w:hAnsi="Times New Roman"/>
                          <w:b/>
                          <w:bCs/>
                        </w:rPr>
                        <w:t>IZJAVA O IZPOLNJEVANJU VSEH ZAHTEV NAROČNIKA</w:t>
                      </w:r>
                    </w:p>
                    <w:p w:rsidR="00E54F5A" w:rsidRDefault="00E54F5A" w:rsidP="00D12F8F">
                      <w:pPr>
                        <w:jc w:val="center"/>
                      </w:pPr>
                    </w:p>
                  </w:txbxContent>
                </v:textbox>
              </v:rect>
            </w:pict>
          </mc:Fallback>
        </mc:AlternateContent>
      </w: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B95CB1" w:rsidRPr="004E0414" w:rsidRDefault="00B95CB1" w:rsidP="00B95CB1">
      <w:pPr>
        <w:spacing w:line="240" w:lineRule="auto"/>
        <w:rPr>
          <w:rFonts w:ascii="Times New Roman" w:hAnsi="Times New Roman"/>
          <w:szCs w:val="22"/>
        </w:rPr>
      </w:pPr>
      <w:r w:rsidRPr="004E0414">
        <w:rPr>
          <w:rFonts w:ascii="Times New Roman" w:hAnsi="Times New Roman"/>
          <w:b/>
          <w:szCs w:val="22"/>
        </w:rPr>
        <w:t>»</w:t>
      </w:r>
      <w:r w:rsidRPr="00AD5B8A">
        <w:rPr>
          <w:rFonts w:ascii="Times New Roman" w:hAnsi="Times New Roman"/>
          <w:b/>
          <w:szCs w:val="22"/>
        </w:rPr>
        <w:t>OKOLJU</w:t>
      </w:r>
      <w:r w:rsidRPr="004E0414">
        <w:rPr>
          <w:rFonts w:ascii="Times New Roman" w:hAnsi="Times New Roman"/>
          <w:b/>
          <w:szCs w:val="22"/>
        </w:rPr>
        <w:t xml:space="preserve"> PRIJAZNE STORITVE ČIŠČENJA PROSTOROV DOMA DANICE VOGRINEC M</w:t>
      </w:r>
      <w:r w:rsidR="003B0A2C">
        <w:rPr>
          <w:rFonts w:ascii="Times New Roman" w:hAnsi="Times New Roman"/>
          <w:b/>
          <w:szCs w:val="22"/>
        </w:rPr>
        <w:t>ARIBOR ZA POGODBENO OBDOBJE 2023-2026</w:t>
      </w:r>
      <w:r w:rsidRPr="004E0414">
        <w:rPr>
          <w:rFonts w:ascii="Times New Roman" w:hAnsi="Times New Roman"/>
          <w:b/>
          <w:szCs w:val="22"/>
        </w:rPr>
        <w:t xml:space="preserve">« </w:t>
      </w:r>
      <w:r w:rsidRPr="004E0414">
        <w:rPr>
          <w:rFonts w:ascii="Times New Roman" w:hAnsi="Times New Roman"/>
          <w:szCs w:val="22"/>
        </w:rPr>
        <w:t>številka</w:t>
      </w:r>
      <w:r w:rsidR="003B0A2C">
        <w:rPr>
          <w:rFonts w:ascii="Times New Roman" w:hAnsi="Times New Roman"/>
          <w:szCs w:val="22"/>
        </w:rPr>
        <w:t xml:space="preserve"> objave JN_____/2023</w:t>
      </w:r>
      <w:r w:rsidR="009B6D8D">
        <w:rPr>
          <w:rFonts w:ascii="Times New Roman" w:hAnsi="Times New Roman"/>
          <w:szCs w:val="22"/>
        </w:rPr>
        <w:t xml:space="preserve"> z dne_____, </w:t>
      </w:r>
      <w:r w:rsidR="009B6D8D" w:rsidRPr="009B6D8D">
        <w:rPr>
          <w:rFonts w:ascii="Times New Roman" w:hAnsi="Times New Roman"/>
          <w:szCs w:val="22"/>
        </w:rPr>
        <w:t>UR l. EU št._______________.</w:t>
      </w:r>
    </w:p>
    <w:p w:rsidR="00B95CB1" w:rsidRDefault="00B95CB1" w:rsidP="00D12F8F">
      <w:pPr>
        <w:spacing w:line="240" w:lineRule="auto"/>
        <w:jc w:val="left"/>
        <w:rPr>
          <w:rFonts w:ascii="Times New Roman" w:hAnsi="Times New Roman"/>
          <w:b/>
          <w:szCs w:val="22"/>
        </w:rPr>
      </w:pPr>
    </w:p>
    <w:p w:rsidR="00B95CB1" w:rsidRDefault="00B95CB1" w:rsidP="00D12F8F">
      <w:pPr>
        <w:spacing w:line="240" w:lineRule="auto"/>
        <w:jc w:val="left"/>
        <w:rPr>
          <w:rFonts w:ascii="Times New Roman" w:hAnsi="Times New Roman"/>
          <w:b/>
          <w:szCs w:val="22"/>
        </w:rPr>
      </w:pPr>
    </w:p>
    <w:p w:rsidR="00D12F8F" w:rsidRPr="00D12F8F" w:rsidRDefault="00D12F8F" w:rsidP="00D12F8F">
      <w:pPr>
        <w:spacing w:line="240" w:lineRule="auto"/>
        <w:jc w:val="left"/>
        <w:rPr>
          <w:rFonts w:ascii="Times New Roman" w:hAnsi="Times New Roman"/>
          <w:b/>
          <w:szCs w:val="22"/>
        </w:rPr>
      </w:pPr>
      <w:r w:rsidRPr="00D12F8F">
        <w:rPr>
          <w:rFonts w:ascii="Times New Roman" w:hAnsi="Times New Roman"/>
          <w:b/>
          <w:szCs w:val="22"/>
        </w:rPr>
        <w:t xml:space="preserve">Ponudnik:__________________       </w:t>
      </w:r>
    </w:p>
    <w:p w:rsidR="00447C5C" w:rsidRDefault="00447C5C" w:rsidP="00447C5C">
      <w:pPr>
        <w:spacing w:line="240" w:lineRule="auto"/>
        <w:jc w:val="left"/>
        <w:rPr>
          <w:rFonts w:ascii="Arial" w:hAnsi="Arial" w:cs="Arial"/>
          <w:bCs/>
          <w:kern w:val="32"/>
          <w:szCs w:val="22"/>
        </w:rPr>
      </w:pPr>
    </w:p>
    <w:p w:rsidR="00447C5C" w:rsidRDefault="00447C5C" w:rsidP="00447C5C">
      <w:pPr>
        <w:spacing w:line="240" w:lineRule="auto"/>
        <w:jc w:val="left"/>
        <w:rPr>
          <w:rFonts w:ascii="Arial" w:hAnsi="Arial" w:cs="Arial"/>
          <w:bCs/>
          <w:kern w:val="32"/>
          <w:szCs w:val="22"/>
        </w:rPr>
      </w:pPr>
    </w:p>
    <w:p w:rsidR="00D12F8F" w:rsidRPr="00D12F8F" w:rsidRDefault="00D12F8F" w:rsidP="00447C5C">
      <w:pPr>
        <w:spacing w:line="240" w:lineRule="auto"/>
        <w:jc w:val="left"/>
        <w:rPr>
          <w:rFonts w:ascii="Times New Roman" w:hAnsi="Times New Roman"/>
          <w:b/>
          <w:szCs w:val="22"/>
        </w:rPr>
      </w:pPr>
      <w:r w:rsidRPr="00D12F8F">
        <w:rPr>
          <w:rFonts w:ascii="Times New Roman" w:hAnsi="Times New Roman"/>
          <w:b/>
          <w:szCs w:val="22"/>
        </w:rPr>
        <w:t xml:space="preserve">Izjavljamo: </w:t>
      </w:r>
    </w:p>
    <w:p w:rsidR="00D12F8F" w:rsidRDefault="00D12F8F" w:rsidP="00F90365">
      <w:pPr>
        <w:pStyle w:val="Odstavekseznama"/>
        <w:numPr>
          <w:ilvl w:val="0"/>
          <w:numId w:val="52"/>
        </w:numPr>
        <w:spacing w:line="240" w:lineRule="auto"/>
        <w:rPr>
          <w:rFonts w:ascii="Times New Roman" w:hAnsi="Times New Roman"/>
          <w:bCs/>
        </w:rPr>
      </w:pPr>
      <w:r w:rsidRPr="00D12F8F">
        <w:rPr>
          <w:rFonts w:ascii="Times New Roman" w:hAnsi="Times New Roman"/>
          <w:bCs/>
        </w:rPr>
        <w:t xml:space="preserve">da izpolnjujemo vse zahteve </w:t>
      </w:r>
      <w:r w:rsidR="003C42A1">
        <w:rPr>
          <w:rFonts w:ascii="Times New Roman" w:hAnsi="Times New Roman"/>
          <w:bCs/>
        </w:rPr>
        <w:t xml:space="preserve">naročnika </w:t>
      </w:r>
      <w:r w:rsidRPr="00D12F8F">
        <w:rPr>
          <w:rFonts w:ascii="Times New Roman" w:hAnsi="Times New Roman"/>
          <w:bCs/>
        </w:rPr>
        <w:t>iz razpisne dokumentacije;</w:t>
      </w:r>
    </w:p>
    <w:p w:rsidR="00D12F8F" w:rsidRDefault="00D12F8F" w:rsidP="00F90365">
      <w:pPr>
        <w:pStyle w:val="Odstavekseznama"/>
        <w:numPr>
          <w:ilvl w:val="0"/>
          <w:numId w:val="52"/>
        </w:numPr>
        <w:spacing w:line="240" w:lineRule="auto"/>
        <w:rPr>
          <w:rFonts w:ascii="Times New Roman" w:hAnsi="Times New Roman"/>
          <w:bCs/>
        </w:rPr>
      </w:pPr>
      <w:r>
        <w:rPr>
          <w:rFonts w:ascii="Times New Roman" w:hAnsi="Times New Roman"/>
          <w:bCs/>
        </w:rPr>
        <w:t>da bomo</w:t>
      </w:r>
      <w:r w:rsidRPr="00D12F8F">
        <w:rPr>
          <w:rFonts w:ascii="Times New Roman" w:hAnsi="Times New Roman"/>
          <w:bCs/>
        </w:rPr>
        <w:t xml:space="preserve"> storitev čiščenja prostorov v celoti izvajali skladno z zahtevami naročnika;</w:t>
      </w:r>
    </w:p>
    <w:p w:rsidR="00D12F8F" w:rsidRDefault="00D12F8F" w:rsidP="00F90365">
      <w:pPr>
        <w:pStyle w:val="Odstavekseznama"/>
        <w:numPr>
          <w:ilvl w:val="0"/>
          <w:numId w:val="52"/>
        </w:numPr>
        <w:spacing w:line="240" w:lineRule="auto"/>
        <w:rPr>
          <w:rFonts w:ascii="Times New Roman" w:hAnsi="Times New Roman"/>
          <w:bCs/>
        </w:rPr>
      </w:pPr>
      <w:r w:rsidRPr="00D12F8F">
        <w:rPr>
          <w:rFonts w:ascii="Times New Roman" w:hAnsi="Times New Roman"/>
          <w:bCs/>
        </w:rPr>
        <w:t>da bomo storitev čiščenja v celoti izvajali skladno s svojim planom či</w:t>
      </w:r>
      <w:r w:rsidR="00990D30">
        <w:rPr>
          <w:rFonts w:ascii="Times New Roman" w:hAnsi="Times New Roman"/>
          <w:bCs/>
        </w:rPr>
        <w:t>ščenja, ki ga bomo v petnajstih</w:t>
      </w:r>
      <w:r w:rsidRPr="00D12F8F">
        <w:rPr>
          <w:rFonts w:ascii="Times New Roman" w:hAnsi="Times New Roman"/>
          <w:bCs/>
        </w:rPr>
        <w:t xml:space="preserve"> dne</w:t>
      </w:r>
      <w:r w:rsidR="00582C71">
        <w:rPr>
          <w:rFonts w:ascii="Times New Roman" w:hAnsi="Times New Roman"/>
          <w:bCs/>
        </w:rPr>
        <w:t>h po podpisu pogodbe predložili;</w:t>
      </w:r>
    </w:p>
    <w:p w:rsidR="00582C71" w:rsidRPr="00582C71" w:rsidRDefault="00582C71" w:rsidP="0085453D">
      <w:pPr>
        <w:pStyle w:val="Odstavekseznama"/>
        <w:numPr>
          <w:ilvl w:val="0"/>
          <w:numId w:val="52"/>
        </w:numPr>
        <w:spacing w:line="240" w:lineRule="auto"/>
        <w:rPr>
          <w:rFonts w:ascii="Times New Roman" w:hAnsi="Times New Roman"/>
          <w:bCs/>
        </w:rPr>
      </w:pPr>
      <w:r>
        <w:rPr>
          <w:rFonts w:ascii="Times New Roman" w:hAnsi="Times New Roman"/>
          <w:bCs/>
        </w:rPr>
        <w:t xml:space="preserve">da nudimo </w:t>
      </w:r>
      <w:r w:rsidRPr="00582C71">
        <w:rPr>
          <w:rFonts w:ascii="Times New Roman" w:hAnsi="Times New Roman"/>
          <w:bCs/>
        </w:rPr>
        <w:t xml:space="preserve">30 dnevni plačilni rok, ki prične teči z dnem prejema </w:t>
      </w:r>
      <w:r>
        <w:rPr>
          <w:rFonts w:ascii="Times New Roman" w:hAnsi="Times New Roman"/>
          <w:bCs/>
        </w:rPr>
        <w:t>pravilno izstavljenega e-računa;</w:t>
      </w:r>
    </w:p>
    <w:p w:rsidR="00582C71" w:rsidRPr="00582C71" w:rsidRDefault="00582C71" w:rsidP="00F90365">
      <w:pPr>
        <w:pStyle w:val="Odstavekseznama"/>
        <w:numPr>
          <w:ilvl w:val="0"/>
          <w:numId w:val="52"/>
        </w:numPr>
        <w:spacing w:line="240" w:lineRule="auto"/>
        <w:rPr>
          <w:rFonts w:ascii="Times New Roman" w:hAnsi="Times New Roman"/>
          <w:bCs/>
        </w:rPr>
      </w:pPr>
      <w:r>
        <w:rPr>
          <w:rFonts w:ascii="Times New Roman" w:hAnsi="Times New Roman"/>
          <w:bCs/>
        </w:rPr>
        <w:t xml:space="preserve">da </w:t>
      </w:r>
      <w:r w:rsidRPr="00582C71">
        <w:rPr>
          <w:rFonts w:ascii="Times New Roman" w:hAnsi="Times New Roman"/>
          <w:bCs/>
        </w:rPr>
        <w:t>v zadnjih šestih mesecih pred oddajo javnega naročila ni</w:t>
      </w:r>
      <w:r w:rsidR="00F90365">
        <w:rPr>
          <w:rFonts w:ascii="Times New Roman" w:hAnsi="Times New Roman"/>
          <w:bCs/>
        </w:rPr>
        <w:t>smo</w:t>
      </w:r>
      <w:r w:rsidRPr="00582C71">
        <w:rPr>
          <w:rFonts w:ascii="Times New Roman" w:hAnsi="Times New Roman"/>
          <w:bCs/>
        </w:rPr>
        <w:t xml:space="preserve"> imel</w:t>
      </w:r>
      <w:r w:rsidR="00F90365">
        <w:rPr>
          <w:rFonts w:ascii="Times New Roman" w:hAnsi="Times New Roman"/>
          <w:bCs/>
        </w:rPr>
        <w:t>i</w:t>
      </w:r>
      <w:r w:rsidRPr="00582C71">
        <w:rPr>
          <w:rFonts w:ascii="Times New Roman" w:hAnsi="Times New Roman"/>
          <w:bCs/>
        </w:rPr>
        <w:t xml:space="preserve"> bl</w:t>
      </w:r>
      <w:r>
        <w:rPr>
          <w:rFonts w:ascii="Times New Roman" w:hAnsi="Times New Roman"/>
          <w:bCs/>
        </w:rPr>
        <w:t>okiranih transakcijskih računov;</w:t>
      </w:r>
    </w:p>
    <w:p w:rsidR="00582C71" w:rsidRDefault="00582C71" w:rsidP="00582C71">
      <w:pPr>
        <w:pStyle w:val="Odstavekseznama"/>
        <w:numPr>
          <w:ilvl w:val="0"/>
          <w:numId w:val="52"/>
        </w:numPr>
        <w:spacing w:line="240" w:lineRule="auto"/>
        <w:jc w:val="left"/>
        <w:rPr>
          <w:rFonts w:ascii="Times New Roman" w:hAnsi="Times New Roman"/>
          <w:bCs/>
        </w:rPr>
      </w:pPr>
      <w:r>
        <w:rPr>
          <w:rFonts w:ascii="Times New Roman" w:hAnsi="Times New Roman"/>
          <w:bCs/>
        </w:rPr>
        <w:t>da smo ekonomsko in finančno sposob</w:t>
      </w:r>
      <w:r w:rsidRPr="00582C71">
        <w:rPr>
          <w:rFonts w:ascii="Times New Roman" w:hAnsi="Times New Roman"/>
          <w:bCs/>
        </w:rPr>
        <w:t>n</w:t>
      </w:r>
      <w:r>
        <w:rPr>
          <w:rFonts w:ascii="Times New Roman" w:hAnsi="Times New Roman"/>
          <w:bCs/>
        </w:rPr>
        <w:t>i</w:t>
      </w:r>
      <w:r w:rsidRPr="00582C71">
        <w:rPr>
          <w:rFonts w:ascii="Times New Roman" w:hAnsi="Times New Roman"/>
          <w:bCs/>
        </w:rPr>
        <w:t xml:space="preserve"> i</w:t>
      </w:r>
      <w:r w:rsidR="008C22E8">
        <w:rPr>
          <w:rFonts w:ascii="Times New Roman" w:hAnsi="Times New Roman"/>
          <w:bCs/>
        </w:rPr>
        <w:t>zvesti predmetno javno naročilo;</w:t>
      </w:r>
    </w:p>
    <w:p w:rsidR="008C22E8" w:rsidRDefault="008C22E8" w:rsidP="008C22E8">
      <w:pPr>
        <w:pStyle w:val="Odstavekseznama"/>
        <w:numPr>
          <w:ilvl w:val="0"/>
          <w:numId w:val="52"/>
        </w:numPr>
        <w:spacing w:line="240" w:lineRule="auto"/>
        <w:rPr>
          <w:rFonts w:ascii="Times New Roman" w:hAnsi="Times New Roman"/>
          <w:bCs/>
        </w:rPr>
      </w:pPr>
      <w:r>
        <w:rPr>
          <w:rFonts w:ascii="Times New Roman" w:hAnsi="Times New Roman"/>
          <w:bCs/>
        </w:rPr>
        <w:t xml:space="preserve">da </w:t>
      </w:r>
      <w:r w:rsidRPr="008C22E8">
        <w:rPr>
          <w:rFonts w:ascii="Times New Roman" w:hAnsi="Times New Roman"/>
          <w:bCs/>
        </w:rPr>
        <w:t>zagotavlja</w:t>
      </w:r>
      <w:r>
        <w:rPr>
          <w:rFonts w:ascii="Times New Roman" w:hAnsi="Times New Roman"/>
          <w:bCs/>
        </w:rPr>
        <w:t>mo</w:t>
      </w:r>
      <w:r w:rsidRPr="008C22E8">
        <w:rPr>
          <w:rFonts w:ascii="Times New Roman" w:hAnsi="Times New Roman"/>
          <w:bCs/>
        </w:rPr>
        <w:t>, da bo</w:t>
      </w:r>
      <w:r>
        <w:rPr>
          <w:rFonts w:ascii="Times New Roman" w:hAnsi="Times New Roman"/>
          <w:bCs/>
        </w:rPr>
        <w:t>mo</w:t>
      </w:r>
      <w:r w:rsidRPr="008C22E8">
        <w:rPr>
          <w:rFonts w:ascii="Times New Roman" w:hAnsi="Times New Roman"/>
          <w:bCs/>
        </w:rPr>
        <w:t xml:space="preserve"> imel</w:t>
      </w:r>
      <w:r>
        <w:rPr>
          <w:rFonts w:ascii="Times New Roman" w:hAnsi="Times New Roman"/>
          <w:bCs/>
        </w:rPr>
        <w:t>i</w:t>
      </w:r>
      <w:r w:rsidRPr="008C22E8">
        <w:rPr>
          <w:rFonts w:ascii="Times New Roman" w:hAnsi="Times New Roman"/>
          <w:bCs/>
        </w:rPr>
        <w:t xml:space="preserve"> v primeru izbora v postopku oddaje predmetnega javnega naročila v času izvajanja posla sklenjeno zavarovanje pri zavarovalnici zaradi civilno pravnih odškodninskih zahtevkov, ki jih tretje osebe uveljavljajo proti zavarovancu zaradi nenadnega in presenetljivega dogodka (nesreče), ki izvira iz dejavnosti, lastnosti in pravnega razmerja, navedenega v zavarovalni listini in ima za posledico telesne poškodbe obolenje ali smrt osebe (poškodovanje oseb) ali uničenje, poškodbo ali izginitev stvari (poškodovanje stvari), pri čemer mora biti zavarovalna vsota za poškodovanje oseb najmanj 21.000,00 EUR in za poškodovanje stvari najmanj</w:t>
      </w:r>
      <w:r w:rsidR="00447C5C">
        <w:rPr>
          <w:rFonts w:ascii="Times New Roman" w:hAnsi="Times New Roman"/>
          <w:bCs/>
        </w:rPr>
        <w:t xml:space="preserve"> 5.000,00 EUR za posamezno leto;</w:t>
      </w:r>
    </w:p>
    <w:p w:rsidR="003459C7" w:rsidRDefault="003459C7" w:rsidP="003459C7">
      <w:pPr>
        <w:pStyle w:val="Odstavekseznama"/>
        <w:numPr>
          <w:ilvl w:val="0"/>
          <w:numId w:val="52"/>
        </w:numPr>
        <w:spacing w:line="240" w:lineRule="auto"/>
        <w:rPr>
          <w:rFonts w:ascii="Times New Roman" w:hAnsi="Times New Roman"/>
          <w:bCs/>
        </w:rPr>
      </w:pPr>
      <w:r>
        <w:rPr>
          <w:rFonts w:ascii="Times New Roman" w:hAnsi="Times New Roman"/>
          <w:bCs/>
        </w:rPr>
        <w:t xml:space="preserve">da razpolagamo </w:t>
      </w:r>
      <w:r w:rsidRPr="003459C7">
        <w:rPr>
          <w:rFonts w:ascii="Times New Roman" w:hAnsi="Times New Roman"/>
          <w:bCs/>
        </w:rPr>
        <w:t>z ustreznim kadrom, ki so izkušeni, strokovno usposobljeni in sposobni izvedbe predmetnega javnega naročila ter imajo ref</w:t>
      </w:r>
      <w:r>
        <w:rPr>
          <w:rFonts w:ascii="Times New Roman" w:hAnsi="Times New Roman"/>
          <w:bCs/>
        </w:rPr>
        <w:t>erence s področja tega naročila;</w:t>
      </w:r>
    </w:p>
    <w:p w:rsidR="009B62C5" w:rsidRDefault="00447C5C" w:rsidP="00447C5C">
      <w:pPr>
        <w:pStyle w:val="Odstavekseznama"/>
        <w:numPr>
          <w:ilvl w:val="0"/>
          <w:numId w:val="52"/>
        </w:numPr>
        <w:spacing w:line="240" w:lineRule="auto"/>
        <w:rPr>
          <w:rFonts w:ascii="Times New Roman" w:hAnsi="Times New Roman"/>
          <w:bCs/>
        </w:rPr>
      </w:pPr>
      <w:r>
        <w:rPr>
          <w:rFonts w:ascii="Times New Roman" w:hAnsi="Times New Roman"/>
          <w:bCs/>
        </w:rPr>
        <w:t xml:space="preserve">da nismo </w:t>
      </w:r>
      <w:r w:rsidRPr="00447C5C">
        <w:rPr>
          <w:rFonts w:ascii="Times New Roman" w:hAnsi="Times New Roman"/>
          <w:bCs/>
        </w:rPr>
        <w:t xml:space="preserve">uvrščeni na seznam, poslovnih subjektov, s katerimi na podlagi 35. člena zakona o integriteti in preprečevanju korupcije (Uradni list RS, št. 69/11 – uradno prečiščeno besedilo, 158/20, 3/22 – </w:t>
      </w:r>
      <w:proofErr w:type="spellStart"/>
      <w:r w:rsidRPr="00447C5C">
        <w:rPr>
          <w:rFonts w:ascii="Times New Roman" w:hAnsi="Times New Roman"/>
          <w:bCs/>
        </w:rPr>
        <w:t>ZDeb</w:t>
      </w:r>
      <w:proofErr w:type="spellEnd"/>
      <w:r w:rsidRPr="00447C5C">
        <w:rPr>
          <w:rFonts w:ascii="Times New Roman" w:hAnsi="Times New Roman"/>
          <w:bCs/>
        </w:rPr>
        <w:t xml:space="preserve"> in 16/23 – </w:t>
      </w:r>
      <w:proofErr w:type="spellStart"/>
      <w:r w:rsidRPr="00447C5C">
        <w:rPr>
          <w:rFonts w:ascii="Times New Roman" w:hAnsi="Times New Roman"/>
          <w:bCs/>
        </w:rPr>
        <w:t>ZZPri</w:t>
      </w:r>
      <w:proofErr w:type="spellEnd"/>
      <w:r w:rsidRPr="00447C5C">
        <w:rPr>
          <w:rFonts w:ascii="Times New Roman" w:hAnsi="Times New Roman"/>
          <w:bCs/>
        </w:rPr>
        <w:t xml:space="preserve">, v nadaljevanju: </w:t>
      </w:r>
      <w:proofErr w:type="spellStart"/>
      <w:r w:rsidRPr="00447C5C">
        <w:rPr>
          <w:rFonts w:ascii="Times New Roman" w:hAnsi="Times New Roman"/>
          <w:bCs/>
        </w:rPr>
        <w:t>ZIntPK</w:t>
      </w:r>
      <w:proofErr w:type="spellEnd"/>
      <w:r w:rsidR="007A7004">
        <w:rPr>
          <w:rFonts w:ascii="Times New Roman" w:hAnsi="Times New Roman"/>
          <w:bCs/>
        </w:rPr>
        <w:t>) naročniki ne smejo sodelovati;</w:t>
      </w:r>
    </w:p>
    <w:p w:rsidR="007A7004" w:rsidRPr="00447C5C" w:rsidRDefault="007A7004" w:rsidP="007A7004">
      <w:pPr>
        <w:pStyle w:val="Odstavekseznama"/>
        <w:numPr>
          <w:ilvl w:val="0"/>
          <w:numId w:val="52"/>
        </w:numPr>
        <w:spacing w:line="240" w:lineRule="auto"/>
        <w:rPr>
          <w:rFonts w:ascii="Times New Roman" w:hAnsi="Times New Roman"/>
          <w:bCs/>
        </w:rPr>
      </w:pPr>
      <w:r w:rsidRPr="007A7004">
        <w:rPr>
          <w:rFonts w:ascii="Times New Roman" w:hAnsi="Times New Roman"/>
          <w:bCs/>
        </w:rPr>
        <w:t>da naročniki zoper n</w:t>
      </w:r>
      <w:r>
        <w:rPr>
          <w:rFonts w:ascii="Times New Roman" w:hAnsi="Times New Roman"/>
          <w:bCs/>
        </w:rPr>
        <w:t>as</w:t>
      </w:r>
      <w:r w:rsidRPr="007A7004">
        <w:rPr>
          <w:rFonts w:ascii="Times New Roman" w:hAnsi="Times New Roman"/>
          <w:bCs/>
        </w:rPr>
        <w:t xml:space="preserve"> niso vlagali upravičenih reklamacij glede kakovosti opravljene storitve in nespoštovanja drugih določil pogodbe. Če naročnik razpolaga z dokazili o nespoštovanju pogodbenih obveznosti, lahko </w:t>
      </w:r>
      <w:r w:rsidR="009F0DE5">
        <w:rPr>
          <w:rFonts w:ascii="Times New Roman" w:hAnsi="Times New Roman"/>
          <w:bCs/>
        </w:rPr>
        <w:t xml:space="preserve">nas kot </w:t>
      </w:r>
      <w:r w:rsidRPr="007A7004">
        <w:rPr>
          <w:rFonts w:ascii="Times New Roman" w:hAnsi="Times New Roman"/>
          <w:bCs/>
        </w:rPr>
        <w:t>ponudnika izloči iz predmetnega postopka.</w:t>
      </w:r>
    </w:p>
    <w:p w:rsidR="009B62C5" w:rsidRDefault="009B62C5">
      <w:pPr>
        <w:spacing w:after="200"/>
        <w:jc w:val="left"/>
        <w:rPr>
          <w:rFonts w:ascii="Times New Roman" w:hAnsi="Times New Roman"/>
          <w:szCs w:val="22"/>
        </w:rPr>
      </w:pPr>
    </w:p>
    <w:p w:rsidR="00D12F8F" w:rsidRPr="009B62C5" w:rsidRDefault="00D12F8F" w:rsidP="00D12F8F">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D12F8F" w:rsidRDefault="00D12F8F" w:rsidP="00D12F8F">
      <w:pPr>
        <w:pBdr>
          <w:bottom w:val="single" w:sz="4" w:space="1" w:color="auto"/>
        </w:pBdr>
        <w:spacing w:line="240" w:lineRule="auto"/>
        <w:rPr>
          <w:rFonts w:ascii="Times New Roman" w:hAnsi="Times New Roman"/>
          <w:bCs/>
          <w:szCs w:val="22"/>
        </w:rPr>
      </w:pPr>
    </w:p>
    <w:p w:rsidR="00FD579C" w:rsidRDefault="00FD579C" w:rsidP="00D12F8F">
      <w:pPr>
        <w:pBdr>
          <w:bottom w:val="single" w:sz="4" w:space="1" w:color="auto"/>
        </w:pBdr>
        <w:spacing w:line="240" w:lineRule="auto"/>
        <w:rPr>
          <w:rFonts w:ascii="Times New Roman" w:hAnsi="Times New Roman"/>
          <w:bCs/>
          <w:szCs w:val="22"/>
        </w:rPr>
      </w:pPr>
    </w:p>
    <w:p w:rsidR="00FD579C" w:rsidRDefault="00FD579C" w:rsidP="00D12F8F">
      <w:pPr>
        <w:pBdr>
          <w:bottom w:val="single" w:sz="4" w:space="1" w:color="auto"/>
        </w:pBdr>
        <w:spacing w:line="240" w:lineRule="auto"/>
        <w:rPr>
          <w:rFonts w:ascii="Times New Roman" w:hAnsi="Times New Roman"/>
          <w:bCs/>
          <w:szCs w:val="22"/>
        </w:rPr>
      </w:pPr>
    </w:p>
    <w:p w:rsidR="00FD579C" w:rsidRDefault="00FD579C" w:rsidP="00D12F8F">
      <w:pPr>
        <w:pBdr>
          <w:bottom w:val="single" w:sz="4" w:space="1" w:color="auto"/>
        </w:pBdr>
        <w:spacing w:line="240" w:lineRule="auto"/>
        <w:rPr>
          <w:rFonts w:ascii="Times New Roman" w:hAnsi="Times New Roman"/>
          <w:bCs/>
          <w:szCs w:val="22"/>
        </w:rPr>
      </w:pPr>
    </w:p>
    <w:p w:rsidR="00FD579C" w:rsidRPr="00F371F5" w:rsidRDefault="00FD579C" w:rsidP="00D12F8F">
      <w:pPr>
        <w:pBdr>
          <w:bottom w:val="single" w:sz="4" w:space="1" w:color="auto"/>
        </w:pBdr>
        <w:spacing w:line="240" w:lineRule="auto"/>
        <w:rPr>
          <w:rFonts w:cs="Calibri"/>
          <w:b/>
          <w:bCs/>
          <w:sz w:val="18"/>
        </w:rPr>
      </w:pPr>
    </w:p>
    <w:p w:rsidR="00D12F8F" w:rsidRPr="00F371F5" w:rsidRDefault="00D12F8F" w:rsidP="00D12F8F">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C72F96" w:rsidRDefault="00D12F8F" w:rsidP="007D51BF">
      <w:pPr>
        <w:numPr>
          <w:ilvl w:val="0"/>
          <w:numId w:val="27"/>
        </w:numPr>
        <w:spacing w:line="240" w:lineRule="auto"/>
        <w:rPr>
          <w:rFonts w:ascii="Times New Roman" w:hAnsi="Times New Roman"/>
          <w:sz w:val="18"/>
          <w:szCs w:val="18"/>
        </w:rPr>
      </w:pPr>
      <w:r w:rsidRPr="00F371F5">
        <w:rPr>
          <w:rFonts w:ascii="Times New Roman" w:hAnsi="Times New Roman"/>
          <w:sz w:val="18"/>
          <w:szCs w:val="18"/>
        </w:rPr>
        <w:lastRenderedPageBreak/>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13 </w:t>
      </w:r>
      <w:r w:rsidRPr="00F371F5">
        <w:rPr>
          <w:rFonts w:ascii="Times New Roman" w:hAnsi="Times New Roman"/>
          <w:sz w:val="18"/>
          <w:szCs w:val="18"/>
        </w:rPr>
        <w:t>v pdf. obliki.</w:t>
      </w:r>
    </w:p>
    <w:p w:rsidR="00C72F96" w:rsidRDefault="00C72F96">
      <w:pPr>
        <w:spacing w:after="200"/>
        <w:jc w:val="left"/>
        <w:rPr>
          <w:rFonts w:ascii="Times New Roman" w:hAnsi="Times New Roman"/>
          <w:sz w:val="18"/>
          <w:szCs w:val="18"/>
        </w:rPr>
      </w:pPr>
    </w:p>
    <w:p w:rsidR="009B62C5" w:rsidRPr="009B6D8D" w:rsidRDefault="009B62C5" w:rsidP="00C72F96">
      <w:pPr>
        <w:spacing w:line="240" w:lineRule="auto"/>
        <w:rPr>
          <w:rFonts w:ascii="Times New Roman" w:hAnsi="Times New Roman"/>
          <w:szCs w:val="24"/>
        </w:rPr>
      </w:pPr>
    </w:p>
    <w:p w:rsidR="009B62C5" w:rsidRDefault="00B95CB1">
      <w:pPr>
        <w:spacing w:after="200"/>
        <w:jc w:val="left"/>
        <w:rPr>
          <w:rFonts w:ascii="Times New Roman" w:hAnsi="Times New Roman"/>
          <w:szCs w:val="22"/>
        </w:rPr>
      </w:pPr>
      <w:r w:rsidRPr="008E709C">
        <w:rPr>
          <w:noProof/>
        </w:rPr>
        <mc:AlternateContent>
          <mc:Choice Requires="wps">
            <w:drawing>
              <wp:anchor distT="0" distB="0" distL="114300" distR="114300" simplePos="0" relativeHeight="251672576" behindDoc="0" locked="0" layoutInCell="1" allowOverlap="1" wp14:anchorId="5BAEF67A" wp14:editId="62329BBB">
                <wp:simplePos x="0" y="0"/>
                <wp:positionH relativeFrom="column">
                  <wp:posOffset>4924425</wp:posOffset>
                </wp:positionH>
                <wp:positionV relativeFrom="paragraph">
                  <wp:posOffset>75565</wp:posOffset>
                </wp:positionV>
                <wp:extent cx="752475" cy="247650"/>
                <wp:effectExtent l="57150" t="38100" r="85725" b="95250"/>
                <wp:wrapNone/>
                <wp:docPr id="44"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B95CB1">
                            <w:pPr>
                              <w:pStyle w:val="Navadensplet"/>
                              <w:spacing w:before="0" w:beforeAutospacing="0" w:after="0" w:afterAutospacing="0"/>
                              <w:jc w:val="center"/>
                            </w:pPr>
                            <w:r>
                              <w:rPr>
                                <w:b/>
                                <w:bCs/>
                              </w:rPr>
                              <w:t>OBR-14</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AEF67A" id="_x0000_s1043" style="position:absolute;margin-left:387.75pt;margin-top:5.95pt;width:59.25pt;height:1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E54F5A" w:rsidRDefault="00E54F5A" w:rsidP="00B95CB1">
                      <w:pPr>
                        <w:pStyle w:val="Navadensplet"/>
                        <w:spacing w:before="0" w:beforeAutospacing="0" w:after="0" w:afterAutospacing="0"/>
                        <w:jc w:val="center"/>
                      </w:pPr>
                      <w:r>
                        <w:rPr>
                          <w:b/>
                          <w:bCs/>
                        </w:rPr>
                        <w:t>OBR-14</w:t>
                      </w:r>
                    </w:p>
                  </w:txbxContent>
                </v:textbox>
              </v:rect>
            </w:pict>
          </mc:Fallback>
        </mc:AlternateContent>
      </w:r>
    </w:p>
    <w:p w:rsidR="009B62C5" w:rsidRDefault="009B62C5">
      <w:pPr>
        <w:spacing w:after="200"/>
        <w:jc w:val="left"/>
        <w:rPr>
          <w:rFonts w:ascii="Times New Roman" w:hAnsi="Times New Roman"/>
          <w:szCs w:val="22"/>
        </w:rPr>
      </w:pPr>
    </w:p>
    <w:p w:rsidR="00B95CB1" w:rsidRDefault="00B95CB1" w:rsidP="00B95CB1">
      <w:pPr>
        <w:spacing w:after="200"/>
        <w:jc w:val="left"/>
        <w:rPr>
          <w:rFonts w:ascii="Times New Roman" w:hAnsi="Times New Roman"/>
          <w:b/>
          <w:bCs/>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0528" behindDoc="1" locked="0" layoutInCell="1" allowOverlap="1" wp14:anchorId="03AD3ADF" wp14:editId="27B835A9">
                <wp:simplePos x="0" y="0"/>
                <wp:positionH relativeFrom="column">
                  <wp:posOffset>890905</wp:posOffset>
                </wp:positionH>
                <wp:positionV relativeFrom="paragraph">
                  <wp:posOffset>156845</wp:posOffset>
                </wp:positionV>
                <wp:extent cx="3505200" cy="257175"/>
                <wp:effectExtent l="57150" t="38100" r="76200" b="104775"/>
                <wp:wrapNone/>
                <wp:docPr id="45" name="Pravokotnik 45"/>
                <wp:cNvGraphicFramePr/>
                <a:graphic xmlns:a="http://schemas.openxmlformats.org/drawingml/2006/main">
                  <a:graphicData uri="http://schemas.microsoft.com/office/word/2010/wordprocessingShape">
                    <wps:wsp>
                      <wps:cNvSpPr/>
                      <wps:spPr>
                        <a:xfrm>
                          <a:off x="0" y="0"/>
                          <a:ext cx="35052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B95CB1" w:rsidRDefault="00E54F5A" w:rsidP="00B95CB1">
                            <w:pPr>
                              <w:spacing w:after="200"/>
                              <w:jc w:val="left"/>
                              <w:rPr>
                                <w:rFonts w:ascii="Times New Roman" w:hAnsi="Times New Roman"/>
                                <w:b/>
                                <w:bCs/>
                                <w:szCs w:val="22"/>
                              </w:rPr>
                            </w:pPr>
                            <w:r w:rsidRPr="00B95CB1">
                              <w:rPr>
                                <w:rFonts w:ascii="Times New Roman" w:hAnsi="Times New Roman"/>
                                <w:b/>
                                <w:bCs/>
                                <w:szCs w:val="22"/>
                              </w:rPr>
                              <w:t>IZJAVA O BREZPLAČNEM ODVOZU EMBALAŽE</w:t>
                            </w:r>
                          </w:p>
                          <w:p w:rsidR="00E54F5A" w:rsidRDefault="00E54F5A" w:rsidP="00B95C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AD3ADF" id="Pravokotnik 45" o:spid="_x0000_s1044" style="position:absolute;margin-left:70.15pt;margin-top:12.35pt;width:276pt;height:20.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" fillcolor="#a1d1ff" strokecolor="#5d9acf">
                <v:fill color2="#e4f2ff" rotate="t" angle="180" colors="0 #a1d1ff;22938f #bddeff;1 #e4f2ff" focus="100%" type="gradient"/>
                <v:shadow on="t" color="black" opacity="24903f" origin=",.5" offset="0,.55556mm"/>
                <v:textbox>
                  <w:txbxContent>
                    <w:p w:rsidR="00E54F5A" w:rsidRPr="00B95CB1" w:rsidRDefault="00E54F5A" w:rsidP="00B95CB1">
                      <w:pPr>
                        <w:spacing w:after="200"/>
                        <w:jc w:val="left"/>
                        <w:rPr>
                          <w:rFonts w:ascii="Times New Roman" w:hAnsi="Times New Roman"/>
                          <w:b/>
                          <w:bCs/>
                          <w:szCs w:val="22"/>
                        </w:rPr>
                      </w:pPr>
                      <w:r w:rsidRPr="00B95CB1">
                        <w:rPr>
                          <w:rFonts w:ascii="Times New Roman" w:hAnsi="Times New Roman"/>
                          <w:b/>
                          <w:bCs/>
                          <w:szCs w:val="22"/>
                        </w:rPr>
                        <w:t>IZJAVA O BREZPLAČNEM ODVOZU EMBALAŽE</w:t>
                      </w:r>
                    </w:p>
                    <w:p w:rsidR="00E54F5A" w:rsidRDefault="00E54F5A" w:rsidP="00B95CB1">
                      <w:pPr>
                        <w:jc w:val="center"/>
                      </w:pPr>
                    </w:p>
                  </w:txbxContent>
                </v:textbox>
              </v:rect>
            </w:pict>
          </mc:Fallback>
        </mc:AlternateContent>
      </w:r>
    </w:p>
    <w:p w:rsidR="00B95CB1" w:rsidRDefault="00B95CB1" w:rsidP="00B95CB1">
      <w:pPr>
        <w:spacing w:after="200"/>
        <w:jc w:val="left"/>
        <w:rPr>
          <w:rFonts w:ascii="Times New Roman" w:hAnsi="Times New Roman"/>
          <w:b/>
          <w:bCs/>
          <w:szCs w:val="22"/>
        </w:rPr>
      </w:pPr>
    </w:p>
    <w:p w:rsidR="00B95CB1" w:rsidRDefault="00B95CB1" w:rsidP="00B95CB1">
      <w:pPr>
        <w:spacing w:line="360" w:lineRule="auto"/>
        <w:rPr>
          <w:rFonts w:ascii="Times New Roman" w:hAnsi="Times New Roman"/>
          <w:b/>
          <w:bCs/>
          <w:szCs w:val="22"/>
        </w:rPr>
      </w:pPr>
    </w:p>
    <w:p w:rsidR="00B95CB1" w:rsidRDefault="00B95CB1" w:rsidP="00B95CB1">
      <w:pPr>
        <w:spacing w:line="240" w:lineRule="auto"/>
        <w:rPr>
          <w:rFonts w:ascii="Times New Roman" w:hAnsi="Times New Roman"/>
          <w:b/>
          <w:szCs w:val="22"/>
        </w:rPr>
      </w:pPr>
    </w:p>
    <w:p w:rsidR="00B95CB1" w:rsidRPr="004E0414" w:rsidRDefault="00B95CB1" w:rsidP="00B95CB1">
      <w:pPr>
        <w:spacing w:line="240" w:lineRule="auto"/>
        <w:rPr>
          <w:rFonts w:ascii="Times New Roman" w:hAnsi="Times New Roman"/>
          <w:szCs w:val="22"/>
        </w:rPr>
      </w:pPr>
      <w:r w:rsidRPr="004E0414">
        <w:rPr>
          <w:rFonts w:ascii="Times New Roman" w:hAnsi="Times New Roman"/>
          <w:b/>
          <w:szCs w:val="22"/>
        </w:rPr>
        <w:t>»O</w:t>
      </w:r>
      <w:r w:rsidRPr="00084DB0">
        <w:rPr>
          <w:rFonts w:ascii="Times New Roman" w:hAnsi="Times New Roman"/>
          <w:b/>
          <w:szCs w:val="22"/>
        </w:rPr>
        <w:t>KOLJ</w:t>
      </w:r>
      <w:r w:rsidRPr="004E0414">
        <w:rPr>
          <w:rFonts w:ascii="Times New Roman" w:hAnsi="Times New Roman"/>
          <w:b/>
          <w:szCs w:val="22"/>
        </w:rPr>
        <w:t>U PRIJAZNE STORITVE ČIŠČENJA PROSTOROV DOMA DANICE VOGRINEC M</w:t>
      </w:r>
      <w:r w:rsidR="000C5FEF">
        <w:rPr>
          <w:rFonts w:ascii="Times New Roman" w:hAnsi="Times New Roman"/>
          <w:b/>
          <w:szCs w:val="22"/>
        </w:rPr>
        <w:t>ARIBOR ZA POGODBENO OBDOBJE 2023-2026</w:t>
      </w:r>
      <w:r w:rsidRPr="004E0414">
        <w:rPr>
          <w:rFonts w:ascii="Times New Roman" w:hAnsi="Times New Roman"/>
          <w:b/>
          <w:szCs w:val="22"/>
        </w:rPr>
        <w:t xml:space="preserve">« </w:t>
      </w:r>
      <w:r w:rsidRPr="004E0414">
        <w:rPr>
          <w:rFonts w:ascii="Times New Roman" w:hAnsi="Times New Roman"/>
          <w:szCs w:val="22"/>
        </w:rPr>
        <w:t>številka</w:t>
      </w:r>
      <w:r w:rsidR="000C5FEF">
        <w:rPr>
          <w:rFonts w:ascii="Times New Roman" w:hAnsi="Times New Roman"/>
          <w:szCs w:val="22"/>
        </w:rPr>
        <w:t xml:space="preserve"> objave JN_____/2023</w:t>
      </w:r>
      <w:r w:rsidR="009B6D8D">
        <w:rPr>
          <w:rFonts w:ascii="Times New Roman" w:hAnsi="Times New Roman"/>
          <w:szCs w:val="22"/>
        </w:rPr>
        <w:t xml:space="preserve"> z dne_____, </w:t>
      </w:r>
      <w:r w:rsidR="009B6D8D" w:rsidRPr="009B6D8D">
        <w:rPr>
          <w:rFonts w:ascii="Times New Roman" w:hAnsi="Times New Roman"/>
          <w:szCs w:val="22"/>
        </w:rPr>
        <w:t>UR l. EU št._______________.</w:t>
      </w:r>
    </w:p>
    <w:p w:rsidR="00B95CB1" w:rsidRDefault="00B95CB1" w:rsidP="00B95CB1">
      <w:pPr>
        <w:spacing w:line="360" w:lineRule="auto"/>
        <w:rPr>
          <w:rFonts w:ascii="Times New Roman" w:hAnsi="Times New Roman"/>
          <w:b/>
          <w:bCs/>
          <w:szCs w:val="22"/>
        </w:rPr>
      </w:pPr>
    </w:p>
    <w:p w:rsidR="00B95CB1" w:rsidRDefault="00B95CB1" w:rsidP="00B95CB1">
      <w:pPr>
        <w:spacing w:line="360" w:lineRule="auto"/>
        <w:rPr>
          <w:rFonts w:ascii="Times New Roman" w:hAnsi="Times New Roman"/>
          <w:b/>
          <w:szCs w:val="22"/>
        </w:rPr>
      </w:pPr>
    </w:p>
    <w:p w:rsidR="00B95CB1" w:rsidRPr="00B95CB1" w:rsidRDefault="00B95CB1" w:rsidP="00B95CB1">
      <w:pPr>
        <w:spacing w:line="360" w:lineRule="auto"/>
        <w:rPr>
          <w:rFonts w:ascii="Times New Roman" w:hAnsi="Times New Roman"/>
          <w:b/>
          <w:szCs w:val="22"/>
        </w:rPr>
      </w:pPr>
      <w:r w:rsidRPr="00B95CB1">
        <w:rPr>
          <w:rFonts w:ascii="Times New Roman" w:hAnsi="Times New Roman"/>
          <w:b/>
          <w:szCs w:val="22"/>
        </w:rPr>
        <w:t xml:space="preserve">Ponudnik:__________________       </w:t>
      </w:r>
    </w:p>
    <w:p w:rsidR="00B95CB1" w:rsidRDefault="00B95CB1" w:rsidP="00B95CB1">
      <w:pPr>
        <w:spacing w:line="360" w:lineRule="auto"/>
        <w:rPr>
          <w:rFonts w:ascii="Times New Roman" w:hAnsi="Times New Roman"/>
          <w:b/>
          <w:szCs w:val="22"/>
        </w:rPr>
      </w:pPr>
    </w:p>
    <w:p w:rsidR="00B95CB1" w:rsidRDefault="00B95CB1" w:rsidP="00B95CB1">
      <w:pPr>
        <w:spacing w:line="360" w:lineRule="auto"/>
        <w:rPr>
          <w:rFonts w:ascii="Times New Roman" w:hAnsi="Times New Roman"/>
          <w:b/>
          <w:szCs w:val="22"/>
        </w:rPr>
      </w:pPr>
    </w:p>
    <w:p w:rsidR="00B95CB1" w:rsidRPr="00B95CB1" w:rsidRDefault="00B95CB1" w:rsidP="00B95CB1">
      <w:pPr>
        <w:spacing w:line="360" w:lineRule="auto"/>
        <w:rPr>
          <w:rFonts w:ascii="Times New Roman" w:hAnsi="Times New Roman"/>
          <w:b/>
          <w:szCs w:val="22"/>
        </w:rPr>
      </w:pPr>
      <w:r w:rsidRPr="00B95CB1">
        <w:rPr>
          <w:rFonts w:ascii="Times New Roman" w:hAnsi="Times New Roman"/>
          <w:b/>
          <w:szCs w:val="22"/>
        </w:rPr>
        <w:t xml:space="preserve">Izjavljamo: </w:t>
      </w:r>
    </w:p>
    <w:p w:rsidR="00B95CB1" w:rsidRPr="00B95CB1" w:rsidRDefault="00B95CB1" w:rsidP="007D51BF">
      <w:pPr>
        <w:pStyle w:val="Odstavekseznama"/>
        <w:numPr>
          <w:ilvl w:val="0"/>
          <w:numId w:val="53"/>
        </w:numPr>
        <w:spacing w:line="240" w:lineRule="auto"/>
        <w:rPr>
          <w:rFonts w:ascii="Times New Roman" w:hAnsi="Times New Roman"/>
        </w:rPr>
      </w:pPr>
      <w:r w:rsidRPr="00B95CB1">
        <w:rPr>
          <w:rFonts w:ascii="Times New Roman" w:hAnsi="Times New Roman"/>
        </w:rPr>
        <w:t>da bomo poskrbeli za brezplačen odvoz odpadne oz. prazne embalaže.</w:t>
      </w:r>
    </w:p>
    <w:p w:rsidR="00B95CB1" w:rsidRPr="00B95CB1" w:rsidRDefault="00B95CB1" w:rsidP="00B95CB1">
      <w:pPr>
        <w:widowControl w:val="0"/>
        <w:spacing w:line="240" w:lineRule="auto"/>
        <w:rPr>
          <w:rFonts w:ascii="Times New Roman" w:hAnsi="Times New Roman"/>
          <w:bCs/>
          <w:szCs w:val="22"/>
        </w:rPr>
      </w:pPr>
    </w:p>
    <w:p w:rsidR="00B95CB1" w:rsidRPr="00B95CB1" w:rsidRDefault="00B95CB1" w:rsidP="00B95CB1">
      <w:pPr>
        <w:spacing w:line="240" w:lineRule="auto"/>
        <w:rPr>
          <w:rFonts w:ascii="Times New Roman" w:hAnsi="Times New Roman"/>
          <w:bCs/>
          <w:szCs w:val="22"/>
        </w:rPr>
      </w:pPr>
    </w:p>
    <w:p w:rsidR="00B95CB1" w:rsidRDefault="00B95CB1" w:rsidP="00B95CB1">
      <w:pPr>
        <w:spacing w:after="200"/>
        <w:jc w:val="left"/>
        <w:rPr>
          <w:rFonts w:cs="Calibri"/>
          <w:b/>
          <w:bCs/>
          <w:sz w:val="18"/>
        </w:rPr>
      </w:pPr>
    </w:p>
    <w:p w:rsidR="00B95CB1" w:rsidRDefault="00B95CB1" w:rsidP="00B95CB1">
      <w:pPr>
        <w:spacing w:after="200"/>
        <w:jc w:val="left"/>
        <w:rPr>
          <w:rFonts w:cs="Calibri"/>
          <w:b/>
          <w:bCs/>
          <w:sz w:val="18"/>
        </w:rPr>
      </w:pPr>
    </w:p>
    <w:p w:rsidR="00B95CB1" w:rsidRDefault="00B95CB1" w:rsidP="00B95CB1">
      <w:pPr>
        <w:spacing w:after="200"/>
        <w:jc w:val="left"/>
        <w:rPr>
          <w:rFonts w:cs="Calibri"/>
          <w:b/>
          <w:bCs/>
          <w:sz w:val="18"/>
        </w:rPr>
      </w:pPr>
    </w:p>
    <w:p w:rsidR="00B95CB1" w:rsidRDefault="00B95CB1" w:rsidP="00B95CB1">
      <w:pPr>
        <w:spacing w:after="200"/>
        <w:jc w:val="left"/>
        <w:rPr>
          <w:rFonts w:cs="Calibri"/>
          <w:b/>
          <w:bCs/>
          <w:sz w:val="18"/>
        </w:rPr>
      </w:pPr>
    </w:p>
    <w:p w:rsidR="00B95CB1" w:rsidRPr="009B62C5" w:rsidRDefault="00B95CB1" w:rsidP="00B95CB1">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Pr="00F371F5" w:rsidRDefault="00B95CB1" w:rsidP="00B95CB1">
      <w:pPr>
        <w:pBdr>
          <w:bottom w:val="single" w:sz="4" w:space="1" w:color="auto"/>
        </w:pBdr>
        <w:spacing w:line="240" w:lineRule="auto"/>
        <w:rPr>
          <w:rFonts w:cs="Calibri"/>
          <w:b/>
          <w:bCs/>
          <w:sz w:val="18"/>
        </w:rPr>
      </w:pPr>
    </w:p>
    <w:p w:rsidR="00B95CB1" w:rsidRPr="00F371F5" w:rsidRDefault="00B95CB1" w:rsidP="00B95CB1">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B95CB1" w:rsidRPr="00650EF7" w:rsidRDefault="00B95CB1"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14 </w:t>
      </w:r>
      <w:r w:rsidRPr="00F371F5">
        <w:rPr>
          <w:rFonts w:ascii="Times New Roman" w:hAnsi="Times New Roman"/>
          <w:sz w:val="18"/>
          <w:szCs w:val="18"/>
        </w:rPr>
        <w:t>v pdf. obliki.</w:t>
      </w: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C72F96" w:rsidRDefault="00C72F96">
      <w:pPr>
        <w:spacing w:after="200"/>
        <w:jc w:val="left"/>
        <w:rPr>
          <w:rFonts w:ascii="Times New Roman" w:hAnsi="Times New Roman"/>
          <w:szCs w:val="22"/>
        </w:rPr>
      </w:pPr>
    </w:p>
    <w:p w:rsidR="009B62C5" w:rsidRDefault="009B6D8D">
      <w:pPr>
        <w:spacing w:after="200"/>
        <w:jc w:val="left"/>
        <w:rPr>
          <w:rFonts w:ascii="Times New Roman" w:hAnsi="Times New Roman"/>
          <w:szCs w:val="22"/>
        </w:rPr>
      </w:pPr>
      <w:r w:rsidRPr="008E709C">
        <w:rPr>
          <w:noProof/>
        </w:rPr>
        <mc:AlternateContent>
          <mc:Choice Requires="wps">
            <w:drawing>
              <wp:anchor distT="0" distB="0" distL="114300" distR="114300" simplePos="0" relativeHeight="251673600" behindDoc="0" locked="0" layoutInCell="1" allowOverlap="1" wp14:anchorId="325AE786" wp14:editId="6470C8CF">
                <wp:simplePos x="0" y="0"/>
                <wp:positionH relativeFrom="column">
                  <wp:posOffset>4933950</wp:posOffset>
                </wp:positionH>
                <wp:positionV relativeFrom="paragraph">
                  <wp:posOffset>46990</wp:posOffset>
                </wp:positionV>
                <wp:extent cx="752475" cy="247650"/>
                <wp:effectExtent l="57150" t="38100" r="85725" b="95250"/>
                <wp:wrapNone/>
                <wp:docPr id="46"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9B6D8D">
                            <w:pPr>
                              <w:pStyle w:val="Navadensplet"/>
                              <w:spacing w:before="0" w:beforeAutospacing="0" w:after="0" w:afterAutospacing="0"/>
                              <w:jc w:val="center"/>
                            </w:pPr>
                            <w:r>
                              <w:rPr>
                                <w:b/>
                                <w:bCs/>
                              </w:rPr>
                              <w:t>OBR-15</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AE786" id="_x0000_s1045" style="position:absolute;margin-left:388.5pt;margin-top:3.7pt;width:59.2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E54F5A" w:rsidRDefault="00E54F5A" w:rsidP="009B6D8D">
                      <w:pPr>
                        <w:pStyle w:val="Navadensplet"/>
                        <w:spacing w:before="0" w:beforeAutospacing="0" w:after="0" w:afterAutospacing="0"/>
                        <w:jc w:val="center"/>
                      </w:pPr>
                      <w:r>
                        <w:rPr>
                          <w:b/>
                          <w:bCs/>
                        </w:rPr>
                        <w:t>OBR-15</w:t>
                      </w:r>
                    </w:p>
                  </w:txbxContent>
                </v:textbox>
              </v:rect>
            </w:pict>
          </mc:Fallback>
        </mc:AlternateContent>
      </w:r>
    </w:p>
    <w:p w:rsidR="009B62C5" w:rsidRDefault="009B6D8D">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1552" behindDoc="1" locked="0" layoutInCell="1" allowOverlap="1" wp14:anchorId="5BCD6699" wp14:editId="71E5E1A2">
                <wp:simplePos x="0" y="0"/>
                <wp:positionH relativeFrom="column">
                  <wp:posOffset>2272030</wp:posOffset>
                </wp:positionH>
                <wp:positionV relativeFrom="paragraph">
                  <wp:posOffset>259080</wp:posOffset>
                </wp:positionV>
                <wp:extent cx="1562100" cy="257175"/>
                <wp:effectExtent l="57150" t="38100" r="76200" b="104775"/>
                <wp:wrapNone/>
                <wp:docPr id="47" name="Pravokotnik 47"/>
                <wp:cNvGraphicFramePr/>
                <a:graphic xmlns:a="http://schemas.openxmlformats.org/drawingml/2006/main">
                  <a:graphicData uri="http://schemas.microsoft.com/office/word/2010/wordprocessingShape">
                    <wps:wsp>
                      <wps:cNvSpPr/>
                      <wps:spPr>
                        <a:xfrm>
                          <a:off x="0" y="0"/>
                          <a:ext cx="15621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9B6D8D" w:rsidRDefault="00E54F5A" w:rsidP="009B6D8D">
                            <w:pPr>
                              <w:spacing w:after="200"/>
                              <w:jc w:val="left"/>
                              <w:rPr>
                                <w:rFonts w:ascii="Times New Roman" w:hAnsi="Times New Roman"/>
                                <w:b/>
                                <w:bCs/>
                                <w:szCs w:val="22"/>
                              </w:rPr>
                            </w:pPr>
                            <w:r w:rsidRPr="009B6D8D">
                              <w:rPr>
                                <w:rFonts w:ascii="Times New Roman" w:hAnsi="Times New Roman"/>
                                <w:b/>
                                <w:bCs/>
                                <w:szCs w:val="22"/>
                              </w:rPr>
                              <w:t>IZJAVA  O ČISTILIH</w:t>
                            </w:r>
                          </w:p>
                          <w:p w:rsidR="00E54F5A" w:rsidRDefault="00E54F5A" w:rsidP="009B6D8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D6699" id="Pravokotnik 47" o:spid="_x0000_s1046" style="position:absolute;margin-left:178.9pt;margin-top:20.4pt;width:123pt;height:20.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" fillcolor="#a1d1ff" strokecolor="#5d9acf">
                <v:fill color2="#e4f2ff" rotate="t" angle="180" colors="0 #a1d1ff;22938f #bddeff;1 #e4f2ff" focus="100%" type="gradient"/>
                <v:shadow on="t" color="black" opacity="24903f" origin=",.5" offset="0,.55556mm"/>
                <v:textbox>
                  <w:txbxContent>
                    <w:p w:rsidR="00E54F5A" w:rsidRPr="009B6D8D" w:rsidRDefault="00E54F5A" w:rsidP="009B6D8D">
                      <w:pPr>
                        <w:spacing w:after="200"/>
                        <w:jc w:val="left"/>
                        <w:rPr>
                          <w:rFonts w:ascii="Times New Roman" w:hAnsi="Times New Roman"/>
                          <w:b/>
                          <w:bCs/>
                          <w:szCs w:val="22"/>
                        </w:rPr>
                      </w:pPr>
                      <w:r w:rsidRPr="009B6D8D">
                        <w:rPr>
                          <w:rFonts w:ascii="Times New Roman" w:hAnsi="Times New Roman"/>
                          <w:b/>
                          <w:bCs/>
                          <w:szCs w:val="22"/>
                        </w:rPr>
                        <w:t>IZJAVA  O ČISTILIH</w:t>
                      </w:r>
                    </w:p>
                    <w:p w:rsidR="00E54F5A" w:rsidRDefault="00E54F5A" w:rsidP="009B6D8D">
                      <w:pPr>
                        <w:jc w:val="center"/>
                      </w:pPr>
                    </w:p>
                  </w:txbxContent>
                </v:textbox>
              </v:rect>
            </w:pict>
          </mc:Fallback>
        </mc:AlternateContent>
      </w:r>
    </w:p>
    <w:p w:rsidR="009B62C5" w:rsidRDefault="009B62C5">
      <w:pPr>
        <w:spacing w:after="200"/>
        <w:jc w:val="left"/>
        <w:rPr>
          <w:rFonts w:ascii="Times New Roman" w:hAnsi="Times New Roman"/>
          <w:szCs w:val="22"/>
        </w:rPr>
      </w:pPr>
    </w:p>
    <w:p w:rsidR="009B6D8D" w:rsidRDefault="009B6D8D" w:rsidP="009B6D8D">
      <w:pPr>
        <w:spacing w:line="240" w:lineRule="auto"/>
        <w:rPr>
          <w:rFonts w:ascii="Times New Roman" w:hAnsi="Times New Roman"/>
          <w:b/>
          <w:szCs w:val="22"/>
        </w:rPr>
      </w:pPr>
    </w:p>
    <w:p w:rsidR="009B6D8D" w:rsidRPr="004E0414" w:rsidRDefault="009B6D8D" w:rsidP="009B6D8D">
      <w:pPr>
        <w:spacing w:line="240" w:lineRule="auto"/>
        <w:rPr>
          <w:rFonts w:ascii="Times New Roman" w:hAnsi="Times New Roman"/>
          <w:szCs w:val="22"/>
        </w:rPr>
      </w:pPr>
      <w:r w:rsidRPr="004E0414">
        <w:rPr>
          <w:rFonts w:ascii="Times New Roman" w:hAnsi="Times New Roman"/>
          <w:b/>
          <w:szCs w:val="22"/>
        </w:rPr>
        <w:t>»OKOLJU PRIJAZNE STORITVE ČIŠČENJA PROSTOROV DOMA DANICE VOGRINEC M</w:t>
      </w:r>
      <w:r w:rsidR="00F44275">
        <w:rPr>
          <w:rFonts w:ascii="Times New Roman" w:hAnsi="Times New Roman"/>
          <w:b/>
          <w:szCs w:val="22"/>
        </w:rPr>
        <w:t>ARIBOR ZA POGODBENO OBDOBJE 2023-2026</w:t>
      </w:r>
      <w:r w:rsidRPr="004E0414">
        <w:rPr>
          <w:rFonts w:ascii="Times New Roman" w:hAnsi="Times New Roman"/>
          <w:b/>
          <w:szCs w:val="22"/>
        </w:rPr>
        <w:t xml:space="preserve">« </w:t>
      </w:r>
      <w:r w:rsidRPr="004E0414">
        <w:rPr>
          <w:rFonts w:ascii="Times New Roman" w:hAnsi="Times New Roman"/>
          <w:szCs w:val="22"/>
        </w:rPr>
        <w:t>številka</w:t>
      </w:r>
      <w:r w:rsidR="00F44275">
        <w:rPr>
          <w:rFonts w:ascii="Times New Roman" w:hAnsi="Times New Roman"/>
          <w:szCs w:val="22"/>
        </w:rPr>
        <w:t xml:space="preserve"> objave JN_____/2023</w:t>
      </w:r>
      <w:r>
        <w:rPr>
          <w:rFonts w:ascii="Times New Roman" w:hAnsi="Times New Roman"/>
          <w:szCs w:val="22"/>
        </w:rPr>
        <w:t xml:space="preserve"> z dne_____, </w:t>
      </w:r>
      <w:r w:rsidRPr="009B6D8D">
        <w:rPr>
          <w:rFonts w:ascii="Times New Roman" w:hAnsi="Times New Roman"/>
          <w:szCs w:val="22"/>
        </w:rPr>
        <w:t>UR l. EU št._______________.</w:t>
      </w:r>
    </w:p>
    <w:p w:rsidR="009B62C5" w:rsidRDefault="009B62C5" w:rsidP="009B6D8D">
      <w:pPr>
        <w:spacing w:line="240" w:lineRule="auto"/>
        <w:jc w:val="left"/>
        <w:rPr>
          <w:rFonts w:ascii="Times New Roman" w:hAnsi="Times New Roman"/>
          <w:szCs w:val="22"/>
        </w:rPr>
      </w:pPr>
    </w:p>
    <w:p w:rsidR="009B6D8D" w:rsidRPr="009B6D8D" w:rsidRDefault="009B6D8D" w:rsidP="009B6D8D">
      <w:pPr>
        <w:spacing w:line="240" w:lineRule="auto"/>
        <w:jc w:val="left"/>
        <w:rPr>
          <w:rFonts w:ascii="Times New Roman" w:hAnsi="Times New Roman"/>
          <w:b/>
          <w:szCs w:val="22"/>
        </w:rPr>
      </w:pPr>
      <w:r w:rsidRPr="009B6D8D">
        <w:rPr>
          <w:rFonts w:ascii="Times New Roman" w:hAnsi="Times New Roman"/>
          <w:b/>
          <w:szCs w:val="22"/>
        </w:rPr>
        <w:t xml:space="preserve">Ponudnik:__________________       </w:t>
      </w:r>
    </w:p>
    <w:p w:rsidR="009B6D8D" w:rsidRDefault="009B6D8D" w:rsidP="009B6D8D">
      <w:pPr>
        <w:spacing w:line="240" w:lineRule="auto"/>
        <w:jc w:val="left"/>
        <w:rPr>
          <w:rFonts w:ascii="Times New Roman" w:hAnsi="Times New Roman"/>
          <w:b/>
          <w:szCs w:val="22"/>
        </w:rPr>
      </w:pPr>
      <w:r w:rsidRPr="009B6D8D">
        <w:rPr>
          <w:rFonts w:ascii="Times New Roman" w:hAnsi="Times New Roman"/>
          <w:b/>
          <w:szCs w:val="22"/>
        </w:rPr>
        <w:t xml:space="preserve">                                   </w:t>
      </w:r>
      <w:r>
        <w:rPr>
          <w:rFonts w:ascii="Times New Roman" w:hAnsi="Times New Roman"/>
          <w:b/>
          <w:szCs w:val="22"/>
        </w:rPr>
        <w:t xml:space="preserve">                             </w:t>
      </w:r>
    </w:p>
    <w:p w:rsidR="009B6D8D" w:rsidRPr="00CD4264" w:rsidRDefault="009B6D8D" w:rsidP="00EA23E9">
      <w:pPr>
        <w:spacing w:line="240" w:lineRule="auto"/>
        <w:rPr>
          <w:rFonts w:ascii="Times New Roman" w:hAnsi="Times New Roman"/>
          <w:b/>
          <w:szCs w:val="22"/>
        </w:rPr>
      </w:pPr>
      <w:r w:rsidRPr="00CD4264">
        <w:rPr>
          <w:rFonts w:ascii="Times New Roman" w:hAnsi="Times New Roman"/>
          <w:b/>
          <w:szCs w:val="22"/>
        </w:rPr>
        <w:t xml:space="preserve">Izjavljamo: </w:t>
      </w:r>
    </w:p>
    <w:p w:rsidR="004C4F72" w:rsidRPr="004C4F72" w:rsidRDefault="009B6D8D" w:rsidP="004C4F72">
      <w:pPr>
        <w:numPr>
          <w:ilvl w:val="0"/>
          <w:numId w:val="54"/>
        </w:numPr>
        <w:spacing w:line="240" w:lineRule="auto"/>
        <w:rPr>
          <w:rFonts w:ascii="Times New Roman" w:hAnsi="Times New Roman"/>
          <w:szCs w:val="22"/>
        </w:rPr>
      </w:pPr>
      <w:r w:rsidRPr="00CD4264">
        <w:rPr>
          <w:rFonts w:ascii="Times New Roman" w:hAnsi="Times New Roman"/>
          <w:szCs w:val="22"/>
        </w:rPr>
        <w:t xml:space="preserve">Da bomo pri </w:t>
      </w:r>
      <w:r w:rsidR="00386F0E" w:rsidRPr="00386F0E">
        <w:rPr>
          <w:rFonts w:ascii="Times New Roman" w:hAnsi="Times New Roman"/>
          <w:szCs w:val="22"/>
        </w:rPr>
        <w:t>v</w:t>
      </w:r>
      <w:r w:rsidR="00386F0E">
        <w:rPr>
          <w:rFonts w:ascii="Times New Roman" w:hAnsi="Times New Roman"/>
          <w:szCs w:val="22"/>
        </w:rPr>
        <w:t>sakodnevnem čiščenju uporabljali</w:t>
      </w:r>
      <w:r w:rsidR="00386F0E" w:rsidRPr="00386F0E">
        <w:rPr>
          <w:rFonts w:ascii="Times New Roman" w:hAnsi="Times New Roman"/>
          <w:szCs w:val="22"/>
        </w:rPr>
        <w:t xml:space="preserve"> univerzalna čistila, čistila za sanitarne prostore in čistila za okna </w:t>
      </w:r>
      <w:r w:rsidR="00386F0E">
        <w:rPr>
          <w:rFonts w:ascii="Times New Roman" w:hAnsi="Times New Roman"/>
          <w:szCs w:val="22"/>
        </w:rPr>
        <w:t xml:space="preserve">kot </w:t>
      </w:r>
      <w:r w:rsidRPr="00CD4264">
        <w:rPr>
          <w:rFonts w:ascii="Times New Roman" w:hAnsi="Times New Roman"/>
          <w:szCs w:val="22"/>
        </w:rPr>
        <w:t>ekološko sprejemljiva čistila, ki ustrezajo določilom za varovanje zdravja ljudi in okolja pred škodljivimi učinki (v skladu z UREDBO KOMISIJE (ES) št. 648/2004  o detergentih  in UREDBO KOMISIJE (ES) št. 907/2006 (ES) o spremembi UR</w:t>
      </w:r>
      <w:r w:rsidR="00CD4264" w:rsidRPr="00CD4264">
        <w:rPr>
          <w:rFonts w:ascii="Times New Roman" w:hAnsi="Times New Roman"/>
          <w:szCs w:val="22"/>
        </w:rPr>
        <w:t>EDBE KOMISIJE (ES) št. 648/2004</w:t>
      </w:r>
      <w:r w:rsidRPr="00CD4264">
        <w:rPr>
          <w:rFonts w:ascii="Times New Roman" w:hAnsi="Times New Roman"/>
          <w:szCs w:val="22"/>
        </w:rPr>
        <w:t xml:space="preserve"> o detergentih za prilagoditev njenih prilog III. in VI</w:t>
      </w:r>
      <w:r w:rsidR="00CD4264" w:rsidRPr="00CD4264">
        <w:rPr>
          <w:rFonts w:ascii="Times New Roman" w:hAnsi="Times New Roman"/>
          <w:szCs w:val="22"/>
        </w:rPr>
        <w:t>I.</w:t>
      </w:r>
      <w:r w:rsidRPr="00CD4264">
        <w:rPr>
          <w:rFonts w:ascii="Times New Roman" w:hAnsi="Times New Roman"/>
          <w:szCs w:val="22"/>
        </w:rPr>
        <w:t xml:space="preserve">, Zakonom o kemikalijah </w:t>
      </w:r>
      <w:r w:rsidR="00CD4264" w:rsidRPr="00CD4264">
        <w:rPr>
          <w:rFonts w:ascii="Times New Roman" w:hAnsi="Times New Roman"/>
          <w:szCs w:val="22"/>
        </w:rPr>
        <w:t xml:space="preserve">(Uradni list RS, št. 110/03 – uradno prečiščeno besedilo, 47/04 – </w:t>
      </w:r>
      <w:proofErr w:type="spellStart"/>
      <w:r w:rsidR="00CD4264" w:rsidRPr="00CD4264">
        <w:rPr>
          <w:rFonts w:ascii="Times New Roman" w:hAnsi="Times New Roman"/>
          <w:szCs w:val="22"/>
        </w:rPr>
        <w:t>ZdZPZ</w:t>
      </w:r>
      <w:proofErr w:type="spellEnd"/>
      <w:r w:rsidR="00CD4264" w:rsidRPr="00CD4264">
        <w:rPr>
          <w:rFonts w:ascii="Times New Roman" w:hAnsi="Times New Roman"/>
          <w:szCs w:val="22"/>
        </w:rPr>
        <w:t xml:space="preserve">, 61/06 – ZBioP, 16/08, 9/11 in 83/12 – ZFfS-1), </w:t>
      </w:r>
      <w:r w:rsidRPr="00CD4264">
        <w:rPr>
          <w:rFonts w:ascii="Times New Roman" w:hAnsi="Times New Roman"/>
          <w:szCs w:val="22"/>
        </w:rPr>
        <w:t xml:space="preserve">Zakonom o splošni varnosti proizvodov </w:t>
      </w:r>
      <w:r w:rsidR="00CD4264" w:rsidRPr="00CD4264">
        <w:rPr>
          <w:rFonts w:ascii="Times New Roman" w:hAnsi="Times New Roman"/>
          <w:szCs w:val="22"/>
        </w:rPr>
        <w:t xml:space="preserve">(Uradni list RS, št. 101/03), </w:t>
      </w:r>
      <w:r w:rsidRPr="00CD4264">
        <w:rPr>
          <w:rFonts w:ascii="Times New Roman" w:hAnsi="Times New Roman"/>
          <w:szCs w:val="22"/>
        </w:rPr>
        <w:t xml:space="preserve">Zakonom o varstvu potrošnikov </w:t>
      </w:r>
      <w:r w:rsidR="00CD4264" w:rsidRPr="00CD4264">
        <w:rPr>
          <w:rFonts w:ascii="Times New Roman" w:hAnsi="Times New Roman"/>
          <w:szCs w:val="22"/>
        </w:rPr>
        <w:t>(</w:t>
      </w:r>
      <w:r w:rsidR="00DF084C" w:rsidRPr="00DF084C">
        <w:rPr>
          <w:rFonts w:ascii="Times New Roman" w:hAnsi="Times New Roman"/>
          <w:szCs w:val="22"/>
        </w:rPr>
        <w:t>Uradni list RS, št. 130/22)</w:t>
      </w:r>
      <w:r w:rsidRPr="00DF084C">
        <w:rPr>
          <w:rFonts w:ascii="Times New Roman" w:hAnsi="Times New Roman"/>
          <w:szCs w:val="22"/>
        </w:rPr>
        <w:t xml:space="preserve">, </w:t>
      </w:r>
      <w:r w:rsidRPr="00DF084C">
        <w:rPr>
          <w:rFonts w:ascii="Times New Roman" w:hAnsi="Times New Roman"/>
          <w:bCs/>
          <w:szCs w:val="22"/>
        </w:rPr>
        <w:t>Ur</w:t>
      </w:r>
      <w:r w:rsidR="004C4F72">
        <w:rPr>
          <w:rFonts w:ascii="Times New Roman" w:hAnsi="Times New Roman"/>
          <w:bCs/>
          <w:szCs w:val="22"/>
        </w:rPr>
        <w:t xml:space="preserve">edbo o zelenem javnem naročanju </w:t>
      </w:r>
      <w:r w:rsidR="004C4F72" w:rsidRPr="004C4F72">
        <w:rPr>
          <w:rFonts w:ascii="Times New Roman" w:hAnsi="Times New Roman"/>
          <w:bCs/>
          <w:szCs w:val="22"/>
        </w:rPr>
        <w:t>(Uradni list RS, št. 51/17, 64/19 in 121/21)</w:t>
      </w:r>
      <w:r w:rsidR="004C4F72">
        <w:rPr>
          <w:rFonts w:ascii="Times New Roman" w:hAnsi="Times New Roman"/>
          <w:szCs w:val="22"/>
        </w:rPr>
        <w:t xml:space="preserve">, </w:t>
      </w:r>
      <w:r w:rsidR="00F2651F" w:rsidRPr="004C4F72">
        <w:rPr>
          <w:rFonts w:ascii="Times New Roman" w:hAnsi="Times New Roman"/>
          <w:bCs/>
          <w:szCs w:val="22"/>
        </w:rPr>
        <w:t xml:space="preserve">razen za čistila pri generalnem čiščenju, ki ne ustrezajo določilom Uredbo o zelenem javnem naročanju </w:t>
      </w:r>
      <w:r w:rsidR="004C4F72" w:rsidRPr="004C4F72">
        <w:rPr>
          <w:rFonts w:ascii="Times New Roman" w:hAnsi="Times New Roman"/>
          <w:bCs/>
          <w:szCs w:val="22"/>
        </w:rPr>
        <w:t>(Uradni list RS, št. 51/17, 64/19 in 121/21)</w:t>
      </w:r>
      <w:r w:rsidR="004C4F72">
        <w:rPr>
          <w:rFonts w:ascii="Times New Roman" w:hAnsi="Times New Roman"/>
          <w:bCs/>
          <w:szCs w:val="22"/>
        </w:rPr>
        <w:t>.</w:t>
      </w:r>
    </w:p>
    <w:p w:rsidR="009B6D8D" w:rsidRPr="009B6D8D" w:rsidRDefault="002462A1" w:rsidP="007D51BF">
      <w:pPr>
        <w:numPr>
          <w:ilvl w:val="0"/>
          <w:numId w:val="54"/>
        </w:numPr>
        <w:spacing w:line="240" w:lineRule="auto"/>
        <w:rPr>
          <w:rFonts w:ascii="Times New Roman" w:hAnsi="Times New Roman"/>
          <w:szCs w:val="22"/>
        </w:rPr>
      </w:pPr>
      <w:r>
        <w:rPr>
          <w:rFonts w:ascii="Times New Roman" w:hAnsi="Times New Roman"/>
          <w:szCs w:val="22"/>
        </w:rPr>
        <w:t>Da bodo čistila</w:t>
      </w:r>
      <w:r w:rsidR="009B6D8D" w:rsidRPr="009B6D8D">
        <w:rPr>
          <w:rFonts w:ascii="Times New Roman" w:hAnsi="Times New Roman"/>
          <w:szCs w:val="22"/>
        </w:rPr>
        <w:t xml:space="preserve"> s katerimi bomo opravljali čiščenje prostorov v skladu z zahtevami naročnika in sicer morajo čistila ustrezati naslednjim kriterijem:</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morajo imeti dovoljenje Urada za kemikalije za proizvodnjo in promet s čistili in razkužili;</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čistila morajo biti mikrobiološko testirana,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ekološko primerna in okolju prijazna čistila,</w:t>
      </w:r>
      <w:r w:rsidR="00F2651F">
        <w:rPr>
          <w:rFonts w:ascii="Times New Roman" w:hAnsi="Times New Roman"/>
        </w:rPr>
        <w:t xml:space="preserve"> v skladu z zahtevami naročnika</w:t>
      </w:r>
      <w:r w:rsidRPr="00CD4264">
        <w:rPr>
          <w:rFonts w:ascii="Times New Roman" w:hAnsi="Times New Roman"/>
        </w:rPr>
        <w:t xml:space="preserve">, </w:t>
      </w:r>
      <w:r w:rsidR="00F2651F" w:rsidRPr="00F2651F">
        <w:rPr>
          <w:rFonts w:ascii="Times New Roman" w:hAnsi="Times New Roman"/>
        </w:rPr>
        <w:t>kar velja za univerzalna čistila, čistila za sanitarne prostore in čistila za okna,</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ne smejo razgrajevati zaščitnih premazov tal,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ne smejo biti alergena, ne smejo imeti vsiljivega vonja in ne smejo delova</w:t>
      </w:r>
      <w:r w:rsidR="00C12AA7">
        <w:rPr>
          <w:rFonts w:ascii="Times New Roman" w:hAnsi="Times New Roman"/>
        </w:rPr>
        <w:t>ti dražilno na sluznico in kožo,</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čistila morajo biti v originalni embalaži, kadar pa se pripravlja delovna raztopina, mora biti na vsaki embalaži navedeno ime čistila, datum priprave in koncentracija pripravljene delovne raztopine,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embalaža mora biti opremljena z dozatorji,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embalaža za delovne raztopine čistil in razkužil</w:t>
      </w:r>
      <w:r w:rsidR="00C12AA7">
        <w:rPr>
          <w:rFonts w:ascii="Times New Roman" w:hAnsi="Times New Roman"/>
        </w:rPr>
        <w:t xml:space="preserve"> mora biti higiensko neoporečna,</w:t>
      </w:r>
    </w:p>
    <w:p w:rsidR="009B6D8D" w:rsidRPr="00B4357E" w:rsidRDefault="009B6D8D" w:rsidP="007D51BF">
      <w:pPr>
        <w:pStyle w:val="Odstavekseznama"/>
        <w:numPr>
          <w:ilvl w:val="0"/>
          <w:numId w:val="53"/>
        </w:numPr>
        <w:spacing w:line="240" w:lineRule="auto"/>
        <w:rPr>
          <w:rFonts w:ascii="Times New Roman" w:hAnsi="Times New Roman"/>
        </w:rPr>
      </w:pPr>
      <w:r w:rsidRPr="00B4357E">
        <w:rPr>
          <w:rFonts w:ascii="Times New Roman" w:hAnsi="Times New Roman"/>
        </w:rPr>
        <w:t>ne smejo biti toksična.</w:t>
      </w:r>
    </w:p>
    <w:p w:rsidR="009B6D8D" w:rsidRPr="009B6D8D" w:rsidRDefault="009B6D8D" w:rsidP="007D51BF">
      <w:pPr>
        <w:numPr>
          <w:ilvl w:val="0"/>
          <w:numId w:val="54"/>
        </w:numPr>
        <w:spacing w:line="240" w:lineRule="auto"/>
        <w:rPr>
          <w:rFonts w:ascii="Times New Roman" w:hAnsi="Times New Roman"/>
          <w:szCs w:val="22"/>
        </w:rPr>
      </w:pPr>
      <w:r w:rsidRPr="009B6D8D">
        <w:rPr>
          <w:rFonts w:ascii="Times New Roman" w:hAnsi="Times New Roman"/>
          <w:szCs w:val="22"/>
        </w:rPr>
        <w:t>Da bomo na zahtevo naročnika nemudoma zamenjali čistilo, če se med uporabo izkaže, da le ta ne ustrezajo enemu od naštetih kriterijev. V primeru zamenjave čistila z drugim čistilom, si bomo predhodno pridobili soglasje naročnika in predložili vso potrebno dokumentacijo. Seznanjeni smo, da novo čistilo ne sme odstopati od zahtev razpisne dokumentacije.</w:t>
      </w:r>
    </w:p>
    <w:p w:rsidR="009B6D8D" w:rsidRPr="009B6D8D" w:rsidRDefault="009B6D8D" w:rsidP="009B6D8D">
      <w:pPr>
        <w:spacing w:after="200"/>
        <w:jc w:val="left"/>
        <w:rPr>
          <w:rFonts w:ascii="Times New Roman" w:hAnsi="Times New Roman"/>
          <w:szCs w:val="22"/>
        </w:rPr>
      </w:pPr>
    </w:p>
    <w:p w:rsidR="00EA23E9" w:rsidRPr="00B76109" w:rsidRDefault="00EA23E9" w:rsidP="00B76109">
      <w:pPr>
        <w:spacing w:after="200"/>
        <w:jc w:val="left"/>
        <w:rPr>
          <w:rFonts w:ascii="Times New Roman" w:hAnsi="Times New Roman"/>
          <w:szCs w:val="22"/>
        </w:rPr>
      </w:pPr>
      <w:r w:rsidRPr="009B62C5">
        <w:rPr>
          <w:rFonts w:ascii="Times New Roman" w:hAnsi="Times New Roman"/>
          <w:szCs w:val="22"/>
        </w:rPr>
        <w:t>Datum:__________________                                    Žig in podpis</w:t>
      </w:r>
      <w:r w:rsidR="00B76109">
        <w:rPr>
          <w:rFonts w:ascii="Times New Roman" w:hAnsi="Times New Roman"/>
          <w:szCs w:val="22"/>
        </w:rPr>
        <w:t xml:space="preserve"> ponudnika: ___________________</w:t>
      </w:r>
    </w:p>
    <w:p w:rsidR="00B76109" w:rsidRPr="00F371F5" w:rsidRDefault="00B76109" w:rsidP="00B76109">
      <w:pPr>
        <w:pBdr>
          <w:bottom w:val="single" w:sz="4" w:space="1" w:color="auto"/>
        </w:pBdr>
        <w:spacing w:line="240" w:lineRule="auto"/>
        <w:rPr>
          <w:rFonts w:cs="Calibri"/>
          <w:b/>
          <w:bCs/>
          <w:sz w:val="18"/>
        </w:rPr>
      </w:pPr>
    </w:p>
    <w:p w:rsidR="00B76109" w:rsidRPr="00B76109" w:rsidRDefault="00B76109" w:rsidP="00EA23E9">
      <w:pPr>
        <w:spacing w:line="240" w:lineRule="auto"/>
        <w:rPr>
          <w:rFonts w:ascii="Times New Roman" w:hAnsi="Times New Roman"/>
          <w:szCs w:val="24"/>
        </w:rPr>
      </w:pPr>
      <w:r w:rsidRPr="00F371F5">
        <w:rPr>
          <w:rFonts w:ascii="Times New Roman" w:hAnsi="Times New Roman"/>
          <w:b/>
          <w:sz w:val="18"/>
          <w:szCs w:val="18"/>
        </w:rPr>
        <w:t>Navodilo:</w:t>
      </w:r>
      <w:r>
        <w:rPr>
          <w:rFonts w:ascii="Times New Roman" w:hAnsi="Times New Roman"/>
          <w:szCs w:val="24"/>
        </w:rPr>
        <w:t xml:space="preserve"> </w:t>
      </w:r>
    </w:p>
    <w:p w:rsidR="00184258" w:rsidRPr="00184258" w:rsidRDefault="00EA23E9"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w:t>
      </w:r>
    </w:p>
    <w:p w:rsidR="00EA23E9" w:rsidRPr="00184258" w:rsidRDefault="00EA23E9" w:rsidP="00184258">
      <w:pPr>
        <w:numPr>
          <w:ilvl w:val="0"/>
          <w:numId w:val="27"/>
        </w:numPr>
        <w:spacing w:line="240" w:lineRule="auto"/>
        <w:rPr>
          <w:rFonts w:ascii="Times New Roman" w:hAnsi="Times New Roman"/>
          <w:szCs w:val="24"/>
        </w:rPr>
      </w:pPr>
      <w:r w:rsidRPr="00184258">
        <w:rPr>
          <w:rFonts w:ascii="Times New Roman" w:hAnsi="Times New Roman"/>
          <w:sz w:val="18"/>
          <w:szCs w:val="18"/>
        </w:rPr>
        <w:lastRenderedPageBreak/>
        <w:t>»Druge priloge« naloži obrazec št. 15 v pdf. obliki.</w:t>
      </w:r>
    </w:p>
    <w:p w:rsidR="00184258" w:rsidRDefault="00184258" w:rsidP="00EA23E9">
      <w:pPr>
        <w:spacing w:after="200"/>
        <w:jc w:val="left"/>
        <w:rPr>
          <w:rFonts w:ascii="Times New Roman" w:hAnsi="Times New Roman"/>
          <w:szCs w:val="22"/>
        </w:rPr>
      </w:pPr>
    </w:p>
    <w:p w:rsidR="00EA23E9" w:rsidRDefault="00C12AA7" w:rsidP="00EA23E9">
      <w:pPr>
        <w:spacing w:after="200"/>
        <w:jc w:val="left"/>
        <w:rPr>
          <w:rFonts w:ascii="Times New Roman" w:hAnsi="Times New Roman"/>
          <w:szCs w:val="22"/>
        </w:rPr>
      </w:pPr>
      <w:r w:rsidRPr="008E709C">
        <w:rPr>
          <w:noProof/>
        </w:rPr>
        <mc:AlternateContent>
          <mc:Choice Requires="wps">
            <w:drawing>
              <wp:anchor distT="0" distB="0" distL="114300" distR="114300" simplePos="0" relativeHeight="251675648" behindDoc="0" locked="0" layoutInCell="1" allowOverlap="1" wp14:anchorId="0FA58C6D" wp14:editId="5D08ED77">
                <wp:simplePos x="0" y="0"/>
                <wp:positionH relativeFrom="column">
                  <wp:posOffset>4924425</wp:posOffset>
                </wp:positionH>
                <wp:positionV relativeFrom="paragraph">
                  <wp:posOffset>85090</wp:posOffset>
                </wp:positionV>
                <wp:extent cx="752475" cy="247650"/>
                <wp:effectExtent l="57150" t="38100" r="85725" b="95250"/>
                <wp:wrapNone/>
                <wp:docPr id="48"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C12AA7">
                            <w:pPr>
                              <w:pStyle w:val="Navadensplet"/>
                              <w:spacing w:before="0" w:beforeAutospacing="0" w:after="0" w:afterAutospacing="0"/>
                              <w:jc w:val="center"/>
                            </w:pPr>
                            <w:r>
                              <w:rPr>
                                <w:b/>
                                <w:bCs/>
                              </w:rPr>
                              <w:t>OBR-16</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A58C6D" id="_x0000_s1047" style="position:absolute;margin-left:387.75pt;margin-top:6.7pt;width:59.25pt;height: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" fillcolor="#a1d1ff" strokecolor="#5d9acf">
                <v:fill color2="#e4f2ff" rotate="t" angle="180" colors="0 #a1d1ff;22938f #bddeff;1 #e4f2ff" focus="100%" type="gradient"/>
                <v:shadow on="t" color="black" opacity="24903f" origin=",.5" offset="0,.55556mm"/>
                <v:textbox>
                  <w:txbxContent>
                    <w:p w:rsidR="00E54F5A" w:rsidRDefault="00E54F5A" w:rsidP="00C12AA7">
                      <w:pPr>
                        <w:pStyle w:val="Navadensplet"/>
                        <w:spacing w:before="0" w:beforeAutospacing="0" w:after="0" w:afterAutospacing="0"/>
                        <w:jc w:val="center"/>
                      </w:pPr>
                      <w:r>
                        <w:rPr>
                          <w:b/>
                          <w:bCs/>
                        </w:rPr>
                        <w:t>OBR-16</w:t>
                      </w:r>
                    </w:p>
                  </w:txbxContent>
                </v:textbox>
              </v:rect>
            </w:pict>
          </mc:Fallback>
        </mc:AlternateContent>
      </w:r>
    </w:p>
    <w:p w:rsidR="00C12AA7" w:rsidRDefault="00C12AA7" w:rsidP="00C12AA7">
      <w:pPr>
        <w:keepNext/>
        <w:spacing w:before="240" w:after="60" w:line="240" w:lineRule="auto"/>
        <w:outlineLvl w:val="0"/>
        <w:rPr>
          <w:rFonts w:ascii="Times New Roman" w:hAnsi="Times New Roman"/>
          <w:szCs w:val="22"/>
        </w:rPr>
      </w:pPr>
    </w:p>
    <w:p w:rsidR="00C12AA7" w:rsidRDefault="00C12AA7" w:rsidP="00C12AA7">
      <w:pPr>
        <w:keepNext/>
        <w:spacing w:before="240" w:after="60" w:line="240" w:lineRule="auto"/>
        <w:outlineLvl w:val="0"/>
        <w:rPr>
          <w:rFonts w:ascii="Times New Roman" w:hAnsi="Times New Roman"/>
          <w:b/>
          <w:bCs/>
          <w:kern w:val="32"/>
          <w:szCs w:val="22"/>
        </w:rPr>
      </w:pPr>
      <w:bookmarkStart w:id="89" w:name="_Toc23841207"/>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4624" behindDoc="1" locked="0" layoutInCell="1" allowOverlap="1" wp14:anchorId="24BB1CBD" wp14:editId="394A543B">
                <wp:simplePos x="0" y="0"/>
                <wp:positionH relativeFrom="column">
                  <wp:posOffset>1176655</wp:posOffset>
                </wp:positionH>
                <wp:positionV relativeFrom="paragraph">
                  <wp:posOffset>215900</wp:posOffset>
                </wp:positionV>
                <wp:extent cx="3381375" cy="228600"/>
                <wp:effectExtent l="57150" t="38100" r="85725" b="95250"/>
                <wp:wrapNone/>
                <wp:docPr id="49" name="Pravokotnik 49"/>
                <wp:cNvGraphicFramePr/>
                <a:graphic xmlns:a="http://schemas.openxmlformats.org/drawingml/2006/main">
                  <a:graphicData uri="http://schemas.microsoft.com/office/word/2010/wordprocessingShape">
                    <wps:wsp>
                      <wps:cNvSpPr/>
                      <wps:spPr>
                        <a:xfrm>
                          <a:off x="0" y="0"/>
                          <a:ext cx="3381375" cy="2286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C12AA7" w:rsidRDefault="00E54F5A" w:rsidP="00C12AA7">
                            <w:pPr>
                              <w:jc w:val="center"/>
                              <w:rPr>
                                <w:rFonts w:ascii="Times New Roman" w:hAnsi="Times New Roman"/>
                                <w:b/>
                                <w:bCs/>
                                <w:szCs w:val="22"/>
                              </w:rPr>
                            </w:pPr>
                            <w:r w:rsidRPr="00C12AA7">
                              <w:rPr>
                                <w:rFonts w:ascii="Times New Roman" w:hAnsi="Times New Roman"/>
                                <w:b/>
                                <w:bCs/>
                                <w:szCs w:val="22"/>
                              </w:rPr>
                              <w:t>IZJAVA O USPOSOBLJENOSTI KADRA</w:t>
                            </w:r>
                          </w:p>
                          <w:p w:rsidR="00E54F5A" w:rsidRDefault="00E54F5A" w:rsidP="00C12A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B1CBD" id="Pravokotnik 49" o:spid="_x0000_s1048" style="position:absolute;left:0;text-align:left;margin-left:92.65pt;margin-top:17pt;width:266.25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" fillcolor="#a1d1ff" strokecolor="#5d9acf">
                <v:fill color2="#e4f2ff" rotate="t" angle="180" colors="0 #a1d1ff;22938f #bddeff;1 #e4f2ff" focus="100%" type="gradient"/>
                <v:shadow on="t" color="black" opacity="24903f" origin=",.5" offset="0,.55556mm"/>
                <v:textbox>
                  <w:txbxContent>
                    <w:p w:rsidR="00E54F5A" w:rsidRPr="00C12AA7" w:rsidRDefault="00E54F5A" w:rsidP="00C12AA7">
                      <w:pPr>
                        <w:jc w:val="center"/>
                        <w:rPr>
                          <w:rFonts w:ascii="Times New Roman" w:hAnsi="Times New Roman"/>
                          <w:b/>
                          <w:bCs/>
                          <w:szCs w:val="22"/>
                        </w:rPr>
                      </w:pPr>
                      <w:r w:rsidRPr="00C12AA7">
                        <w:rPr>
                          <w:rFonts w:ascii="Times New Roman" w:hAnsi="Times New Roman"/>
                          <w:b/>
                          <w:bCs/>
                          <w:szCs w:val="22"/>
                        </w:rPr>
                        <w:t>IZJAVA O USPOSOBLJENOSTI KADRA</w:t>
                      </w:r>
                    </w:p>
                    <w:p w:rsidR="00E54F5A" w:rsidRDefault="00E54F5A" w:rsidP="00C12AA7">
                      <w:pPr>
                        <w:jc w:val="center"/>
                      </w:pPr>
                    </w:p>
                  </w:txbxContent>
                </v:textbox>
              </v:rect>
            </w:pict>
          </mc:Fallback>
        </mc:AlternateContent>
      </w:r>
      <w:bookmarkEnd w:id="89"/>
    </w:p>
    <w:p w:rsidR="00C12AA7" w:rsidRDefault="00C12AA7" w:rsidP="00C12AA7">
      <w:pPr>
        <w:keepNext/>
        <w:spacing w:line="240" w:lineRule="auto"/>
        <w:outlineLvl w:val="0"/>
        <w:rPr>
          <w:rFonts w:ascii="Times New Roman" w:hAnsi="Times New Roman"/>
          <w:b/>
          <w:bCs/>
          <w:kern w:val="32"/>
          <w:szCs w:val="22"/>
        </w:rPr>
      </w:pPr>
    </w:p>
    <w:p w:rsidR="00C12AA7" w:rsidRDefault="00C12AA7" w:rsidP="00C12AA7">
      <w:pPr>
        <w:keepNext/>
        <w:spacing w:line="240" w:lineRule="auto"/>
        <w:outlineLvl w:val="0"/>
        <w:rPr>
          <w:rFonts w:ascii="Times New Roman" w:hAnsi="Times New Roman"/>
          <w:b/>
          <w:bCs/>
          <w:kern w:val="32"/>
          <w:szCs w:val="22"/>
        </w:rPr>
      </w:pPr>
    </w:p>
    <w:p w:rsidR="00C12AA7" w:rsidRDefault="00C12AA7" w:rsidP="00C12AA7">
      <w:pPr>
        <w:keepNext/>
        <w:spacing w:line="240" w:lineRule="auto"/>
        <w:outlineLvl w:val="0"/>
        <w:rPr>
          <w:rFonts w:ascii="Times New Roman" w:hAnsi="Times New Roman"/>
          <w:b/>
          <w:bCs/>
          <w:kern w:val="32"/>
          <w:szCs w:val="22"/>
        </w:rPr>
      </w:pPr>
    </w:p>
    <w:p w:rsidR="00C12AA7" w:rsidRDefault="00C12AA7" w:rsidP="00C12AA7">
      <w:pPr>
        <w:keepNext/>
        <w:spacing w:line="240" w:lineRule="auto"/>
        <w:outlineLvl w:val="0"/>
        <w:rPr>
          <w:rFonts w:ascii="Times New Roman" w:hAnsi="Times New Roman"/>
          <w:bCs/>
          <w:kern w:val="32"/>
          <w:szCs w:val="22"/>
        </w:rPr>
      </w:pPr>
      <w:bookmarkStart w:id="90" w:name="_Toc23841208"/>
      <w:r w:rsidRPr="00C12AA7">
        <w:rPr>
          <w:rFonts w:ascii="Times New Roman" w:hAnsi="Times New Roman"/>
          <w:b/>
          <w:bCs/>
          <w:kern w:val="32"/>
          <w:szCs w:val="22"/>
        </w:rPr>
        <w:t>»OKOLJU PRIJAZNE STORITVE ČIŠČENJA PROSTOROV DOMA DANICE VOGRINEC M</w:t>
      </w:r>
      <w:r w:rsidR="00E05370">
        <w:rPr>
          <w:rFonts w:ascii="Times New Roman" w:hAnsi="Times New Roman"/>
          <w:b/>
          <w:bCs/>
          <w:kern w:val="32"/>
          <w:szCs w:val="22"/>
        </w:rPr>
        <w:t>ARIBOR ZA POGODBENO OBDOBJE 2023-2026</w:t>
      </w:r>
      <w:r w:rsidRPr="00C12AA7">
        <w:rPr>
          <w:rFonts w:ascii="Times New Roman" w:hAnsi="Times New Roman"/>
          <w:b/>
          <w:bCs/>
          <w:kern w:val="32"/>
          <w:szCs w:val="22"/>
        </w:rPr>
        <w:t xml:space="preserve">« </w:t>
      </w:r>
      <w:r w:rsidR="00E05370">
        <w:rPr>
          <w:rFonts w:ascii="Times New Roman" w:hAnsi="Times New Roman"/>
          <w:bCs/>
          <w:kern w:val="32"/>
          <w:szCs w:val="22"/>
        </w:rPr>
        <w:t>številka objave JN_____/2023</w:t>
      </w:r>
      <w:r w:rsidRPr="00C12AA7">
        <w:rPr>
          <w:rFonts w:ascii="Times New Roman" w:hAnsi="Times New Roman"/>
          <w:bCs/>
          <w:kern w:val="32"/>
          <w:szCs w:val="22"/>
        </w:rPr>
        <w:t xml:space="preserve"> z dne_____, UR l. EU št._______________.</w:t>
      </w:r>
      <w:bookmarkEnd w:id="90"/>
    </w:p>
    <w:p w:rsidR="00C12AA7" w:rsidRDefault="00C12AA7" w:rsidP="00C12AA7">
      <w:pPr>
        <w:keepNext/>
        <w:spacing w:line="240" w:lineRule="auto"/>
        <w:outlineLvl w:val="0"/>
        <w:rPr>
          <w:rFonts w:ascii="Times New Roman" w:hAnsi="Times New Roman"/>
          <w:bCs/>
          <w:kern w:val="32"/>
          <w:szCs w:val="22"/>
        </w:rPr>
      </w:pPr>
    </w:p>
    <w:p w:rsidR="00C12AA7" w:rsidRDefault="00C12AA7" w:rsidP="00C12AA7">
      <w:pPr>
        <w:keepNext/>
        <w:spacing w:line="240" w:lineRule="auto"/>
        <w:outlineLvl w:val="0"/>
        <w:rPr>
          <w:rFonts w:ascii="Times New Roman" w:hAnsi="Times New Roman"/>
          <w:b/>
          <w:bCs/>
          <w:kern w:val="32"/>
          <w:szCs w:val="22"/>
        </w:rPr>
      </w:pPr>
    </w:p>
    <w:p w:rsidR="00C12AA7" w:rsidRPr="00C12AA7" w:rsidRDefault="00C12AA7" w:rsidP="00C12AA7">
      <w:pPr>
        <w:keepNext/>
        <w:spacing w:line="240" w:lineRule="auto"/>
        <w:outlineLvl w:val="0"/>
        <w:rPr>
          <w:rFonts w:ascii="Times New Roman" w:hAnsi="Times New Roman"/>
          <w:bCs/>
          <w:kern w:val="32"/>
          <w:szCs w:val="22"/>
        </w:rPr>
      </w:pPr>
      <w:bookmarkStart w:id="91" w:name="_Toc23841209"/>
      <w:r w:rsidRPr="00C12AA7">
        <w:rPr>
          <w:rFonts w:ascii="Times New Roman" w:hAnsi="Times New Roman"/>
          <w:b/>
          <w:bCs/>
          <w:kern w:val="32"/>
          <w:szCs w:val="22"/>
        </w:rPr>
        <w:t>Ponudnik:__________________</w:t>
      </w:r>
      <w:bookmarkEnd w:id="91"/>
      <w:r w:rsidRPr="00C12AA7">
        <w:rPr>
          <w:rFonts w:ascii="Times New Roman" w:hAnsi="Times New Roman"/>
          <w:b/>
          <w:bCs/>
          <w:kern w:val="32"/>
          <w:szCs w:val="22"/>
        </w:rPr>
        <w:t xml:space="preserve">       </w:t>
      </w:r>
    </w:p>
    <w:p w:rsidR="00C12AA7" w:rsidRDefault="00C12AA7" w:rsidP="00C12AA7">
      <w:pPr>
        <w:keepNext/>
        <w:spacing w:line="240" w:lineRule="auto"/>
        <w:outlineLvl w:val="0"/>
        <w:rPr>
          <w:rFonts w:ascii="Times New Roman" w:hAnsi="Times New Roman"/>
          <w:b/>
          <w:bCs/>
          <w:kern w:val="32"/>
          <w:szCs w:val="22"/>
        </w:rPr>
      </w:pPr>
    </w:p>
    <w:p w:rsidR="00C12AA7" w:rsidRPr="00C12AA7" w:rsidRDefault="00C12AA7" w:rsidP="00C12AA7">
      <w:pPr>
        <w:spacing w:line="240" w:lineRule="auto"/>
        <w:jc w:val="left"/>
        <w:rPr>
          <w:rFonts w:ascii="Times New Roman" w:hAnsi="Times New Roman"/>
          <w:b/>
          <w:szCs w:val="22"/>
        </w:rPr>
      </w:pPr>
      <w:r w:rsidRPr="00C12AA7">
        <w:rPr>
          <w:rFonts w:ascii="Times New Roman" w:hAnsi="Times New Roman"/>
          <w:b/>
          <w:szCs w:val="22"/>
        </w:rPr>
        <w:t xml:space="preserve">                                                                        </w:t>
      </w:r>
    </w:p>
    <w:p w:rsidR="00C12AA7" w:rsidRPr="00C12AA7" w:rsidRDefault="00C12AA7" w:rsidP="00C12AA7">
      <w:pPr>
        <w:spacing w:line="240" w:lineRule="auto"/>
        <w:jc w:val="left"/>
        <w:rPr>
          <w:rFonts w:ascii="Times New Roman" w:hAnsi="Times New Roman"/>
          <w:b/>
          <w:szCs w:val="22"/>
        </w:rPr>
      </w:pPr>
      <w:r w:rsidRPr="00C12AA7">
        <w:rPr>
          <w:rFonts w:ascii="Times New Roman" w:hAnsi="Times New Roman"/>
          <w:b/>
          <w:szCs w:val="22"/>
        </w:rPr>
        <w:t xml:space="preserve">Izjavljamo: </w:t>
      </w:r>
    </w:p>
    <w:p w:rsidR="00C12AA7" w:rsidRPr="00C12AA7" w:rsidRDefault="00C12AA7" w:rsidP="00C12AA7">
      <w:pPr>
        <w:spacing w:line="240" w:lineRule="auto"/>
        <w:jc w:val="left"/>
        <w:rPr>
          <w:rFonts w:ascii="Times New Roman" w:hAnsi="Times New Roman"/>
          <w:szCs w:val="22"/>
        </w:rPr>
      </w:pPr>
    </w:p>
    <w:p w:rsidR="00B85093" w:rsidRDefault="00C12AA7" w:rsidP="00B85093">
      <w:pPr>
        <w:spacing w:line="240" w:lineRule="auto"/>
        <w:rPr>
          <w:rFonts w:ascii="Times New Roman" w:hAnsi="Times New Roman"/>
          <w:szCs w:val="22"/>
        </w:rPr>
      </w:pPr>
      <w:r w:rsidRPr="00C12AA7">
        <w:rPr>
          <w:rFonts w:ascii="Times New Roman" w:hAnsi="Times New Roman"/>
          <w:szCs w:val="22"/>
        </w:rPr>
        <w:t xml:space="preserve">a.) </w:t>
      </w:r>
      <w:r w:rsidR="00B85093">
        <w:rPr>
          <w:rFonts w:ascii="Times New Roman" w:hAnsi="Times New Roman"/>
          <w:szCs w:val="22"/>
        </w:rPr>
        <w:t xml:space="preserve">da imajo vsi zaposleni, ki opravljajo storitev </w:t>
      </w:r>
      <w:r w:rsidR="00B85093" w:rsidRPr="00B85093">
        <w:rPr>
          <w:rFonts w:ascii="Times New Roman" w:hAnsi="Times New Roman"/>
          <w:szCs w:val="22"/>
        </w:rPr>
        <w:t>čiščenja opravljen zdravniški pregled, kar na zahtevo naročnika izvajal</w:t>
      </w:r>
      <w:r w:rsidR="00B85093">
        <w:rPr>
          <w:rFonts w:ascii="Times New Roman" w:hAnsi="Times New Roman"/>
          <w:szCs w:val="22"/>
        </w:rPr>
        <w:t>ec dokaže z ustreznimi dokazili;</w:t>
      </w:r>
    </w:p>
    <w:p w:rsidR="00B85093" w:rsidRDefault="00B85093" w:rsidP="00C12AA7">
      <w:pPr>
        <w:spacing w:line="240" w:lineRule="auto"/>
        <w:rPr>
          <w:rFonts w:ascii="Times New Roman" w:hAnsi="Times New Roman"/>
          <w:szCs w:val="22"/>
        </w:rPr>
      </w:pPr>
    </w:p>
    <w:p w:rsidR="00C12AA7" w:rsidRPr="00C12AA7" w:rsidRDefault="00B85093" w:rsidP="00C12AA7">
      <w:pPr>
        <w:spacing w:line="240" w:lineRule="auto"/>
        <w:rPr>
          <w:rFonts w:ascii="Times New Roman" w:hAnsi="Times New Roman"/>
          <w:szCs w:val="22"/>
        </w:rPr>
      </w:pPr>
      <w:r>
        <w:rPr>
          <w:rFonts w:ascii="Times New Roman" w:hAnsi="Times New Roman"/>
          <w:szCs w:val="22"/>
        </w:rPr>
        <w:t xml:space="preserve">b.) </w:t>
      </w:r>
      <w:r w:rsidR="00C12AA7" w:rsidRPr="00C12AA7">
        <w:rPr>
          <w:rFonts w:ascii="Times New Roman" w:hAnsi="Times New Roman"/>
          <w:szCs w:val="22"/>
        </w:rPr>
        <w:t>da imajo vsi zaposleni, ki opravljajo storitev čiščenja veljaven preizkus iz varstva pri delu in so usposobljeni za varstvo pred požarom</w:t>
      </w:r>
      <w:r w:rsidR="00AC2B00">
        <w:rPr>
          <w:rFonts w:ascii="Times New Roman" w:hAnsi="Times New Roman"/>
          <w:szCs w:val="22"/>
        </w:rPr>
        <w:t>, kar</w:t>
      </w:r>
      <w:r w:rsidR="00C12AA7" w:rsidRPr="00C12AA7">
        <w:rPr>
          <w:rFonts w:ascii="Times New Roman" w:hAnsi="Times New Roman"/>
          <w:szCs w:val="22"/>
        </w:rPr>
        <w:t xml:space="preserve"> bomo na zahtevo naročnika dokazali z ustreznimi dokazili;</w:t>
      </w:r>
    </w:p>
    <w:p w:rsidR="00C12AA7" w:rsidRPr="00C12AA7" w:rsidRDefault="00C12AA7" w:rsidP="00C12AA7">
      <w:pPr>
        <w:spacing w:line="240" w:lineRule="auto"/>
        <w:jc w:val="left"/>
        <w:rPr>
          <w:rFonts w:ascii="Times New Roman" w:hAnsi="Times New Roman"/>
          <w:szCs w:val="22"/>
        </w:rPr>
      </w:pPr>
    </w:p>
    <w:p w:rsidR="00C12AA7" w:rsidRPr="00C12AA7" w:rsidRDefault="00B85093" w:rsidP="00C12AA7">
      <w:pPr>
        <w:spacing w:line="240" w:lineRule="auto"/>
        <w:rPr>
          <w:rFonts w:ascii="Times New Roman" w:hAnsi="Times New Roman"/>
          <w:szCs w:val="22"/>
        </w:rPr>
      </w:pPr>
      <w:r>
        <w:rPr>
          <w:rFonts w:ascii="Times New Roman" w:hAnsi="Times New Roman"/>
          <w:szCs w:val="22"/>
        </w:rPr>
        <w:t>c</w:t>
      </w:r>
      <w:r w:rsidR="00C12AA7" w:rsidRPr="00C12AA7">
        <w:rPr>
          <w:rFonts w:ascii="Times New Roman" w:hAnsi="Times New Roman"/>
          <w:szCs w:val="22"/>
        </w:rPr>
        <w:t>.) da imajo vsi zaposleni, ki opravljajo storitev čiščenja pridobljena znanja (izobraževanje) iz področja higiene in bodo</w:t>
      </w:r>
      <w:r w:rsidR="00C12AA7">
        <w:rPr>
          <w:rFonts w:ascii="Times New Roman" w:hAnsi="Times New Roman"/>
          <w:szCs w:val="22"/>
        </w:rPr>
        <w:t xml:space="preserve"> le ta v praksi tudi izkazovali;</w:t>
      </w:r>
    </w:p>
    <w:p w:rsidR="00C12AA7" w:rsidRPr="00C12AA7" w:rsidRDefault="00C12AA7" w:rsidP="00C12AA7">
      <w:pPr>
        <w:spacing w:line="240" w:lineRule="auto"/>
        <w:jc w:val="left"/>
        <w:rPr>
          <w:rFonts w:ascii="Times New Roman" w:hAnsi="Times New Roman"/>
          <w:szCs w:val="22"/>
        </w:rPr>
      </w:pPr>
    </w:p>
    <w:p w:rsidR="00C12AA7" w:rsidRPr="00C12AA7" w:rsidRDefault="00B85093" w:rsidP="00C12AA7">
      <w:pPr>
        <w:spacing w:line="240" w:lineRule="auto"/>
        <w:rPr>
          <w:rFonts w:ascii="Times New Roman" w:hAnsi="Times New Roman"/>
          <w:b/>
          <w:color w:val="FF0000"/>
          <w:szCs w:val="22"/>
        </w:rPr>
      </w:pPr>
      <w:r>
        <w:rPr>
          <w:rFonts w:ascii="Times New Roman" w:hAnsi="Times New Roman"/>
          <w:szCs w:val="22"/>
        </w:rPr>
        <w:t>d</w:t>
      </w:r>
      <w:r w:rsidR="00C12AA7" w:rsidRPr="00C12AA7">
        <w:rPr>
          <w:rFonts w:ascii="Times New Roman" w:hAnsi="Times New Roman"/>
          <w:szCs w:val="22"/>
        </w:rPr>
        <w:t xml:space="preserve">.) da se bodo vsi zaposleni, ki bodo opravljali storitev čiščenja pri naročniku 1 x letno udeležili izobraževanja iz področja preprečevanja in obvladovanja bolnišničnih okužb v organizaciji naročnika. </w:t>
      </w:r>
      <w:r w:rsidR="00C12AA7" w:rsidRPr="00C12AA7">
        <w:rPr>
          <w:rFonts w:ascii="Times New Roman" w:hAnsi="Times New Roman"/>
          <w:b/>
          <w:szCs w:val="22"/>
        </w:rPr>
        <w:t xml:space="preserve">Naročnik bo izobraževanje izvedel brezplačno. </w:t>
      </w:r>
    </w:p>
    <w:p w:rsidR="00C12AA7" w:rsidRPr="00C12AA7" w:rsidRDefault="00C12AA7" w:rsidP="00C12AA7">
      <w:pPr>
        <w:spacing w:line="240" w:lineRule="auto"/>
        <w:jc w:val="left"/>
        <w:rPr>
          <w:rFonts w:ascii="Times New Roman" w:hAnsi="Times New Roman"/>
          <w:szCs w:val="22"/>
        </w:rPr>
      </w:pPr>
    </w:p>
    <w:p w:rsidR="00C12AA7" w:rsidRPr="00C12AA7" w:rsidRDefault="00C12AA7" w:rsidP="00C12AA7">
      <w:pPr>
        <w:spacing w:line="240" w:lineRule="auto"/>
        <w:jc w:val="left"/>
        <w:rPr>
          <w:rFonts w:ascii="Times New Roman" w:hAnsi="Times New Roman"/>
          <w:szCs w:val="22"/>
        </w:rPr>
      </w:pPr>
    </w:p>
    <w:p w:rsidR="00C12AA7" w:rsidRPr="00C12AA7" w:rsidRDefault="00C12AA7" w:rsidP="00C12AA7">
      <w:pPr>
        <w:spacing w:line="240" w:lineRule="auto"/>
        <w:jc w:val="left"/>
        <w:rPr>
          <w:rFonts w:ascii="Times New Roman" w:hAnsi="Times New Roman"/>
          <w:szCs w:val="22"/>
        </w:rPr>
      </w:pPr>
    </w:p>
    <w:tbl>
      <w:tblPr>
        <w:tblW w:w="19124" w:type="dxa"/>
        <w:tblInd w:w="70" w:type="dxa"/>
        <w:tblCellMar>
          <w:left w:w="70" w:type="dxa"/>
          <w:right w:w="70" w:type="dxa"/>
        </w:tblCellMar>
        <w:tblLook w:val="0000" w:firstRow="0" w:lastRow="0" w:firstColumn="0" w:lastColumn="0" w:noHBand="0" w:noVBand="0"/>
      </w:tblPr>
      <w:tblGrid>
        <w:gridCol w:w="7161"/>
        <w:gridCol w:w="5349"/>
        <w:gridCol w:w="523"/>
        <w:gridCol w:w="904"/>
        <w:gridCol w:w="904"/>
        <w:gridCol w:w="904"/>
        <w:gridCol w:w="904"/>
        <w:gridCol w:w="906"/>
        <w:gridCol w:w="523"/>
        <w:gridCol w:w="523"/>
        <w:gridCol w:w="523"/>
      </w:tblGrid>
      <w:tr w:rsidR="00C12AA7" w:rsidRPr="00C12AA7" w:rsidTr="005C2597">
        <w:trPr>
          <w:trHeight w:val="315"/>
        </w:trPr>
        <w:tc>
          <w:tcPr>
            <w:tcW w:w="12510" w:type="dxa"/>
            <w:gridSpan w:val="2"/>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u w:val="single"/>
              </w:rPr>
            </w:pPr>
            <w:r w:rsidRPr="00C12AA7">
              <w:rPr>
                <w:rFonts w:ascii="Times New Roman" w:hAnsi="Times New Roman"/>
                <w:b/>
                <w:i/>
                <w:iCs/>
                <w:szCs w:val="22"/>
                <w:u w:val="single"/>
              </w:rPr>
              <w:t>Opomba:</w:t>
            </w: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6"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r w:rsidR="00C12AA7" w:rsidRPr="00C12AA7" w:rsidTr="005C2597">
        <w:trPr>
          <w:trHeight w:val="315"/>
        </w:trPr>
        <w:tc>
          <w:tcPr>
            <w:tcW w:w="19124" w:type="dxa"/>
            <w:gridSpan w:val="11"/>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rPr>
            </w:pPr>
            <w:r w:rsidRPr="00C12AA7">
              <w:rPr>
                <w:rFonts w:ascii="Times New Roman" w:hAnsi="Times New Roman"/>
                <w:b/>
                <w:i/>
                <w:iCs/>
                <w:szCs w:val="22"/>
              </w:rPr>
              <w:t>Kot izvajalec čiščenja izjavljamo, da smo seznanjeni z možnimi posledicami, ki izhajajo iz neupoštevanja</w:t>
            </w:r>
          </w:p>
        </w:tc>
      </w:tr>
      <w:tr w:rsidR="00C12AA7" w:rsidRPr="00C12AA7" w:rsidTr="005C2597">
        <w:trPr>
          <w:trHeight w:val="315"/>
        </w:trPr>
        <w:tc>
          <w:tcPr>
            <w:tcW w:w="15745" w:type="dxa"/>
            <w:gridSpan w:val="6"/>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rPr>
            </w:pPr>
            <w:r w:rsidRPr="00C12AA7">
              <w:rPr>
                <w:rFonts w:ascii="Times New Roman" w:hAnsi="Times New Roman"/>
                <w:b/>
                <w:i/>
                <w:iCs/>
                <w:szCs w:val="22"/>
              </w:rPr>
              <w:t>navodil in lahko povzročijo okužbe in njihov prenos.</w:t>
            </w: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6"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r w:rsidR="00C12AA7" w:rsidRPr="00C12AA7" w:rsidTr="005C2597">
        <w:trPr>
          <w:trHeight w:val="315"/>
        </w:trPr>
        <w:tc>
          <w:tcPr>
            <w:tcW w:w="7161"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rPr>
            </w:pPr>
          </w:p>
        </w:tc>
        <w:tc>
          <w:tcPr>
            <w:tcW w:w="5349"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6"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r w:rsidR="00C12AA7" w:rsidRPr="00C12AA7" w:rsidTr="005C2597">
        <w:trPr>
          <w:trHeight w:val="315"/>
        </w:trPr>
        <w:tc>
          <w:tcPr>
            <w:tcW w:w="18601" w:type="dxa"/>
            <w:gridSpan w:val="10"/>
            <w:tcBorders>
              <w:top w:val="nil"/>
              <w:left w:val="nil"/>
              <w:bottom w:val="nil"/>
              <w:right w:val="nil"/>
            </w:tcBorders>
            <w:shd w:val="clear" w:color="auto" w:fill="auto"/>
            <w:noWrap/>
            <w:vAlign w:val="bottom"/>
          </w:tcPr>
          <w:p w:rsidR="00C12AA7" w:rsidRDefault="00C12AA7" w:rsidP="00C12AA7">
            <w:pPr>
              <w:spacing w:line="240" w:lineRule="auto"/>
              <w:jc w:val="left"/>
              <w:rPr>
                <w:rFonts w:ascii="Times New Roman" w:hAnsi="Times New Roman"/>
                <w:b/>
                <w:i/>
                <w:iCs/>
                <w:szCs w:val="22"/>
              </w:rPr>
            </w:pPr>
            <w:r w:rsidRPr="00C12AA7">
              <w:rPr>
                <w:rFonts w:ascii="Times New Roman" w:hAnsi="Times New Roman"/>
                <w:b/>
                <w:i/>
                <w:iCs/>
                <w:szCs w:val="22"/>
              </w:rPr>
              <w:t>V primeru neupoštevanja navodil izjavljamo, da prevzemamo odgovornost za morebitne posledice.</w:t>
            </w:r>
          </w:p>
          <w:p w:rsidR="00AC2B00" w:rsidRDefault="00AC2B00" w:rsidP="00C12AA7">
            <w:pPr>
              <w:spacing w:line="240" w:lineRule="auto"/>
              <w:jc w:val="left"/>
              <w:rPr>
                <w:rFonts w:ascii="Times New Roman" w:hAnsi="Times New Roman"/>
                <w:b/>
                <w:i/>
                <w:iCs/>
                <w:szCs w:val="22"/>
              </w:rPr>
            </w:pPr>
          </w:p>
          <w:p w:rsidR="00AC2B00" w:rsidRDefault="00AC2B00" w:rsidP="00C12AA7">
            <w:pPr>
              <w:spacing w:line="240" w:lineRule="auto"/>
              <w:jc w:val="left"/>
              <w:rPr>
                <w:rFonts w:ascii="Times New Roman" w:hAnsi="Times New Roman"/>
                <w:b/>
                <w:i/>
                <w:iCs/>
                <w:szCs w:val="22"/>
              </w:rPr>
            </w:pPr>
          </w:p>
          <w:p w:rsidR="00AC2B00" w:rsidRDefault="00AC2B00" w:rsidP="00C12AA7">
            <w:pPr>
              <w:spacing w:line="240" w:lineRule="auto"/>
              <w:jc w:val="left"/>
              <w:rPr>
                <w:rFonts w:ascii="Times New Roman" w:hAnsi="Times New Roman"/>
                <w:b/>
                <w:i/>
                <w:iCs/>
                <w:szCs w:val="22"/>
              </w:rPr>
            </w:pPr>
          </w:p>
          <w:p w:rsidR="00AC2B00" w:rsidRPr="00C12AA7" w:rsidRDefault="00AC2B00" w:rsidP="00C12AA7">
            <w:pPr>
              <w:spacing w:line="240" w:lineRule="auto"/>
              <w:jc w:val="left"/>
              <w:rPr>
                <w:rFonts w:ascii="Times New Roman" w:hAnsi="Times New Roman"/>
                <w:b/>
                <w:i/>
                <w:iCs/>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bl>
    <w:p w:rsidR="00AC2B00" w:rsidRPr="009B62C5" w:rsidRDefault="00AC2B00" w:rsidP="00AC2B00">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Pr="00F371F5" w:rsidRDefault="00AC2B00" w:rsidP="00AC2B00">
      <w:pPr>
        <w:pBdr>
          <w:bottom w:val="single" w:sz="4" w:space="1" w:color="auto"/>
        </w:pBdr>
        <w:spacing w:line="240" w:lineRule="auto"/>
        <w:rPr>
          <w:rFonts w:cs="Calibri"/>
          <w:b/>
          <w:bCs/>
          <w:sz w:val="18"/>
        </w:rPr>
      </w:pPr>
    </w:p>
    <w:p w:rsidR="00AC2B00" w:rsidRPr="00F371F5" w:rsidRDefault="00AC2B00" w:rsidP="00AC2B00">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AC2B00" w:rsidRPr="00650EF7" w:rsidRDefault="00AC2B00"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lastRenderedPageBreak/>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16 </w:t>
      </w:r>
      <w:r w:rsidRPr="00F371F5">
        <w:rPr>
          <w:rFonts w:ascii="Times New Roman" w:hAnsi="Times New Roman"/>
          <w:sz w:val="18"/>
          <w:szCs w:val="18"/>
        </w:rPr>
        <w:t>v pdf. obliki.</w:t>
      </w:r>
    </w:p>
    <w:p w:rsidR="009B62C5" w:rsidRDefault="009B62C5">
      <w:pPr>
        <w:spacing w:after="200"/>
        <w:jc w:val="left"/>
        <w:rPr>
          <w:rFonts w:ascii="Times New Roman" w:hAnsi="Times New Roman"/>
          <w:szCs w:val="22"/>
        </w:rPr>
      </w:pPr>
    </w:p>
    <w:p w:rsidR="009B62C5" w:rsidRDefault="00E16F9E">
      <w:pPr>
        <w:spacing w:after="200"/>
        <w:jc w:val="left"/>
        <w:rPr>
          <w:rFonts w:ascii="Times New Roman" w:hAnsi="Times New Roman"/>
          <w:szCs w:val="22"/>
        </w:rPr>
      </w:pPr>
      <w:r w:rsidRPr="008E709C">
        <w:rPr>
          <w:noProof/>
        </w:rPr>
        <mc:AlternateContent>
          <mc:Choice Requires="wps">
            <w:drawing>
              <wp:anchor distT="0" distB="0" distL="114300" distR="114300" simplePos="0" relativeHeight="251676672" behindDoc="0" locked="0" layoutInCell="1" allowOverlap="1" wp14:anchorId="6B331196" wp14:editId="21368E72">
                <wp:simplePos x="0" y="0"/>
                <wp:positionH relativeFrom="column">
                  <wp:posOffset>4924425</wp:posOffset>
                </wp:positionH>
                <wp:positionV relativeFrom="paragraph">
                  <wp:posOffset>66040</wp:posOffset>
                </wp:positionV>
                <wp:extent cx="752475" cy="247650"/>
                <wp:effectExtent l="57150" t="38100" r="85725" b="95250"/>
                <wp:wrapNone/>
                <wp:docPr id="50"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E16F9E">
                            <w:pPr>
                              <w:pStyle w:val="Navadensplet"/>
                              <w:spacing w:before="0" w:beforeAutospacing="0" w:after="0" w:afterAutospacing="0"/>
                              <w:jc w:val="center"/>
                            </w:pPr>
                            <w:r>
                              <w:rPr>
                                <w:b/>
                                <w:bCs/>
                              </w:rPr>
                              <w:t>OBR-17</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31196" id="_x0000_s1049" style="position:absolute;margin-left:387.75pt;margin-top:5.2pt;width:59.25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" fillcolor="#a1d1ff" strokecolor="#5d9acf">
                <v:fill color2="#e4f2ff" rotate="t" angle="180" colors="0 #a1d1ff;22938f #bddeff;1 #e4f2ff" focus="100%" type="gradient"/>
                <v:shadow on="t" color="black" opacity="24903f" origin=",.5" offset="0,.55556mm"/>
                <v:textbox>
                  <w:txbxContent>
                    <w:p w:rsidR="00E54F5A" w:rsidRDefault="00E54F5A" w:rsidP="00E16F9E">
                      <w:pPr>
                        <w:pStyle w:val="Navadensplet"/>
                        <w:spacing w:before="0" w:beforeAutospacing="0" w:after="0" w:afterAutospacing="0"/>
                        <w:jc w:val="center"/>
                      </w:pPr>
                      <w:r>
                        <w:rPr>
                          <w:b/>
                          <w:bCs/>
                        </w:rPr>
                        <w:t>OBR-17</w:t>
                      </w:r>
                    </w:p>
                  </w:txbxContent>
                </v:textbox>
              </v:rect>
            </w:pict>
          </mc:Fallback>
        </mc:AlternateContent>
      </w:r>
    </w:p>
    <w:p w:rsidR="009B62C5" w:rsidRDefault="009B62C5">
      <w:pPr>
        <w:spacing w:after="200"/>
        <w:jc w:val="left"/>
        <w:rPr>
          <w:rFonts w:ascii="Times New Roman" w:hAnsi="Times New Roman"/>
          <w:szCs w:val="22"/>
        </w:rPr>
      </w:pPr>
    </w:p>
    <w:p w:rsidR="009B62C5" w:rsidRDefault="00E16F9E">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7696" behindDoc="1" locked="0" layoutInCell="1" allowOverlap="1" wp14:anchorId="545F9A63" wp14:editId="72B2BA3A">
                <wp:simplePos x="0" y="0"/>
                <wp:positionH relativeFrom="column">
                  <wp:posOffset>52705</wp:posOffset>
                </wp:positionH>
                <wp:positionV relativeFrom="paragraph">
                  <wp:posOffset>52070</wp:posOffset>
                </wp:positionV>
                <wp:extent cx="5581650" cy="257175"/>
                <wp:effectExtent l="57150" t="38100" r="76200" b="104775"/>
                <wp:wrapNone/>
                <wp:docPr id="51" name="Pravokotnik 51"/>
                <wp:cNvGraphicFramePr/>
                <a:graphic xmlns:a="http://schemas.openxmlformats.org/drawingml/2006/main">
                  <a:graphicData uri="http://schemas.microsoft.com/office/word/2010/wordprocessingShape">
                    <wps:wsp>
                      <wps:cNvSpPr/>
                      <wps:spPr>
                        <a:xfrm>
                          <a:off x="0" y="0"/>
                          <a:ext cx="558165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E16F9E" w:rsidRDefault="00E54F5A" w:rsidP="00E16F9E">
                            <w:pPr>
                              <w:jc w:val="center"/>
                              <w:rPr>
                                <w:rFonts w:ascii="Times New Roman" w:hAnsi="Times New Roman"/>
                                <w:b/>
                                <w:bCs/>
                              </w:rPr>
                            </w:pPr>
                            <w:r w:rsidRPr="00E16F9E">
                              <w:rPr>
                                <w:rFonts w:ascii="Times New Roman" w:hAnsi="Times New Roman"/>
                                <w:b/>
                                <w:bCs/>
                              </w:rPr>
                              <w:t>IZJAVA O PREDLOŽITVI IZVIDA NADZORA KAKOVOSTI STORITEV ČIŠČENJA</w:t>
                            </w:r>
                          </w:p>
                          <w:p w:rsidR="00E54F5A" w:rsidRDefault="00E54F5A" w:rsidP="00E16F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F9A63" id="Pravokotnik 51" o:spid="_x0000_s1050" style="position:absolute;margin-left:4.15pt;margin-top:4.1pt;width:439.5pt;height:20.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E54F5A" w:rsidRPr="00E16F9E" w:rsidRDefault="00E54F5A" w:rsidP="00E16F9E">
                      <w:pPr>
                        <w:jc w:val="center"/>
                        <w:rPr>
                          <w:rFonts w:ascii="Times New Roman" w:hAnsi="Times New Roman"/>
                          <w:b/>
                          <w:bCs/>
                        </w:rPr>
                      </w:pPr>
                      <w:r w:rsidRPr="00E16F9E">
                        <w:rPr>
                          <w:rFonts w:ascii="Times New Roman" w:hAnsi="Times New Roman"/>
                          <w:b/>
                          <w:bCs/>
                        </w:rPr>
                        <w:t>IZJAVA O PREDLOŽITVI IZVIDA NADZORA KAKOVOSTI STORITEV ČIŠČENJA</w:t>
                      </w:r>
                    </w:p>
                    <w:p w:rsidR="00E54F5A" w:rsidRDefault="00E54F5A" w:rsidP="00E16F9E">
                      <w:pPr>
                        <w:jc w:val="center"/>
                      </w:pPr>
                    </w:p>
                  </w:txbxContent>
                </v:textbox>
              </v:rect>
            </w:pict>
          </mc:Fallback>
        </mc:AlternateContent>
      </w:r>
    </w:p>
    <w:p w:rsidR="009B62C5" w:rsidRDefault="009B62C5">
      <w:pPr>
        <w:spacing w:after="200"/>
        <w:jc w:val="left"/>
        <w:rPr>
          <w:rFonts w:ascii="Times New Roman" w:hAnsi="Times New Roman"/>
          <w:szCs w:val="22"/>
        </w:rPr>
      </w:pPr>
    </w:p>
    <w:p w:rsidR="0007232E" w:rsidRDefault="0007232E">
      <w:pPr>
        <w:spacing w:after="200"/>
        <w:jc w:val="left"/>
        <w:rPr>
          <w:rFonts w:ascii="Times New Roman" w:hAnsi="Times New Roman"/>
          <w:szCs w:val="22"/>
        </w:rPr>
      </w:pPr>
    </w:p>
    <w:p w:rsidR="0007232E" w:rsidRDefault="0007232E">
      <w:pPr>
        <w:spacing w:after="200"/>
        <w:jc w:val="left"/>
        <w:rPr>
          <w:rFonts w:ascii="Times New Roman" w:hAnsi="Times New Roman"/>
          <w:szCs w:val="22"/>
        </w:rPr>
      </w:pPr>
    </w:p>
    <w:p w:rsidR="0007232E" w:rsidRDefault="0007232E" w:rsidP="0007232E">
      <w:pPr>
        <w:keepNext/>
        <w:spacing w:line="240" w:lineRule="auto"/>
        <w:outlineLvl w:val="0"/>
        <w:rPr>
          <w:rFonts w:ascii="Times New Roman" w:hAnsi="Times New Roman"/>
          <w:bCs/>
          <w:kern w:val="32"/>
          <w:szCs w:val="22"/>
        </w:rPr>
      </w:pPr>
      <w:bookmarkStart w:id="92" w:name="_Toc23841210"/>
      <w:r w:rsidRPr="00C12AA7">
        <w:rPr>
          <w:rFonts w:ascii="Times New Roman" w:hAnsi="Times New Roman"/>
          <w:b/>
          <w:bCs/>
          <w:kern w:val="32"/>
          <w:szCs w:val="22"/>
        </w:rPr>
        <w:t>»OKOLJU PRIJAZNE STORITVE ČIŠČENJA PROSTOROV DOMA DANICE VOGRINEC M</w:t>
      </w:r>
      <w:r w:rsidR="00A17945">
        <w:rPr>
          <w:rFonts w:ascii="Times New Roman" w:hAnsi="Times New Roman"/>
          <w:b/>
          <w:bCs/>
          <w:kern w:val="32"/>
          <w:szCs w:val="22"/>
        </w:rPr>
        <w:t>ARIBOR ZA POGODBENO OBDOBJE 2023-2026</w:t>
      </w:r>
      <w:r w:rsidRPr="00C12AA7">
        <w:rPr>
          <w:rFonts w:ascii="Times New Roman" w:hAnsi="Times New Roman"/>
          <w:b/>
          <w:bCs/>
          <w:kern w:val="32"/>
          <w:szCs w:val="22"/>
        </w:rPr>
        <w:t xml:space="preserve">« </w:t>
      </w:r>
      <w:r w:rsidR="00A17945">
        <w:rPr>
          <w:rFonts w:ascii="Times New Roman" w:hAnsi="Times New Roman"/>
          <w:bCs/>
          <w:kern w:val="32"/>
          <w:szCs w:val="22"/>
        </w:rPr>
        <w:t>številka objave JN_____/2023</w:t>
      </w:r>
      <w:r w:rsidRPr="00C12AA7">
        <w:rPr>
          <w:rFonts w:ascii="Times New Roman" w:hAnsi="Times New Roman"/>
          <w:bCs/>
          <w:kern w:val="32"/>
          <w:szCs w:val="22"/>
        </w:rPr>
        <w:t xml:space="preserve"> z dne_____, UR l. EU št._______________.</w:t>
      </w:r>
      <w:bookmarkEnd w:id="92"/>
    </w:p>
    <w:p w:rsidR="009B62C5" w:rsidRDefault="009B62C5">
      <w:pPr>
        <w:spacing w:after="200"/>
        <w:jc w:val="left"/>
        <w:rPr>
          <w:rFonts w:ascii="Times New Roman" w:hAnsi="Times New Roman"/>
          <w:szCs w:val="22"/>
        </w:rPr>
      </w:pPr>
    </w:p>
    <w:p w:rsidR="00E16F9E" w:rsidRPr="00E16F9E" w:rsidRDefault="00E16F9E" w:rsidP="00E16F9E">
      <w:pPr>
        <w:spacing w:line="240" w:lineRule="auto"/>
        <w:jc w:val="left"/>
        <w:rPr>
          <w:rFonts w:ascii="Times New Roman" w:hAnsi="Times New Roman"/>
          <w:b/>
          <w:szCs w:val="22"/>
        </w:rPr>
      </w:pPr>
      <w:r w:rsidRPr="00E16F9E">
        <w:rPr>
          <w:rFonts w:ascii="Times New Roman" w:hAnsi="Times New Roman"/>
          <w:b/>
          <w:szCs w:val="22"/>
        </w:rPr>
        <w:t xml:space="preserve">Ponudnik:__________________       </w:t>
      </w:r>
    </w:p>
    <w:p w:rsidR="00E16F9E" w:rsidRPr="00E16F9E" w:rsidRDefault="00E16F9E" w:rsidP="00E16F9E">
      <w:pPr>
        <w:spacing w:line="240" w:lineRule="auto"/>
        <w:jc w:val="left"/>
        <w:rPr>
          <w:rFonts w:ascii="Times New Roman" w:hAnsi="Times New Roman"/>
          <w:b/>
          <w:szCs w:val="22"/>
        </w:rPr>
      </w:pPr>
    </w:p>
    <w:p w:rsidR="0007232E" w:rsidRDefault="0007232E" w:rsidP="0007232E">
      <w:pPr>
        <w:spacing w:line="240" w:lineRule="auto"/>
        <w:jc w:val="left"/>
        <w:rPr>
          <w:rFonts w:ascii="Times New Roman" w:hAnsi="Times New Roman"/>
          <w:b/>
          <w:bCs/>
          <w:kern w:val="32"/>
          <w:szCs w:val="22"/>
        </w:rPr>
      </w:pPr>
    </w:p>
    <w:p w:rsidR="0007232E" w:rsidRDefault="0007232E" w:rsidP="0007232E">
      <w:pPr>
        <w:spacing w:line="240" w:lineRule="auto"/>
        <w:jc w:val="left"/>
        <w:rPr>
          <w:rFonts w:ascii="Times New Roman" w:hAnsi="Times New Roman"/>
          <w:b/>
          <w:szCs w:val="22"/>
        </w:rPr>
      </w:pPr>
    </w:p>
    <w:p w:rsidR="00E16F9E" w:rsidRPr="00E16F9E" w:rsidRDefault="00E16F9E" w:rsidP="0007232E">
      <w:pPr>
        <w:spacing w:line="240" w:lineRule="auto"/>
        <w:jc w:val="left"/>
        <w:rPr>
          <w:rFonts w:ascii="Times New Roman" w:hAnsi="Times New Roman"/>
          <w:b/>
          <w:szCs w:val="22"/>
        </w:rPr>
      </w:pPr>
      <w:r w:rsidRPr="00E16F9E">
        <w:rPr>
          <w:rFonts w:ascii="Times New Roman" w:hAnsi="Times New Roman"/>
          <w:b/>
          <w:szCs w:val="22"/>
        </w:rPr>
        <w:t xml:space="preserve">Izjavljamo: </w:t>
      </w:r>
    </w:p>
    <w:p w:rsidR="00E16F9E" w:rsidRPr="0007232E" w:rsidRDefault="00475265" w:rsidP="007D51BF">
      <w:pPr>
        <w:pStyle w:val="Odstavekseznama"/>
        <w:numPr>
          <w:ilvl w:val="0"/>
          <w:numId w:val="55"/>
        </w:numPr>
        <w:spacing w:line="240" w:lineRule="auto"/>
        <w:rPr>
          <w:rFonts w:ascii="Times New Roman" w:hAnsi="Times New Roman"/>
        </w:rPr>
      </w:pPr>
      <w:r>
        <w:rPr>
          <w:rFonts w:ascii="Times New Roman" w:hAnsi="Times New Roman"/>
        </w:rPr>
        <w:t>da  bomo</w:t>
      </w:r>
      <w:r w:rsidR="00F361C8">
        <w:rPr>
          <w:rFonts w:ascii="Times New Roman" w:hAnsi="Times New Roman"/>
        </w:rPr>
        <w:t xml:space="preserve"> na svoje stroške</w:t>
      </w:r>
      <w:r w:rsidR="00E16F9E" w:rsidRPr="0007232E">
        <w:rPr>
          <w:rFonts w:ascii="Times New Roman" w:hAnsi="Times New Roman"/>
        </w:rPr>
        <w:t xml:space="preserve"> poskrbeli za predložitev izvida nadzora kakovosti storitev čiščenja (bris na snažnost) 2x letno za vsak objekt naročnika posebej (4 hiše). V</w:t>
      </w:r>
      <w:r w:rsidR="00E16F9E" w:rsidRPr="0007232E">
        <w:rPr>
          <w:rFonts w:ascii="Times New Roman" w:hAnsi="Times New Roman"/>
          <w:color w:val="FF0000"/>
        </w:rPr>
        <w:t xml:space="preserve"> </w:t>
      </w:r>
      <w:r w:rsidR="00E16F9E" w:rsidRPr="0007232E">
        <w:rPr>
          <w:rFonts w:ascii="Times New Roman" w:hAnsi="Times New Roman"/>
        </w:rPr>
        <w:t>vsaki delovni enoti se kontrola kakovosti izvaja na 4 kontrolnih mestih.</w:t>
      </w:r>
      <w:r w:rsidR="00E16F9E" w:rsidRPr="0007232E">
        <w:rPr>
          <w:rFonts w:ascii="Times New Roman" w:hAnsi="Times New Roman"/>
          <w:color w:val="FF0000"/>
        </w:rPr>
        <w:t xml:space="preserve"> </w:t>
      </w:r>
      <w:r w:rsidR="00E16F9E" w:rsidRPr="0007232E">
        <w:rPr>
          <w:rFonts w:ascii="Times New Roman" w:hAnsi="Times New Roman"/>
        </w:rPr>
        <w:t>Nadzor bo opravila pristojna strokovna inštitucija na račun izvajalca in se bo izvajal na kontrolnih mestih in v terminih, ki jih bosta naročnik in izvajalec čiščenja dogovorila naknadno.</w:t>
      </w: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07232E" w:rsidRPr="009B62C5" w:rsidRDefault="0007232E" w:rsidP="0007232E">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Pr="00F371F5" w:rsidRDefault="0007232E" w:rsidP="0007232E">
      <w:pPr>
        <w:pBdr>
          <w:bottom w:val="single" w:sz="4" w:space="1" w:color="auto"/>
        </w:pBdr>
        <w:spacing w:line="240" w:lineRule="auto"/>
        <w:rPr>
          <w:rFonts w:cs="Calibri"/>
          <w:b/>
          <w:bCs/>
          <w:sz w:val="18"/>
        </w:rPr>
      </w:pPr>
    </w:p>
    <w:p w:rsidR="0007232E" w:rsidRPr="00F371F5" w:rsidRDefault="0007232E" w:rsidP="0007232E">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07232E" w:rsidRPr="00650EF7" w:rsidRDefault="0007232E"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17 </w:t>
      </w:r>
      <w:r w:rsidRPr="00F371F5">
        <w:rPr>
          <w:rFonts w:ascii="Times New Roman" w:hAnsi="Times New Roman"/>
          <w:sz w:val="18"/>
          <w:szCs w:val="18"/>
        </w:rPr>
        <w:t>v pdf. obliki.</w:t>
      </w:r>
    </w:p>
    <w:p w:rsidR="0007232E" w:rsidRDefault="0007232E" w:rsidP="0007232E">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C72F96" w:rsidRDefault="00C72F96">
      <w:pPr>
        <w:spacing w:after="200"/>
        <w:jc w:val="left"/>
        <w:rPr>
          <w:rFonts w:ascii="Times New Roman" w:hAnsi="Times New Roman"/>
          <w:szCs w:val="22"/>
        </w:rPr>
      </w:pPr>
    </w:p>
    <w:p w:rsidR="00D45EE7" w:rsidRDefault="00D45EE7">
      <w:pPr>
        <w:spacing w:after="200"/>
        <w:jc w:val="left"/>
        <w:rPr>
          <w:rFonts w:ascii="Times New Roman" w:hAnsi="Times New Roman"/>
          <w:szCs w:val="22"/>
        </w:rPr>
      </w:pPr>
      <w:r w:rsidRPr="008E709C">
        <w:rPr>
          <w:noProof/>
        </w:rPr>
        <mc:AlternateContent>
          <mc:Choice Requires="wps">
            <w:drawing>
              <wp:anchor distT="0" distB="0" distL="114300" distR="114300" simplePos="0" relativeHeight="251678720" behindDoc="0" locked="0" layoutInCell="1" allowOverlap="1" wp14:anchorId="694BE17C" wp14:editId="1F164B0F">
                <wp:simplePos x="0" y="0"/>
                <wp:positionH relativeFrom="column">
                  <wp:posOffset>4943475</wp:posOffset>
                </wp:positionH>
                <wp:positionV relativeFrom="paragraph">
                  <wp:posOffset>104140</wp:posOffset>
                </wp:positionV>
                <wp:extent cx="752475" cy="247650"/>
                <wp:effectExtent l="57150" t="38100" r="85725" b="95250"/>
                <wp:wrapNone/>
                <wp:docPr id="52"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D45EE7">
                            <w:pPr>
                              <w:pStyle w:val="Navadensplet"/>
                              <w:spacing w:before="0" w:beforeAutospacing="0" w:after="0" w:afterAutospacing="0"/>
                              <w:jc w:val="center"/>
                            </w:pPr>
                            <w:r>
                              <w:rPr>
                                <w:b/>
                                <w:bCs/>
                              </w:rPr>
                              <w:t>OBR-18</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BE17C" id="_x0000_s1051" style="position:absolute;margin-left:389.25pt;margin-top:8.2pt;width:59.25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" fillcolor="#a1d1ff" strokecolor="#5d9acf">
                <v:fill color2="#e4f2ff" rotate="t" angle="180" colors="0 #a1d1ff;22938f #bddeff;1 #e4f2ff" focus="100%" type="gradient"/>
                <v:shadow on="t" color="black" opacity="24903f" origin=",.5" offset="0,.55556mm"/>
                <v:textbox>
                  <w:txbxContent>
                    <w:p w:rsidR="00E54F5A" w:rsidRDefault="00E54F5A" w:rsidP="00D45EE7">
                      <w:pPr>
                        <w:pStyle w:val="Navadensplet"/>
                        <w:spacing w:before="0" w:beforeAutospacing="0" w:after="0" w:afterAutospacing="0"/>
                        <w:jc w:val="center"/>
                      </w:pPr>
                      <w:r>
                        <w:rPr>
                          <w:b/>
                          <w:bCs/>
                        </w:rPr>
                        <w:t>OBR-18</w:t>
                      </w:r>
                    </w:p>
                  </w:txbxContent>
                </v:textbox>
              </v:rect>
            </w:pict>
          </mc:Fallback>
        </mc:AlternateContent>
      </w:r>
    </w:p>
    <w:p w:rsidR="00D45EE7" w:rsidRDefault="00D45EE7">
      <w:pPr>
        <w:spacing w:after="200"/>
        <w:jc w:val="left"/>
        <w:rPr>
          <w:rFonts w:ascii="Times New Roman" w:hAnsi="Times New Roman"/>
          <w:szCs w:val="22"/>
        </w:rPr>
      </w:pPr>
    </w:p>
    <w:p w:rsidR="00D24354" w:rsidRDefault="00D45EE7">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9744" behindDoc="1" locked="0" layoutInCell="1" allowOverlap="1" wp14:anchorId="6B4FE189" wp14:editId="728C3DED">
                <wp:simplePos x="0" y="0"/>
                <wp:positionH relativeFrom="column">
                  <wp:posOffset>1271905</wp:posOffset>
                </wp:positionH>
                <wp:positionV relativeFrom="page">
                  <wp:posOffset>1590675</wp:posOffset>
                </wp:positionV>
                <wp:extent cx="3190875" cy="257175"/>
                <wp:effectExtent l="57150" t="38100" r="85725" b="104775"/>
                <wp:wrapNone/>
                <wp:docPr id="53" name="Pravokotnik 53"/>
                <wp:cNvGraphicFramePr/>
                <a:graphic xmlns:a="http://schemas.openxmlformats.org/drawingml/2006/main">
                  <a:graphicData uri="http://schemas.microsoft.com/office/word/2010/wordprocessingShape">
                    <wps:wsp>
                      <wps:cNvSpPr/>
                      <wps:spPr>
                        <a:xfrm>
                          <a:off x="0" y="0"/>
                          <a:ext cx="3190875"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D45EE7" w:rsidRDefault="00E54F5A" w:rsidP="00D45EE7">
                            <w:pPr>
                              <w:jc w:val="center"/>
                              <w:rPr>
                                <w:rFonts w:ascii="Times New Roman" w:hAnsi="Times New Roman"/>
                                <w:b/>
                                <w:bCs/>
                              </w:rPr>
                            </w:pPr>
                            <w:r w:rsidRPr="00D45EE7">
                              <w:rPr>
                                <w:rFonts w:ascii="Times New Roman" w:hAnsi="Times New Roman"/>
                                <w:b/>
                                <w:bCs/>
                              </w:rPr>
                              <w:t>IZJAVA O FIKSNI PONUDBENI CENI</w:t>
                            </w:r>
                          </w:p>
                          <w:p w:rsidR="00E54F5A" w:rsidRDefault="00E54F5A" w:rsidP="00D45E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4FE189" id="Pravokotnik 53" o:spid="_x0000_s1052" style="position:absolute;margin-left:100.15pt;margin-top:125.25pt;width:251.25pt;height:20.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" fillcolor="#a1d1ff" strokecolor="#5d9acf">
                <v:fill color2="#e4f2ff" rotate="t" angle="180" colors="0 #a1d1ff;22938f #bddeff;1 #e4f2ff" focus="100%" type="gradient"/>
                <v:shadow on="t" color="black" opacity="24903f" origin=",.5" offset="0,.55556mm"/>
                <v:textbox>
                  <w:txbxContent>
                    <w:p w:rsidR="00E54F5A" w:rsidRPr="00D45EE7" w:rsidRDefault="00E54F5A" w:rsidP="00D45EE7">
                      <w:pPr>
                        <w:jc w:val="center"/>
                        <w:rPr>
                          <w:rFonts w:ascii="Times New Roman" w:hAnsi="Times New Roman"/>
                          <w:b/>
                          <w:bCs/>
                        </w:rPr>
                      </w:pPr>
                      <w:r w:rsidRPr="00D45EE7">
                        <w:rPr>
                          <w:rFonts w:ascii="Times New Roman" w:hAnsi="Times New Roman"/>
                          <w:b/>
                          <w:bCs/>
                        </w:rPr>
                        <w:t>IZJAVA O FIKSNI PONUDBENI CENI</w:t>
                      </w:r>
                    </w:p>
                    <w:p w:rsidR="00E54F5A" w:rsidRDefault="00E54F5A" w:rsidP="00D45EE7">
                      <w:pPr>
                        <w:jc w:val="center"/>
                      </w:pPr>
                    </w:p>
                  </w:txbxContent>
                </v:textbox>
                <w10:wrap anchory="page"/>
              </v:rect>
            </w:pict>
          </mc:Fallback>
        </mc:AlternateContent>
      </w:r>
    </w:p>
    <w:p w:rsidR="00D45EE7" w:rsidRDefault="00D45EE7" w:rsidP="00D45EE7">
      <w:pPr>
        <w:keepNext/>
        <w:spacing w:line="240" w:lineRule="auto"/>
        <w:outlineLvl w:val="0"/>
        <w:rPr>
          <w:rFonts w:ascii="Times New Roman" w:hAnsi="Times New Roman"/>
          <w:szCs w:val="22"/>
        </w:rPr>
      </w:pPr>
    </w:p>
    <w:p w:rsidR="00D45EE7" w:rsidRDefault="00D45EE7" w:rsidP="00D45EE7">
      <w:pPr>
        <w:keepNext/>
        <w:spacing w:line="240" w:lineRule="auto"/>
        <w:outlineLvl w:val="0"/>
        <w:rPr>
          <w:rFonts w:ascii="Times New Roman" w:hAnsi="Times New Roman"/>
          <w:szCs w:val="22"/>
        </w:rPr>
      </w:pPr>
    </w:p>
    <w:p w:rsidR="00D45EE7" w:rsidRDefault="00D45EE7" w:rsidP="00D45EE7">
      <w:pPr>
        <w:keepNext/>
        <w:spacing w:line="240" w:lineRule="auto"/>
        <w:outlineLvl w:val="0"/>
        <w:rPr>
          <w:rFonts w:ascii="Times New Roman" w:hAnsi="Times New Roman"/>
          <w:szCs w:val="22"/>
        </w:rPr>
      </w:pPr>
    </w:p>
    <w:p w:rsidR="00D45EE7" w:rsidRDefault="00D45EE7" w:rsidP="00D45EE7">
      <w:pPr>
        <w:keepNext/>
        <w:spacing w:line="240" w:lineRule="auto"/>
        <w:outlineLvl w:val="0"/>
        <w:rPr>
          <w:rFonts w:ascii="Times New Roman" w:hAnsi="Times New Roman"/>
          <w:b/>
          <w:bCs/>
          <w:kern w:val="32"/>
          <w:szCs w:val="22"/>
        </w:rPr>
      </w:pPr>
    </w:p>
    <w:p w:rsidR="00D45EE7" w:rsidRDefault="00D45EE7" w:rsidP="00D45EE7">
      <w:pPr>
        <w:keepNext/>
        <w:spacing w:line="240" w:lineRule="auto"/>
        <w:outlineLvl w:val="0"/>
        <w:rPr>
          <w:rFonts w:ascii="Times New Roman" w:hAnsi="Times New Roman"/>
          <w:b/>
          <w:bCs/>
          <w:kern w:val="32"/>
          <w:szCs w:val="22"/>
        </w:rPr>
      </w:pPr>
    </w:p>
    <w:p w:rsidR="00D45EE7" w:rsidRDefault="00D45EE7" w:rsidP="00D45EE7">
      <w:pPr>
        <w:keepNext/>
        <w:spacing w:line="240" w:lineRule="auto"/>
        <w:outlineLvl w:val="0"/>
        <w:rPr>
          <w:rFonts w:ascii="Times New Roman" w:hAnsi="Times New Roman"/>
          <w:bCs/>
          <w:kern w:val="32"/>
          <w:szCs w:val="22"/>
        </w:rPr>
      </w:pPr>
      <w:bookmarkStart w:id="93" w:name="_Toc23841211"/>
      <w:r w:rsidRPr="00C12AA7">
        <w:rPr>
          <w:rFonts w:ascii="Times New Roman" w:hAnsi="Times New Roman"/>
          <w:b/>
          <w:bCs/>
          <w:kern w:val="32"/>
          <w:szCs w:val="22"/>
        </w:rPr>
        <w:t>»OKOLJU PRIJAZNE STORITVE ČIŠČENJA PROSTOROV DOMA DANICE VOGRINEC M</w:t>
      </w:r>
      <w:r w:rsidR="007D50BC">
        <w:rPr>
          <w:rFonts w:ascii="Times New Roman" w:hAnsi="Times New Roman"/>
          <w:b/>
          <w:bCs/>
          <w:kern w:val="32"/>
          <w:szCs w:val="22"/>
        </w:rPr>
        <w:t>ARIBOR ZA POGODBENO OBDOBJE 2023-2026</w:t>
      </w:r>
      <w:r w:rsidRPr="00C12AA7">
        <w:rPr>
          <w:rFonts w:ascii="Times New Roman" w:hAnsi="Times New Roman"/>
          <w:b/>
          <w:bCs/>
          <w:kern w:val="32"/>
          <w:szCs w:val="22"/>
        </w:rPr>
        <w:t xml:space="preserve">« </w:t>
      </w:r>
      <w:r w:rsidR="007D50BC">
        <w:rPr>
          <w:rFonts w:ascii="Times New Roman" w:hAnsi="Times New Roman"/>
          <w:bCs/>
          <w:kern w:val="32"/>
          <w:szCs w:val="22"/>
        </w:rPr>
        <w:t>številka objave JN_____/2023</w:t>
      </w:r>
      <w:r w:rsidRPr="00C12AA7">
        <w:rPr>
          <w:rFonts w:ascii="Times New Roman" w:hAnsi="Times New Roman"/>
          <w:bCs/>
          <w:kern w:val="32"/>
          <w:szCs w:val="22"/>
        </w:rPr>
        <w:t xml:space="preserve"> z dne_____, UR l. EU št._______________.</w:t>
      </w:r>
      <w:bookmarkEnd w:id="93"/>
    </w:p>
    <w:p w:rsidR="00D45EE7" w:rsidRDefault="00D45EE7" w:rsidP="00D45EE7">
      <w:pPr>
        <w:spacing w:after="200"/>
        <w:jc w:val="left"/>
        <w:rPr>
          <w:rFonts w:ascii="Times New Roman" w:hAnsi="Times New Roman"/>
          <w:szCs w:val="22"/>
        </w:rPr>
      </w:pPr>
    </w:p>
    <w:p w:rsidR="00D45EE7" w:rsidRDefault="00D45EE7" w:rsidP="00D45EE7">
      <w:pPr>
        <w:spacing w:line="240" w:lineRule="auto"/>
        <w:jc w:val="left"/>
        <w:rPr>
          <w:rFonts w:ascii="Times New Roman" w:hAnsi="Times New Roman"/>
          <w:b/>
          <w:szCs w:val="22"/>
        </w:rPr>
      </w:pPr>
    </w:p>
    <w:p w:rsidR="00D45EE7" w:rsidRPr="00E16F9E" w:rsidRDefault="00D45EE7" w:rsidP="00D45EE7">
      <w:pPr>
        <w:spacing w:line="240" w:lineRule="auto"/>
        <w:jc w:val="left"/>
        <w:rPr>
          <w:rFonts w:ascii="Times New Roman" w:hAnsi="Times New Roman"/>
          <w:b/>
          <w:szCs w:val="22"/>
        </w:rPr>
      </w:pPr>
      <w:r w:rsidRPr="00E16F9E">
        <w:rPr>
          <w:rFonts w:ascii="Times New Roman" w:hAnsi="Times New Roman"/>
          <w:b/>
          <w:szCs w:val="22"/>
        </w:rPr>
        <w:t xml:space="preserve">Ponudnik:__________________       </w:t>
      </w:r>
    </w:p>
    <w:p w:rsidR="009F11B6" w:rsidRDefault="009F11B6">
      <w:pPr>
        <w:spacing w:after="200"/>
        <w:jc w:val="left"/>
        <w:rPr>
          <w:rFonts w:ascii="Times New Roman" w:hAnsi="Times New Roman"/>
          <w:szCs w:val="22"/>
        </w:rPr>
      </w:pPr>
    </w:p>
    <w:p w:rsidR="00D45EE7" w:rsidRDefault="00D45EE7" w:rsidP="00D45EE7">
      <w:pPr>
        <w:spacing w:line="240" w:lineRule="auto"/>
        <w:rPr>
          <w:rFonts w:ascii="Times New Roman" w:hAnsi="Times New Roman"/>
          <w:b/>
          <w:szCs w:val="22"/>
        </w:rPr>
      </w:pPr>
    </w:p>
    <w:p w:rsidR="00D45EE7" w:rsidRPr="00D45EE7" w:rsidRDefault="00D45EE7" w:rsidP="00D45EE7">
      <w:pPr>
        <w:spacing w:line="240" w:lineRule="auto"/>
        <w:rPr>
          <w:rFonts w:ascii="Times New Roman" w:hAnsi="Times New Roman"/>
          <w:b/>
          <w:szCs w:val="22"/>
        </w:rPr>
      </w:pPr>
      <w:r w:rsidRPr="00D45EE7">
        <w:rPr>
          <w:rFonts w:ascii="Times New Roman" w:hAnsi="Times New Roman"/>
          <w:b/>
          <w:szCs w:val="22"/>
        </w:rPr>
        <w:t xml:space="preserve">Izjavljamo: </w:t>
      </w:r>
    </w:p>
    <w:p w:rsidR="00D45EE7" w:rsidRPr="00D45EE7" w:rsidRDefault="00D45EE7" w:rsidP="007D51BF">
      <w:pPr>
        <w:pStyle w:val="Odstavekseznama"/>
        <w:numPr>
          <w:ilvl w:val="0"/>
          <w:numId w:val="55"/>
        </w:numPr>
        <w:spacing w:line="240" w:lineRule="auto"/>
        <w:rPr>
          <w:rFonts w:ascii="Times New Roman" w:hAnsi="Times New Roman"/>
        </w:rPr>
      </w:pPr>
      <w:r w:rsidRPr="00D45EE7">
        <w:rPr>
          <w:rFonts w:ascii="Times New Roman" w:hAnsi="Times New Roman"/>
        </w:rPr>
        <w:t>da zagotavljamo nespremenljivost ponudbene cene v katero smo kot ponudnik vračunali vsa morebitna tveganja v zvezi z rastjo življenjskih stroškov in morebitnih drugih vplivov na oblikovanje (rast) ponudbene cene</w:t>
      </w:r>
      <w:r w:rsidR="00120892">
        <w:rPr>
          <w:rFonts w:ascii="Times New Roman" w:hAnsi="Times New Roman"/>
        </w:rPr>
        <w:t xml:space="preserve"> (</w:t>
      </w:r>
      <w:r w:rsidR="00120892" w:rsidRPr="00120892">
        <w:rPr>
          <w:rFonts w:ascii="Times New Roman" w:hAnsi="Times New Roman"/>
        </w:rPr>
        <w:t xml:space="preserve">dviga minimalne </w:t>
      </w:r>
      <w:r w:rsidR="00A60709">
        <w:rPr>
          <w:rFonts w:ascii="Times New Roman" w:hAnsi="Times New Roman"/>
        </w:rPr>
        <w:t xml:space="preserve">bruto </w:t>
      </w:r>
      <w:r w:rsidR="00120892" w:rsidRPr="00120892">
        <w:rPr>
          <w:rFonts w:ascii="Times New Roman" w:hAnsi="Times New Roman"/>
        </w:rPr>
        <w:t>plače</w:t>
      </w:r>
      <w:r w:rsidR="00120892">
        <w:rPr>
          <w:rFonts w:ascii="Times New Roman" w:hAnsi="Times New Roman"/>
        </w:rPr>
        <w:t xml:space="preserve"> delavcev storitev v skladu z </w:t>
      </w:r>
      <w:r w:rsidR="00120892" w:rsidRPr="00120892">
        <w:rPr>
          <w:rFonts w:ascii="Times New Roman" w:hAnsi="Times New Roman"/>
        </w:rPr>
        <w:t>Zakon</w:t>
      </w:r>
      <w:r w:rsidR="00120892">
        <w:rPr>
          <w:rFonts w:ascii="Times New Roman" w:hAnsi="Times New Roman"/>
        </w:rPr>
        <w:t>om</w:t>
      </w:r>
      <w:r w:rsidR="00120892" w:rsidRPr="00120892">
        <w:rPr>
          <w:rFonts w:ascii="Times New Roman" w:hAnsi="Times New Roman"/>
        </w:rPr>
        <w:t xml:space="preserve"> o minimalni plači (Uradni list RS, št. 13/10, 92/15 in 83/18)</w:t>
      </w:r>
      <w:r w:rsidR="007D50BC">
        <w:rPr>
          <w:rFonts w:ascii="Times New Roman" w:hAnsi="Times New Roman"/>
        </w:rPr>
        <w:t xml:space="preserve"> </w:t>
      </w:r>
      <w:r w:rsidRPr="00D45EE7">
        <w:rPr>
          <w:rFonts w:ascii="Times New Roman" w:hAnsi="Times New Roman"/>
        </w:rPr>
        <w:t>ves čas trajanja pogodbenega razmerja.</w:t>
      </w:r>
    </w:p>
    <w:p w:rsidR="009F11B6" w:rsidRDefault="009F11B6">
      <w:pPr>
        <w:spacing w:after="200"/>
        <w:jc w:val="left"/>
        <w:rPr>
          <w:rFonts w:ascii="Times New Roman" w:hAnsi="Times New Roman"/>
          <w:szCs w:val="22"/>
        </w:rPr>
      </w:pPr>
    </w:p>
    <w:p w:rsidR="009F11B6" w:rsidRDefault="009F11B6">
      <w:pPr>
        <w:spacing w:after="200"/>
        <w:jc w:val="left"/>
        <w:rPr>
          <w:rFonts w:ascii="Times New Roman" w:hAnsi="Times New Roman"/>
          <w:szCs w:val="22"/>
        </w:rPr>
      </w:pPr>
    </w:p>
    <w:p w:rsidR="009F11B6" w:rsidRDefault="009F11B6">
      <w:pPr>
        <w:spacing w:after="200"/>
        <w:jc w:val="left"/>
        <w:rPr>
          <w:rFonts w:ascii="Times New Roman" w:hAnsi="Times New Roman"/>
          <w:szCs w:val="22"/>
        </w:rPr>
      </w:pPr>
    </w:p>
    <w:p w:rsidR="00D45EE7" w:rsidRPr="009B62C5" w:rsidRDefault="00D45EE7" w:rsidP="00D45EE7">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Pr="00F371F5" w:rsidRDefault="00D45EE7" w:rsidP="00D45EE7">
      <w:pPr>
        <w:pBdr>
          <w:bottom w:val="single" w:sz="4" w:space="1" w:color="auto"/>
        </w:pBdr>
        <w:spacing w:line="240" w:lineRule="auto"/>
        <w:rPr>
          <w:rFonts w:cs="Calibri"/>
          <w:b/>
          <w:bCs/>
          <w:sz w:val="18"/>
        </w:rPr>
      </w:pPr>
    </w:p>
    <w:p w:rsidR="00D45EE7" w:rsidRPr="00F371F5" w:rsidRDefault="00D45EE7" w:rsidP="00D45EE7">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D45EE7" w:rsidRPr="00E13F6C" w:rsidRDefault="00D45EE7"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18 </w:t>
      </w:r>
      <w:r w:rsidRPr="00F371F5">
        <w:rPr>
          <w:rFonts w:ascii="Times New Roman" w:hAnsi="Times New Roman"/>
          <w:sz w:val="18"/>
          <w:szCs w:val="18"/>
        </w:rPr>
        <w:t>v pdf. obliki.</w:t>
      </w: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9E0A2B" w:rsidRDefault="009E0A2B" w:rsidP="009E0A2B">
      <w:pPr>
        <w:spacing w:after="200"/>
        <w:jc w:val="left"/>
        <w:rPr>
          <w:rFonts w:ascii="Times New Roman" w:hAnsi="Times New Roman"/>
          <w:sz w:val="18"/>
          <w:szCs w:val="18"/>
        </w:rPr>
      </w:pPr>
    </w:p>
    <w:p w:rsidR="00E13F6C" w:rsidRPr="009E0A2B" w:rsidRDefault="00E13F6C" w:rsidP="009E0A2B">
      <w:pPr>
        <w:spacing w:after="200"/>
        <w:jc w:val="left"/>
        <w:rPr>
          <w:rFonts w:ascii="Times New Roman" w:hAnsi="Times New Roman"/>
          <w:sz w:val="18"/>
          <w:szCs w:val="18"/>
        </w:rPr>
      </w:pPr>
      <w:r w:rsidRPr="008E709C">
        <w:rPr>
          <w:noProof/>
        </w:rPr>
        <w:lastRenderedPageBreak/>
        <mc:AlternateContent>
          <mc:Choice Requires="wps">
            <w:drawing>
              <wp:anchor distT="0" distB="0" distL="114300" distR="114300" simplePos="0" relativeHeight="251680768" behindDoc="0" locked="0" layoutInCell="1" allowOverlap="1" wp14:anchorId="37A0CA2C" wp14:editId="2E78C97C">
                <wp:simplePos x="0" y="0"/>
                <wp:positionH relativeFrom="column">
                  <wp:posOffset>5095875</wp:posOffset>
                </wp:positionH>
                <wp:positionV relativeFrom="paragraph">
                  <wp:posOffset>256540</wp:posOffset>
                </wp:positionV>
                <wp:extent cx="752475" cy="247650"/>
                <wp:effectExtent l="57150" t="38100" r="85725" b="95250"/>
                <wp:wrapNone/>
                <wp:docPr id="5"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E13F6C">
                            <w:pPr>
                              <w:pStyle w:val="Navadensplet"/>
                              <w:spacing w:before="0" w:beforeAutospacing="0" w:after="0" w:afterAutospacing="0"/>
                              <w:jc w:val="center"/>
                            </w:pPr>
                            <w:r>
                              <w:rPr>
                                <w:b/>
                                <w:bCs/>
                              </w:rPr>
                              <w:t>OBR-19</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0CA2C" id="_x0000_s1053" style="position:absolute;margin-left:401.25pt;margin-top:20.2pt;width:59.25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" fillcolor="#a1d1ff" strokecolor="#5d9acf">
                <v:fill color2="#e4f2ff" rotate="t" angle="180" colors="0 #a1d1ff;22938f #bddeff;1 #e4f2ff" focus="100%" type="gradient"/>
                <v:shadow on="t" color="black" opacity="24903f" origin=",.5" offset="0,.55556mm"/>
                <v:textbox>
                  <w:txbxContent>
                    <w:p w:rsidR="00E54F5A" w:rsidRDefault="00E54F5A" w:rsidP="00E13F6C">
                      <w:pPr>
                        <w:pStyle w:val="Navadensplet"/>
                        <w:spacing w:before="0" w:beforeAutospacing="0" w:after="0" w:afterAutospacing="0"/>
                        <w:jc w:val="center"/>
                      </w:pPr>
                      <w:r>
                        <w:rPr>
                          <w:b/>
                          <w:bCs/>
                        </w:rPr>
                        <w:t>OBR-19</w:t>
                      </w:r>
                    </w:p>
                  </w:txbxContent>
                </v:textbox>
              </v:rect>
            </w:pict>
          </mc:Fallback>
        </mc:AlternateContent>
      </w:r>
    </w:p>
    <w:p w:rsidR="00E13F6C" w:rsidRDefault="00E13F6C" w:rsidP="00E13F6C">
      <w:pPr>
        <w:spacing w:before="120" w:after="120" w:line="240" w:lineRule="auto"/>
        <w:ind w:firstLine="360"/>
        <w:jc w:val="center"/>
        <w:rPr>
          <w:rFonts w:ascii="Times New Roman" w:hAnsi="Times New Roman"/>
          <w:b/>
          <w:bCs/>
          <w:color w:val="000000"/>
          <w:szCs w:val="22"/>
        </w:rPr>
      </w:pPr>
    </w:p>
    <w:p w:rsidR="005578ED" w:rsidRDefault="005578ED" w:rsidP="00E13F6C">
      <w:pPr>
        <w:spacing w:before="120" w:after="120" w:line="240" w:lineRule="auto"/>
        <w:ind w:firstLine="360"/>
        <w:jc w:val="center"/>
        <w:rPr>
          <w:rFonts w:ascii="Times New Roman" w:hAnsi="Times New Roman"/>
          <w:b/>
          <w:bCs/>
          <w:color w:val="000000"/>
          <w:szCs w:val="22"/>
        </w:rPr>
      </w:pPr>
    </w:p>
    <w:p w:rsidR="00E13F6C" w:rsidRDefault="00E13F6C" w:rsidP="00E13F6C">
      <w:pPr>
        <w:spacing w:before="120" w:after="120" w:line="240" w:lineRule="auto"/>
        <w:ind w:firstLine="360"/>
        <w:jc w:val="center"/>
        <w:rPr>
          <w:rFonts w:ascii="Times New Roman" w:hAnsi="Times New Roman"/>
          <w:b/>
          <w:bCs/>
          <w:color w:val="000000"/>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81792" behindDoc="1" locked="0" layoutInCell="1" allowOverlap="1" wp14:anchorId="36F23C52" wp14:editId="0600EF2F">
                <wp:simplePos x="0" y="0"/>
                <wp:positionH relativeFrom="column">
                  <wp:posOffset>862330</wp:posOffset>
                </wp:positionH>
                <wp:positionV relativeFrom="page">
                  <wp:posOffset>1790700</wp:posOffset>
                </wp:positionV>
                <wp:extent cx="3952875" cy="447675"/>
                <wp:effectExtent l="57150" t="38100" r="85725" b="104775"/>
                <wp:wrapNone/>
                <wp:docPr id="26" name="Pravokotnik 26"/>
                <wp:cNvGraphicFramePr/>
                <a:graphic xmlns:a="http://schemas.openxmlformats.org/drawingml/2006/main">
                  <a:graphicData uri="http://schemas.microsoft.com/office/word/2010/wordprocessingShape">
                    <wps:wsp>
                      <wps:cNvSpPr/>
                      <wps:spPr>
                        <a:xfrm>
                          <a:off x="0" y="0"/>
                          <a:ext cx="3952875" cy="4476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E13F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F23C52" id="Pravokotnik 26" o:spid="_x0000_s1054" style="position:absolute;left:0;text-align:left;margin-left:67.9pt;margin-top:141pt;width:311.25pt;height:35.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" fillcolor="#a1d1ff" strokecolor="#5d9acf">
                <v:fill color2="#e4f2ff" rotate="t" angle="180" colors="0 #a1d1ff;22938f #bddeff;1 #e4f2ff" focus="100%" type="gradient"/>
                <v:shadow on="t" color="black" opacity="24903f" origin=",.5" offset="0,.55556mm"/>
                <v:textbox>
                  <w:txbxContent>
                    <w:p w:rsidR="00E54F5A" w:rsidRDefault="00E54F5A" w:rsidP="00E13F6C">
                      <w:pPr>
                        <w:jc w:val="center"/>
                      </w:pPr>
                    </w:p>
                  </w:txbxContent>
                </v:textbox>
                <w10:wrap anchory="page"/>
              </v:rect>
            </w:pict>
          </mc:Fallback>
        </mc:AlternateContent>
      </w:r>
    </w:p>
    <w:p w:rsidR="00E13F6C" w:rsidRPr="00E13F6C" w:rsidRDefault="00E13F6C" w:rsidP="00E13F6C">
      <w:pPr>
        <w:spacing w:line="240" w:lineRule="auto"/>
        <w:jc w:val="center"/>
        <w:rPr>
          <w:rFonts w:ascii="Times New Roman" w:hAnsi="Times New Roman"/>
          <w:b/>
          <w:bCs/>
          <w:color w:val="000000"/>
          <w:szCs w:val="22"/>
        </w:rPr>
      </w:pPr>
      <w:r w:rsidRPr="00E13F6C">
        <w:rPr>
          <w:rFonts w:ascii="Times New Roman" w:hAnsi="Times New Roman"/>
          <w:b/>
          <w:bCs/>
          <w:color w:val="000000"/>
          <w:szCs w:val="22"/>
        </w:rPr>
        <w:t>MENIČNA IZJAVA S POOBLASTILOM ZA IZPOLNITEV</w:t>
      </w:r>
    </w:p>
    <w:p w:rsidR="00E13F6C" w:rsidRDefault="00E13F6C" w:rsidP="00E13F6C">
      <w:pPr>
        <w:spacing w:line="240" w:lineRule="auto"/>
        <w:ind w:firstLine="357"/>
        <w:jc w:val="center"/>
        <w:rPr>
          <w:rFonts w:ascii="Times New Roman" w:hAnsi="Times New Roman"/>
          <w:b/>
          <w:bCs/>
          <w:color w:val="000000"/>
          <w:szCs w:val="22"/>
        </w:rPr>
      </w:pPr>
      <w:r w:rsidRPr="00E13F6C">
        <w:rPr>
          <w:rFonts w:ascii="Times New Roman" w:hAnsi="Times New Roman"/>
          <w:b/>
          <w:bCs/>
          <w:color w:val="000000"/>
          <w:szCs w:val="22"/>
        </w:rPr>
        <w:t>za resnost ponudbe</w:t>
      </w:r>
    </w:p>
    <w:p w:rsidR="00E13F6C" w:rsidRDefault="00E13F6C" w:rsidP="00E13F6C">
      <w:pPr>
        <w:spacing w:line="240" w:lineRule="auto"/>
        <w:rPr>
          <w:rFonts w:ascii="Times New Roman" w:hAnsi="Times New Roman"/>
          <w:b/>
          <w:bCs/>
          <w:color w:val="000000"/>
          <w:szCs w:val="22"/>
        </w:rPr>
      </w:pPr>
    </w:p>
    <w:p w:rsidR="005578ED" w:rsidRPr="00E13F6C" w:rsidRDefault="005578ED" w:rsidP="00E13F6C">
      <w:pPr>
        <w:spacing w:line="240" w:lineRule="auto"/>
        <w:rPr>
          <w:rFonts w:ascii="Times New Roman" w:hAnsi="Times New Roman"/>
          <w:szCs w:val="22"/>
        </w:rPr>
      </w:pPr>
    </w:p>
    <w:p w:rsidR="00E13F6C" w:rsidRPr="00E13F6C" w:rsidRDefault="00E13F6C" w:rsidP="00400D25">
      <w:pPr>
        <w:spacing w:line="240" w:lineRule="auto"/>
        <w:rPr>
          <w:rFonts w:ascii="Times New Roman" w:hAnsi="Times New Roman"/>
          <w:b/>
          <w:sz w:val="20"/>
        </w:rPr>
      </w:pPr>
      <w:r w:rsidRPr="00082F06">
        <w:rPr>
          <w:rFonts w:ascii="Times New Roman" w:hAnsi="Times New Roman"/>
          <w:b/>
          <w:sz w:val="20"/>
        </w:rPr>
        <w:t>Izbrani ponudnik</w:t>
      </w:r>
      <w:r w:rsidR="00082F06" w:rsidRPr="00082F06">
        <w:rPr>
          <w:rFonts w:ascii="Times New Roman" w:hAnsi="Times New Roman"/>
          <w:b/>
          <w:sz w:val="20"/>
        </w:rPr>
        <w:t>/izvajalec</w:t>
      </w:r>
      <w:r w:rsidRPr="00082F06">
        <w:rPr>
          <w:rFonts w:ascii="Times New Roman" w:hAnsi="Times New Roman"/>
          <w:b/>
          <w:sz w:val="20"/>
        </w:rPr>
        <w:t>:</w:t>
      </w:r>
    </w:p>
    <w:p w:rsidR="00E13F6C" w:rsidRDefault="00E13F6C" w:rsidP="00400D25">
      <w:pPr>
        <w:pBdr>
          <w:bottom w:val="single" w:sz="6" w:space="1" w:color="auto"/>
        </w:pBdr>
        <w:spacing w:line="240" w:lineRule="auto"/>
        <w:rPr>
          <w:rFonts w:ascii="Times New Roman" w:hAnsi="Times New Roman"/>
          <w:sz w:val="20"/>
        </w:rPr>
      </w:pPr>
    </w:p>
    <w:p w:rsidR="005578ED" w:rsidRPr="00E13F6C" w:rsidRDefault="005578ED"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jc w:val="center"/>
        <w:rPr>
          <w:rFonts w:ascii="Times New Roman" w:hAnsi="Times New Roman"/>
          <w:sz w:val="20"/>
        </w:rPr>
      </w:pPr>
      <w:r w:rsidRPr="00E13F6C">
        <w:rPr>
          <w:rFonts w:ascii="Times New Roman" w:hAnsi="Times New Roman"/>
          <w:sz w:val="20"/>
        </w:rPr>
        <w:t>(firma in sedež družbe oziroma samostojnega podjetnika)</w:t>
      </w:r>
    </w:p>
    <w:p w:rsidR="00E13F6C" w:rsidRPr="00E13F6C" w:rsidRDefault="00E13F6C" w:rsidP="00400D25">
      <w:pP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r w:rsidRPr="00E13F6C">
        <w:rPr>
          <w:rFonts w:ascii="Times New Roman" w:hAnsi="Times New Roman"/>
          <w:sz w:val="20"/>
        </w:rPr>
        <w:t>Zakoniti zastopnik oz. pooblaščenec ponudnika:</w:t>
      </w: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p>
    <w:p w:rsidR="00E13F6C" w:rsidRPr="00E13F6C" w:rsidRDefault="00E13F6C" w:rsidP="00400D25">
      <w:pPr>
        <w:keepNext/>
        <w:keepLines/>
        <w:widowControl w:val="0"/>
        <w:snapToGrid w:val="0"/>
        <w:spacing w:line="240" w:lineRule="auto"/>
        <w:jc w:val="left"/>
        <w:rPr>
          <w:rFonts w:ascii="Times New Roman" w:hAnsi="Times New Roman"/>
          <w:sz w:val="20"/>
        </w:rPr>
      </w:pPr>
    </w:p>
    <w:p w:rsidR="00E13F6C" w:rsidRPr="00E13F6C" w:rsidRDefault="00E13F6C" w:rsidP="00400D25">
      <w:pPr>
        <w:keepNext/>
        <w:keepLines/>
        <w:autoSpaceDE w:val="0"/>
        <w:autoSpaceDN w:val="0"/>
        <w:adjustRightInd w:val="0"/>
        <w:spacing w:line="240" w:lineRule="auto"/>
        <w:rPr>
          <w:rFonts w:ascii="Times New Roman" w:hAnsi="Times New Roman"/>
          <w:sz w:val="20"/>
        </w:rPr>
      </w:pPr>
      <w:r w:rsidRPr="00E13F6C">
        <w:rPr>
          <w:rFonts w:ascii="Times New Roman" w:hAnsi="Times New Roman"/>
          <w:sz w:val="20"/>
        </w:rPr>
        <w:t xml:space="preserve">nepreklicno izjavljam, da pooblaščam naročnika </w:t>
      </w:r>
      <w:r w:rsidRPr="00E13F6C">
        <w:rPr>
          <w:rFonts w:ascii="Times New Roman" w:hAnsi="Times New Roman"/>
          <w:b/>
          <w:noProof/>
          <w:color w:val="000000"/>
          <w:sz w:val="20"/>
        </w:rPr>
        <w:t>Dom Danice Vogrinec Maribor, Čufarjeva cesta 9, 2000 Maribor</w:t>
      </w:r>
      <w:r w:rsidRPr="00E13F6C">
        <w:rPr>
          <w:rFonts w:ascii="Times New Roman" w:hAnsi="Times New Roman"/>
          <w:sz w:val="20"/>
        </w:rPr>
        <w:t>,</w:t>
      </w:r>
      <w:r w:rsidRPr="00E13F6C">
        <w:rPr>
          <w:rFonts w:ascii="Times New Roman" w:hAnsi="Times New Roman"/>
          <w:b/>
          <w:sz w:val="20"/>
        </w:rPr>
        <w:t xml:space="preserve"> </w:t>
      </w:r>
      <w:r w:rsidRPr="00E13F6C">
        <w:rPr>
          <w:rFonts w:ascii="Times New Roman" w:hAnsi="Times New Roman"/>
          <w:sz w:val="20"/>
        </w:rPr>
        <w:t xml:space="preserve">da lahko podpisano bianco menico, ki je bila izročena kot zavarovanje za </w:t>
      </w:r>
      <w:r w:rsidRPr="00E13F6C">
        <w:rPr>
          <w:rFonts w:ascii="Times New Roman" w:hAnsi="Times New Roman"/>
          <w:noProof/>
          <w:color w:val="000000"/>
          <w:sz w:val="20"/>
          <w:u w:val="single"/>
        </w:rPr>
        <w:t>resnost ponudbe</w:t>
      </w:r>
      <w:r w:rsidRPr="00E13F6C">
        <w:rPr>
          <w:rFonts w:ascii="Times New Roman" w:hAnsi="Times New Roman"/>
          <w:sz w:val="20"/>
        </w:rPr>
        <w:t xml:space="preserve"> za javni razpis za </w:t>
      </w:r>
      <w:r w:rsidRPr="00E13F6C">
        <w:rPr>
          <w:rFonts w:ascii="Times New Roman" w:hAnsi="Times New Roman"/>
          <w:b/>
          <w:noProof/>
          <w:color w:val="000000"/>
          <w:sz w:val="20"/>
        </w:rPr>
        <w:t>storitev</w:t>
      </w:r>
      <w:r w:rsidRPr="00400D25">
        <w:rPr>
          <w:rFonts w:ascii="Times New Roman" w:hAnsi="Times New Roman"/>
          <w:b/>
          <w:noProof/>
          <w:color w:val="000000"/>
          <w:sz w:val="20"/>
        </w:rPr>
        <w:t xml:space="preserve"> »OKOLJU PRIJAZNE STORITVE ČIŠČENJA PROSTOROV DOMA DANICE VOGRINEC MA</w:t>
      </w:r>
      <w:r w:rsidR="009A7B1C">
        <w:rPr>
          <w:rFonts w:ascii="Times New Roman" w:hAnsi="Times New Roman"/>
          <w:b/>
          <w:noProof/>
          <w:color w:val="000000"/>
          <w:sz w:val="20"/>
        </w:rPr>
        <w:t xml:space="preserve">RIBOR ZA POGODBENO OBDOBJE </w:t>
      </w:r>
      <w:r w:rsidR="009A7B1C">
        <w:rPr>
          <w:rFonts w:ascii="Times New Roman" w:hAnsi="Times New Roman"/>
          <w:b/>
          <w:noProof/>
          <w:color w:val="000000"/>
          <w:sz w:val="20"/>
        </w:rPr>
        <w:br/>
        <w:t>2023-2026« številka objave JN_____/2023</w:t>
      </w:r>
      <w:r w:rsidRPr="00400D25">
        <w:rPr>
          <w:rFonts w:ascii="Times New Roman" w:hAnsi="Times New Roman"/>
          <w:b/>
          <w:noProof/>
          <w:color w:val="000000"/>
          <w:sz w:val="20"/>
        </w:rPr>
        <w:t xml:space="preserve"> z dne_____, UR l. EU št._______________</w:t>
      </w:r>
      <w:r w:rsidRPr="00E13F6C">
        <w:rPr>
          <w:rFonts w:ascii="Times New Roman" w:hAnsi="Times New Roman"/>
          <w:sz w:val="20"/>
        </w:rPr>
        <w:t>, po ponudbi z dne_______________</w:t>
      </w:r>
      <w:r w:rsidR="00DB1ACC">
        <w:rPr>
          <w:rFonts w:ascii="Times New Roman" w:hAnsi="Times New Roman"/>
          <w:sz w:val="20"/>
        </w:rPr>
        <w:t xml:space="preserve"> </w:t>
      </w:r>
      <w:r w:rsidRPr="00E13F6C">
        <w:rPr>
          <w:rFonts w:ascii="Times New Roman" w:hAnsi="Times New Roman"/>
          <w:sz w:val="20"/>
        </w:rPr>
        <w:t>za pogodbeno obdobje do ____________, da</w:t>
      </w:r>
      <w:r w:rsidRPr="00E13F6C">
        <w:rPr>
          <w:rFonts w:ascii="Times New Roman" w:hAnsi="Times New Roman"/>
          <w:b/>
          <w:sz w:val="20"/>
        </w:rPr>
        <w:t xml:space="preserve"> </w:t>
      </w:r>
      <w:r w:rsidRPr="00E13F6C">
        <w:rPr>
          <w:rFonts w:ascii="Times New Roman" w:hAnsi="Times New Roman"/>
          <w:sz w:val="20"/>
        </w:rPr>
        <w:t>skladno z določili razpisne dokumentacije in ponudbe za predmetni javni razpis, brez poprejšnjega obvestila izpolni v vseh neizpolnjenih delih za znesek v vrednosti 25.000,00</w:t>
      </w:r>
      <w:r w:rsidRPr="00400D25">
        <w:rPr>
          <w:rFonts w:ascii="Times New Roman" w:hAnsi="Times New Roman"/>
          <w:sz w:val="20"/>
        </w:rPr>
        <w:t xml:space="preserve"> </w:t>
      </w:r>
      <w:r w:rsidRPr="00E13F6C">
        <w:rPr>
          <w:rFonts w:ascii="Times New Roman" w:hAnsi="Times New Roman"/>
          <w:sz w:val="20"/>
        </w:rPr>
        <w:t>EUR.</w:t>
      </w:r>
    </w:p>
    <w:p w:rsidR="00E13F6C" w:rsidRPr="00E13F6C" w:rsidRDefault="00E13F6C" w:rsidP="00400D25">
      <w:pPr>
        <w:keepNext/>
        <w:keepLines/>
        <w:autoSpaceDE w:val="0"/>
        <w:autoSpaceDN w:val="0"/>
        <w:adjustRightInd w:val="0"/>
        <w:spacing w:line="240" w:lineRule="auto"/>
        <w:rPr>
          <w:rFonts w:ascii="Times New Roman" w:hAnsi="Times New Roman"/>
          <w:sz w:val="20"/>
        </w:rPr>
      </w:pPr>
    </w:p>
    <w:p w:rsidR="00E13F6C" w:rsidRPr="00E13F6C" w:rsidRDefault="00E13F6C" w:rsidP="00400D25">
      <w:pPr>
        <w:keepNext/>
        <w:keepLines/>
        <w:widowControl w:val="0"/>
        <w:snapToGrid w:val="0"/>
        <w:spacing w:line="240" w:lineRule="auto"/>
        <w:rPr>
          <w:rFonts w:ascii="Times New Roman" w:hAnsi="Times New Roman"/>
          <w:sz w:val="20"/>
        </w:rPr>
      </w:pPr>
      <w:r w:rsidRPr="00E13F6C">
        <w:rPr>
          <w:rFonts w:ascii="Times New Roman" w:hAnsi="Times New Roman"/>
          <w:sz w:val="20"/>
        </w:rPr>
        <w:t xml:space="preserve">Ponudnik se odreka vsem ugovorom proti tako izpolnjeni menici in se zavezuje menico plačati, ko dospe. To pooblastilo preneha veljati z dnem </w:t>
      </w:r>
      <w:r w:rsidR="0009328E" w:rsidRPr="008C5798">
        <w:rPr>
          <w:rFonts w:ascii="Times New Roman" w:hAnsi="Times New Roman"/>
          <w:sz w:val="20"/>
        </w:rPr>
        <w:t>30.9.2023.</w:t>
      </w:r>
    </w:p>
    <w:p w:rsidR="00E13F6C" w:rsidRPr="00E13F6C" w:rsidRDefault="00E13F6C" w:rsidP="00400D25">
      <w:pPr>
        <w:spacing w:line="240" w:lineRule="auto"/>
        <w:rPr>
          <w:rFonts w:ascii="Times New Roman" w:hAnsi="Times New Roman"/>
          <w:sz w:val="20"/>
        </w:rPr>
      </w:pPr>
    </w:p>
    <w:p w:rsidR="00E13F6C" w:rsidRPr="00E13F6C" w:rsidRDefault="00E13F6C" w:rsidP="00400D25">
      <w:pPr>
        <w:keepNext/>
        <w:keepLines/>
        <w:autoSpaceDE w:val="0"/>
        <w:autoSpaceDN w:val="0"/>
        <w:adjustRightInd w:val="0"/>
        <w:spacing w:line="240" w:lineRule="auto"/>
        <w:rPr>
          <w:rFonts w:ascii="Times New Roman" w:hAnsi="Times New Roman"/>
          <w:sz w:val="20"/>
        </w:rPr>
      </w:pPr>
      <w:r w:rsidRPr="00E13F6C">
        <w:rPr>
          <w:rFonts w:ascii="Times New Roman" w:hAnsi="Times New Roman"/>
          <w:sz w:val="20"/>
        </w:rPr>
        <w:t xml:space="preserve">Menični znesek se nakaže na račun naročnika </w:t>
      </w:r>
      <w:r w:rsidRPr="00E13F6C">
        <w:rPr>
          <w:rFonts w:ascii="Times New Roman" w:hAnsi="Times New Roman"/>
          <w:b/>
          <w:noProof/>
          <w:color w:val="000000"/>
          <w:sz w:val="20"/>
        </w:rPr>
        <w:t>Dom Danice Vogrinec Maribor, Čufarjeva cesta 9, 2000 Maribor</w:t>
      </w:r>
      <w:r w:rsidRPr="00E13F6C">
        <w:rPr>
          <w:rFonts w:ascii="Times New Roman" w:hAnsi="Times New Roman"/>
          <w:noProof/>
          <w:sz w:val="20"/>
        </w:rPr>
        <w:t>,</w:t>
      </w:r>
      <w:r w:rsidRPr="00E13F6C">
        <w:rPr>
          <w:rFonts w:ascii="Times New Roman" w:hAnsi="Times New Roman"/>
          <w:sz w:val="20"/>
        </w:rPr>
        <w:t xml:space="preserve"> št. 01100-6030267030 odprt pri Upravi RS za javna plačila (UJP). Ponudnik izjavlja, da se zaveda pravnih posledic izdaje menice v zavarovanje. Menica naj se izpolni s klavzulo »BREZ PROTESTA«. </w:t>
      </w:r>
    </w:p>
    <w:p w:rsidR="00E13F6C" w:rsidRPr="00E13F6C" w:rsidRDefault="00E13F6C" w:rsidP="00400D25">
      <w:pPr>
        <w:spacing w:line="240" w:lineRule="auto"/>
        <w:rPr>
          <w:rFonts w:ascii="Times New Roman" w:hAnsi="Times New Roman"/>
          <w:sz w:val="20"/>
        </w:rPr>
      </w:pPr>
    </w:p>
    <w:p w:rsidR="00E13F6C" w:rsidRPr="00E13F6C" w:rsidRDefault="00E13F6C" w:rsidP="00400D25">
      <w:pPr>
        <w:keepNext/>
        <w:keepLines/>
        <w:autoSpaceDE w:val="0"/>
        <w:autoSpaceDN w:val="0"/>
        <w:adjustRightInd w:val="0"/>
        <w:spacing w:line="240" w:lineRule="auto"/>
        <w:rPr>
          <w:rFonts w:ascii="Times New Roman" w:hAnsi="Times New Roman"/>
          <w:sz w:val="20"/>
        </w:rPr>
      </w:pPr>
      <w:r w:rsidRPr="00E13F6C">
        <w:rPr>
          <w:rFonts w:ascii="Times New Roman" w:hAnsi="Times New Roman"/>
          <w:sz w:val="20"/>
        </w:rPr>
        <w:t xml:space="preserve">Ponudnik hkrati POOBLAŠČAM naročnika </w:t>
      </w:r>
      <w:r w:rsidRPr="00E13F6C">
        <w:rPr>
          <w:rFonts w:ascii="Times New Roman" w:hAnsi="Times New Roman"/>
          <w:b/>
          <w:noProof/>
          <w:color w:val="000000"/>
          <w:sz w:val="20"/>
        </w:rPr>
        <w:t>Dom Danice Vogrinec Maribor, Čufarjeva cesta 9, 2000 Maribor</w:t>
      </w:r>
      <w:r w:rsidRPr="00E13F6C">
        <w:rPr>
          <w:rFonts w:ascii="Times New Roman" w:hAnsi="Times New Roman"/>
          <w:noProof/>
          <w:sz w:val="20"/>
        </w:rPr>
        <w:t>,</w:t>
      </w:r>
      <w:r w:rsidRPr="00E13F6C">
        <w:rPr>
          <w:rFonts w:ascii="Times New Roman" w:hAnsi="Times New Roman"/>
          <w:sz w:val="20"/>
        </w:rPr>
        <w:t xml:space="preserve"> da predloži menico na unovčenje in izrecno dovoljujem banki izplačilo take menice. </w:t>
      </w:r>
    </w:p>
    <w:p w:rsidR="00E13F6C" w:rsidRPr="00E13F6C" w:rsidRDefault="00E13F6C" w:rsidP="00400D25">
      <w:pP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r w:rsidRPr="00E13F6C">
        <w:rPr>
          <w:rFonts w:ascii="Times New Roman" w:hAnsi="Times New Roman"/>
          <w:sz w:val="20"/>
        </w:rPr>
        <w:t>Tako dajem NALOG ZA PLAČILO oz. POOBLASTILO vsem spodaj navedenim bankam iz naslednjih mojih računov:</w:t>
      </w: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r w:rsidRPr="00E13F6C">
        <w:rPr>
          <w:rFonts w:ascii="Times New Roman" w:hAnsi="Times New Roman"/>
          <w:sz w:val="20"/>
        </w:rPr>
        <w:t xml:space="preserve">V primeru odprtja dodatnega računa, ki ni zgoraj naveden, izrecno dovoljujem izplačilo menice in pooblaščam banko, pri kateri je takšen račun odprt, da izvede plačilo. </w:t>
      </w:r>
    </w:p>
    <w:p w:rsidR="00E13F6C" w:rsidRPr="00E13F6C" w:rsidRDefault="00E13F6C" w:rsidP="00400D25">
      <w:pPr>
        <w:spacing w:line="240" w:lineRule="auto"/>
        <w:jc w:val="right"/>
        <w:rPr>
          <w:rFonts w:ascii="Times New Roman" w:hAnsi="Times New Roman"/>
          <w:sz w:val="20"/>
        </w:rPr>
      </w:pPr>
    </w:p>
    <w:p w:rsidR="00E13F6C" w:rsidRPr="00E13F6C" w:rsidRDefault="00E13F6C" w:rsidP="00400D25">
      <w:pPr>
        <w:spacing w:line="240" w:lineRule="auto"/>
        <w:jc w:val="left"/>
        <w:rPr>
          <w:rFonts w:ascii="Times New Roman" w:hAnsi="Times New Roman"/>
          <w:sz w:val="20"/>
        </w:rPr>
      </w:pPr>
      <w:r w:rsidRPr="00E13F6C">
        <w:rPr>
          <w:rFonts w:ascii="Times New Roman" w:hAnsi="Times New Roman"/>
          <w:sz w:val="20"/>
        </w:rPr>
        <w:t>Priloga: menica</w:t>
      </w:r>
    </w:p>
    <w:p w:rsidR="00E13F6C" w:rsidRPr="00E13F6C" w:rsidRDefault="00E13F6C" w:rsidP="00400D25">
      <w:pPr>
        <w:spacing w:line="240" w:lineRule="auto"/>
        <w:jc w:val="right"/>
        <w:rPr>
          <w:rFonts w:ascii="Times New Roman" w:hAnsi="Times New Roman"/>
          <w:sz w:val="20"/>
        </w:rPr>
      </w:pPr>
    </w:p>
    <w:p w:rsidR="00E13F6C" w:rsidRPr="00E13F6C" w:rsidRDefault="00E13F6C" w:rsidP="00400D25">
      <w:pPr>
        <w:spacing w:line="240" w:lineRule="auto"/>
        <w:jc w:val="left"/>
        <w:rPr>
          <w:rFonts w:ascii="Times New Roman" w:hAnsi="Times New Roman"/>
          <w:color w:val="000000"/>
          <w:sz w:val="20"/>
        </w:rPr>
      </w:pPr>
      <w:r w:rsidRPr="00E13F6C">
        <w:rPr>
          <w:rFonts w:ascii="Times New Roman" w:hAnsi="Times New Roman"/>
          <w:color w:val="000000"/>
          <w:sz w:val="20"/>
        </w:rPr>
        <w:t xml:space="preserve">Datum:  </w:t>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t>Podpis in žig:</w:t>
      </w:r>
    </w:p>
    <w:p w:rsidR="00E13F6C" w:rsidRPr="00650EF7" w:rsidRDefault="00E13F6C" w:rsidP="00E13F6C">
      <w:pPr>
        <w:spacing w:line="240" w:lineRule="auto"/>
        <w:rPr>
          <w:rFonts w:ascii="Times New Roman" w:hAnsi="Times New Roman"/>
          <w:szCs w:val="24"/>
        </w:rPr>
      </w:pPr>
    </w:p>
    <w:p w:rsidR="005578ED" w:rsidRPr="00F371F5" w:rsidRDefault="005578ED" w:rsidP="005578ED">
      <w:pPr>
        <w:pBdr>
          <w:bottom w:val="single" w:sz="4" w:space="1" w:color="auto"/>
        </w:pBdr>
        <w:spacing w:line="240" w:lineRule="auto"/>
        <w:rPr>
          <w:rFonts w:cs="Calibri"/>
          <w:b/>
          <w:bCs/>
          <w:sz w:val="18"/>
        </w:rPr>
      </w:pPr>
    </w:p>
    <w:p w:rsidR="005578ED" w:rsidRPr="00F371F5" w:rsidRDefault="005578ED" w:rsidP="005578ED">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5578ED" w:rsidRPr="005578ED" w:rsidRDefault="005578ED" w:rsidP="005578ED">
      <w:pPr>
        <w:spacing w:line="240" w:lineRule="auto"/>
        <w:rPr>
          <w:b/>
          <w:bCs/>
          <w:color w:val="FF0000"/>
          <w:sz w:val="18"/>
          <w:szCs w:val="18"/>
          <w:u w:val="single"/>
          <w:lang w:eastAsia="en-US"/>
        </w:rPr>
      </w:pPr>
      <w:r w:rsidRPr="005578ED">
        <w:rPr>
          <w:rFonts w:ascii="Times New Roman" w:hAnsi="Times New Roman"/>
          <w:b/>
          <w:color w:val="FF0000"/>
          <w:sz w:val="18"/>
          <w:szCs w:val="18"/>
          <w:u w:val="single"/>
        </w:rPr>
        <w:t xml:space="preserve">Izbran </w:t>
      </w:r>
      <w:r>
        <w:rPr>
          <w:rFonts w:ascii="Times New Roman" w:hAnsi="Times New Roman"/>
          <w:b/>
          <w:color w:val="FF0000"/>
          <w:sz w:val="18"/>
          <w:szCs w:val="18"/>
          <w:u w:val="single"/>
        </w:rPr>
        <w:t>p</w:t>
      </w:r>
      <w:r w:rsidRPr="005578ED">
        <w:rPr>
          <w:rFonts w:ascii="Times New Roman" w:hAnsi="Times New Roman"/>
          <w:b/>
          <w:color w:val="FF0000"/>
          <w:sz w:val="18"/>
          <w:szCs w:val="18"/>
          <w:u w:val="single"/>
        </w:rPr>
        <w:t>onudnik/vodilni partner v primeru skupne ponudbe</w:t>
      </w:r>
      <w:r w:rsidRPr="005578ED">
        <w:rPr>
          <w:rFonts w:ascii="Times New Roman" w:hAnsi="Times New Roman"/>
          <w:b/>
          <w:bCs/>
          <w:color w:val="FF0000"/>
          <w:sz w:val="18"/>
          <w:szCs w:val="18"/>
          <w:u w:val="single"/>
          <w:lang w:eastAsia="en-US"/>
        </w:rPr>
        <w:t xml:space="preserve"> bo na poziv naročnika predložil finančno zavarovanje za resnost ponudbe (bianco menico z izpolnjeno menično izjavo</w:t>
      </w:r>
      <w:r w:rsidRPr="005578ED">
        <w:rPr>
          <w:b/>
          <w:bCs/>
          <w:color w:val="FF0000"/>
          <w:sz w:val="18"/>
          <w:szCs w:val="18"/>
          <w:u w:val="single"/>
        </w:rPr>
        <w:t xml:space="preserve"> </w:t>
      </w:r>
      <w:r w:rsidRPr="005578ED">
        <w:rPr>
          <w:rFonts w:ascii="Times New Roman" w:hAnsi="Times New Roman"/>
          <w:b/>
          <w:bCs/>
          <w:color w:val="FF0000"/>
          <w:sz w:val="18"/>
          <w:szCs w:val="18"/>
          <w:u w:val="single"/>
          <w:lang w:eastAsia="en-US"/>
        </w:rPr>
        <w:t>OBR-19) na naslov:</w:t>
      </w:r>
      <w:r w:rsidRPr="005578ED">
        <w:rPr>
          <w:b/>
          <w:bCs/>
          <w:color w:val="FF0000"/>
          <w:sz w:val="18"/>
          <w:szCs w:val="18"/>
          <w:lang w:eastAsia="en-US"/>
        </w:rPr>
        <w:t xml:space="preserve"> </w:t>
      </w:r>
      <w:r w:rsidRPr="005578ED">
        <w:rPr>
          <w:rFonts w:ascii="Times New Roman" w:hAnsi="Times New Roman"/>
          <w:b/>
          <w:bCs/>
          <w:sz w:val="18"/>
          <w:szCs w:val="18"/>
          <w:lang w:eastAsia="en-US"/>
        </w:rPr>
        <w:t xml:space="preserve">DOM DANICE VOGRINEC </w:t>
      </w:r>
      <w:r w:rsidRPr="005578ED">
        <w:rPr>
          <w:rFonts w:ascii="Times New Roman" w:hAnsi="Times New Roman"/>
          <w:b/>
          <w:bCs/>
          <w:color w:val="000000" w:themeColor="text1"/>
          <w:sz w:val="18"/>
          <w:szCs w:val="18"/>
          <w:lang w:eastAsia="en-US"/>
        </w:rPr>
        <w:t>MARIBOR,</w:t>
      </w:r>
      <w:r w:rsidRPr="005578ED">
        <w:rPr>
          <w:b/>
          <w:bCs/>
          <w:color w:val="000000" w:themeColor="text1"/>
          <w:sz w:val="18"/>
          <w:szCs w:val="18"/>
          <w:lang w:eastAsia="en-US"/>
        </w:rPr>
        <w:t xml:space="preserve"> </w:t>
      </w:r>
      <w:r w:rsidRPr="005578ED">
        <w:rPr>
          <w:rFonts w:ascii="Times New Roman" w:hAnsi="Times New Roman"/>
          <w:b/>
          <w:bCs/>
          <w:color w:val="000000" w:themeColor="text1"/>
          <w:sz w:val="18"/>
          <w:szCs w:val="18"/>
          <w:lang w:eastAsia="en-US"/>
        </w:rPr>
        <w:t>Čufarjeva cesta 9</w:t>
      </w:r>
      <w:r w:rsidRPr="005578ED">
        <w:rPr>
          <w:b/>
          <w:bCs/>
          <w:color w:val="000000" w:themeColor="text1"/>
          <w:sz w:val="18"/>
          <w:szCs w:val="18"/>
          <w:lang w:eastAsia="en-US"/>
        </w:rPr>
        <w:t xml:space="preserve">, </w:t>
      </w:r>
      <w:r w:rsidRPr="005578ED">
        <w:rPr>
          <w:rFonts w:ascii="Times New Roman" w:hAnsi="Times New Roman"/>
          <w:b/>
          <w:bCs/>
          <w:color w:val="000000" w:themeColor="text1"/>
          <w:sz w:val="18"/>
          <w:szCs w:val="18"/>
          <w:lang w:eastAsia="en-US"/>
        </w:rPr>
        <w:t>2000 MARIBOR.</w:t>
      </w:r>
    </w:p>
    <w:p w:rsidR="009F11B6" w:rsidRDefault="009F11B6">
      <w:pPr>
        <w:spacing w:after="200"/>
        <w:jc w:val="left"/>
        <w:rPr>
          <w:rFonts w:ascii="Times New Roman" w:hAnsi="Times New Roman"/>
          <w:szCs w:val="22"/>
        </w:rPr>
      </w:pPr>
    </w:p>
    <w:p w:rsidR="0001089F" w:rsidRDefault="0001089F" w:rsidP="0001089F">
      <w:pPr>
        <w:spacing w:line="240" w:lineRule="auto"/>
        <w:rPr>
          <w:rFonts w:ascii="Times New Roman" w:hAnsi="Times New Roman"/>
          <w:b/>
          <w:szCs w:val="22"/>
        </w:rPr>
      </w:pPr>
      <w:r w:rsidRPr="008E709C">
        <w:rPr>
          <w:noProof/>
        </w:rPr>
        <w:lastRenderedPageBreak/>
        <mc:AlternateContent>
          <mc:Choice Requires="wps">
            <w:drawing>
              <wp:anchor distT="0" distB="0" distL="114300" distR="114300" simplePos="0" relativeHeight="251682816" behindDoc="0" locked="0" layoutInCell="1" allowOverlap="1" wp14:anchorId="5C835685" wp14:editId="359B08B4">
                <wp:simplePos x="0" y="0"/>
                <wp:positionH relativeFrom="column">
                  <wp:posOffset>5048250</wp:posOffset>
                </wp:positionH>
                <wp:positionV relativeFrom="paragraph">
                  <wp:posOffset>-38735</wp:posOffset>
                </wp:positionV>
                <wp:extent cx="752475" cy="247650"/>
                <wp:effectExtent l="57150" t="38100" r="85725" b="95250"/>
                <wp:wrapNone/>
                <wp:docPr id="27"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01089F">
                            <w:pPr>
                              <w:pStyle w:val="Navadensplet"/>
                              <w:spacing w:before="0" w:beforeAutospacing="0" w:after="0" w:afterAutospacing="0"/>
                              <w:jc w:val="center"/>
                            </w:pPr>
                            <w:r>
                              <w:rPr>
                                <w:b/>
                                <w:bCs/>
                              </w:rPr>
                              <w:t>OBR-20</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35685" id="_x0000_s1055" style="position:absolute;left:0;text-align:left;margin-left:397.5pt;margin-top:-3.05pt;width:59.25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" fillcolor="#a1d1ff" strokecolor="#5d9acf">
                <v:fill color2="#e4f2ff" rotate="t" angle="180" colors="0 #a1d1ff;22938f #bddeff;1 #e4f2ff" focus="100%" type="gradient"/>
                <v:shadow on="t" color="black" opacity="24903f" origin=",.5" offset="0,.55556mm"/>
                <v:textbox>
                  <w:txbxContent>
                    <w:p w:rsidR="00E54F5A" w:rsidRDefault="00E54F5A" w:rsidP="0001089F">
                      <w:pPr>
                        <w:pStyle w:val="Navadensplet"/>
                        <w:spacing w:before="0" w:beforeAutospacing="0" w:after="0" w:afterAutospacing="0"/>
                        <w:jc w:val="center"/>
                      </w:pPr>
                      <w:r>
                        <w:rPr>
                          <w:b/>
                          <w:bCs/>
                        </w:rPr>
                        <w:t>OBR-20</w:t>
                      </w:r>
                    </w:p>
                  </w:txbxContent>
                </v:textbox>
              </v:rect>
            </w:pict>
          </mc:Fallback>
        </mc:AlternateContent>
      </w:r>
    </w:p>
    <w:p w:rsidR="004467B8" w:rsidRDefault="004467B8"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83840" behindDoc="1" locked="0" layoutInCell="1" allowOverlap="1" wp14:anchorId="0E90F90C" wp14:editId="6AAEEFAA">
                <wp:simplePos x="0" y="0"/>
                <wp:positionH relativeFrom="column">
                  <wp:posOffset>1148080</wp:posOffset>
                </wp:positionH>
                <wp:positionV relativeFrom="page">
                  <wp:posOffset>1504950</wp:posOffset>
                </wp:positionV>
                <wp:extent cx="3476625" cy="742950"/>
                <wp:effectExtent l="57150" t="38100" r="85725" b="95250"/>
                <wp:wrapNone/>
                <wp:docPr id="33" name="Pravokotnik 33"/>
                <wp:cNvGraphicFramePr/>
                <a:graphic xmlns:a="http://schemas.openxmlformats.org/drawingml/2006/main">
                  <a:graphicData uri="http://schemas.microsoft.com/office/word/2010/wordprocessingShape">
                    <wps:wsp>
                      <wps:cNvSpPr/>
                      <wps:spPr>
                        <a:xfrm>
                          <a:off x="0" y="0"/>
                          <a:ext cx="3476625" cy="7429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54F5A" w:rsidRPr="0001089F" w:rsidRDefault="00E54F5A"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IZJAVA O PREDLOŽITVI FINANČNEGA ZAVAROVANJA</w:t>
                            </w:r>
                            <w:r>
                              <w:rPr>
                                <w:rFonts w:ascii="Times New Roman" w:hAnsi="Times New Roman"/>
                                <w:b/>
                                <w:bCs/>
                                <w:szCs w:val="22"/>
                              </w:rPr>
                              <w:t xml:space="preserve"> </w:t>
                            </w:r>
                          </w:p>
                          <w:p w:rsidR="00E54F5A" w:rsidRPr="0001089F" w:rsidRDefault="00E54F5A"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ZA DOBRO IZVEDBO POGODBENE OBVEZNOSTI</w:t>
                            </w:r>
                          </w:p>
                          <w:p w:rsidR="00E54F5A" w:rsidRDefault="00E54F5A" w:rsidP="000108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90F90C" id="Pravokotnik 33" o:spid="_x0000_s1056" style="position:absolute;left:0;text-align:left;margin-left:90.4pt;margin-top:118.5pt;width:273.75pt;height:58.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" fillcolor="#a1d1ff" strokecolor="#5d9acf">
                <v:fill color2="#e4f2ff" rotate="t" angle="180" colors="0 #a1d1ff;22938f #bddeff;1 #e4f2ff" focus="100%" type="gradient"/>
                <v:shadow on="t" color="black" opacity="24903f" origin=",.5" offset="0,.55556mm"/>
                <v:textbox>
                  <w:txbxContent>
                    <w:p w:rsidR="00E54F5A" w:rsidRPr="0001089F" w:rsidRDefault="00E54F5A"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IZJAVA O PREDLOŽITVI FINANČNEGA ZAVAROVANJA</w:t>
                      </w:r>
                      <w:r>
                        <w:rPr>
                          <w:rFonts w:ascii="Times New Roman" w:hAnsi="Times New Roman"/>
                          <w:b/>
                          <w:bCs/>
                          <w:szCs w:val="22"/>
                        </w:rPr>
                        <w:t xml:space="preserve"> </w:t>
                      </w:r>
                    </w:p>
                    <w:p w:rsidR="00E54F5A" w:rsidRPr="0001089F" w:rsidRDefault="00E54F5A"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ZA DOBRO IZVEDBO POGODBENE OBVEZNOSTI</w:t>
                      </w:r>
                    </w:p>
                    <w:p w:rsidR="00E54F5A" w:rsidRDefault="00E54F5A" w:rsidP="0001089F">
                      <w:pPr>
                        <w:jc w:val="center"/>
                      </w:pPr>
                    </w:p>
                  </w:txbxContent>
                </v:textbox>
                <w10:wrap anchory="page"/>
              </v:rect>
            </w:pict>
          </mc:Fallback>
        </mc:AlternateContent>
      </w: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AD062F" w:rsidRDefault="00AD062F"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01089F" w:rsidRPr="0001089F" w:rsidRDefault="0001089F" w:rsidP="0001089F">
      <w:pPr>
        <w:spacing w:line="240" w:lineRule="auto"/>
        <w:rPr>
          <w:rFonts w:ascii="Times New Roman" w:hAnsi="Times New Roman"/>
          <w:b/>
          <w:szCs w:val="22"/>
        </w:rPr>
      </w:pPr>
      <w:r w:rsidRPr="0001089F">
        <w:rPr>
          <w:rFonts w:ascii="Times New Roman" w:hAnsi="Times New Roman"/>
          <w:b/>
          <w:szCs w:val="22"/>
        </w:rPr>
        <w:t xml:space="preserve">Ponudnik:__________________       </w:t>
      </w:r>
    </w:p>
    <w:p w:rsidR="0001089F" w:rsidRDefault="0001089F"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rPr>
      </w:pPr>
    </w:p>
    <w:p w:rsidR="00DA5CE0" w:rsidRDefault="00DA5CE0"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p>
    <w:p w:rsidR="00DA5CE0" w:rsidRDefault="00DA5CE0"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p>
    <w:p w:rsidR="00DA5CE0" w:rsidRDefault="00DA5CE0"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p>
    <w:p w:rsidR="0001089F" w:rsidRPr="0001089F" w:rsidRDefault="0001089F"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r w:rsidRPr="0001089F">
        <w:rPr>
          <w:rFonts w:ascii="Times New Roman" w:hAnsi="Times New Roman"/>
          <w:b/>
          <w:iCs/>
        </w:rPr>
        <w:t>Pod materialno in kazensko odgovornostjo izjavljamo:</w:t>
      </w:r>
    </w:p>
    <w:p w:rsidR="004467B8" w:rsidRPr="004467B8" w:rsidRDefault="0001089F" w:rsidP="007D51BF">
      <w:pPr>
        <w:pStyle w:val="Odstavekseznama"/>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rPr>
      </w:pPr>
      <w:r w:rsidRPr="004467B8">
        <w:rPr>
          <w:rFonts w:ascii="Times New Roman" w:hAnsi="Times New Roman"/>
          <w:iCs/>
        </w:rPr>
        <w:t xml:space="preserve">da bomo pridobili in naročniku predložili finančno zavarovanje (bančno garancijo ali kavcijsko zavarovanje zavarovalnice) za dobro izvedbo pogodbene obveznosti v višini </w:t>
      </w:r>
      <w:r w:rsidR="004467B8" w:rsidRPr="004467B8">
        <w:rPr>
          <w:rFonts w:ascii="Times New Roman" w:hAnsi="Times New Roman"/>
          <w:iCs/>
        </w:rPr>
        <w:t>5% od pogodbene vrednosti z DDV v primeru izbora v roku osmih delo</w:t>
      </w:r>
      <w:r w:rsidR="004467B8">
        <w:rPr>
          <w:rFonts w:ascii="Times New Roman" w:hAnsi="Times New Roman"/>
          <w:iCs/>
        </w:rPr>
        <w:t>vnih dni (8) po podpisu pogodbe.</w:t>
      </w:r>
    </w:p>
    <w:p w:rsidR="004467B8" w:rsidRDefault="004467B8" w:rsidP="004467B8">
      <w:pPr>
        <w:pStyle w:val="Odstavekseznama"/>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outlineLvl w:val="4"/>
        <w:rPr>
          <w:rFonts w:ascii="Times New Roman" w:hAnsi="Times New Roman"/>
          <w:iCs/>
        </w:rPr>
      </w:pPr>
    </w:p>
    <w:p w:rsidR="004467B8" w:rsidRDefault="004467B8" w:rsidP="004467B8">
      <w:pPr>
        <w:pStyle w:val="Odstavekseznama"/>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outlineLvl w:val="4"/>
        <w:rPr>
          <w:rFonts w:ascii="Times New Roman" w:hAnsi="Times New Roman"/>
          <w:iCs/>
        </w:rPr>
      </w:pPr>
    </w:p>
    <w:p w:rsidR="0001089F" w:rsidRPr="0001089F" w:rsidRDefault="0001089F" w:rsidP="0001089F">
      <w:pPr>
        <w:spacing w:line="240" w:lineRule="auto"/>
        <w:jc w:val="left"/>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r w:rsidRPr="0001089F">
        <w:rPr>
          <w:rFonts w:ascii="Times New Roman" w:hAnsi="Times New Roman"/>
          <w:szCs w:val="22"/>
        </w:rPr>
        <w:t>Kraj in datum</w:t>
      </w:r>
      <w:r w:rsidR="004467B8">
        <w:rPr>
          <w:rFonts w:ascii="Times New Roman" w:hAnsi="Times New Roman"/>
          <w:szCs w:val="22"/>
        </w:rPr>
        <w:t>:</w:t>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t>Žig in podpis ponudnika:</w:t>
      </w:r>
    </w:p>
    <w:p w:rsidR="0001089F" w:rsidRPr="0001089F" w:rsidRDefault="0001089F" w:rsidP="0001089F">
      <w:pPr>
        <w:tabs>
          <w:tab w:val="num" w:pos="720"/>
          <w:tab w:val="left" w:pos="916"/>
          <w:tab w:val="left" w:pos="1832"/>
          <w:tab w:val="left" w:pos="6412"/>
        </w:tabs>
        <w:spacing w:line="240" w:lineRule="auto"/>
        <w:jc w:val="left"/>
        <w:rPr>
          <w:rFonts w:ascii="Times New Roman" w:hAnsi="Times New Roman"/>
          <w:szCs w:val="22"/>
        </w:rPr>
      </w:pPr>
      <w:r w:rsidRPr="0001089F">
        <w:rPr>
          <w:rFonts w:ascii="Times New Roman" w:hAnsi="Times New Roman"/>
          <w:szCs w:val="22"/>
        </w:rPr>
        <w:t>__________________</w:t>
      </w:r>
      <w:r w:rsidRPr="0001089F">
        <w:rPr>
          <w:rFonts w:ascii="Times New Roman" w:hAnsi="Times New Roman"/>
          <w:szCs w:val="22"/>
        </w:rPr>
        <w:tab/>
        <w:t>______________________</w:t>
      </w:r>
    </w:p>
    <w:p w:rsidR="0001089F" w:rsidRDefault="0001089F">
      <w:pPr>
        <w:spacing w:after="200"/>
        <w:jc w:val="left"/>
        <w:rPr>
          <w:rFonts w:ascii="Times New Roman" w:hAnsi="Times New Roman"/>
          <w:szCs w:val="22"/>
        </w:rPr>
      </w:pPr>
    </w:p>
    <w:p w:rsidR="009F11B6" w:rsidRDefault="009F11B6">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4467B8" w:rsidRPr="00F371F5" w:rsidRDefault="004467B8" w:rsidP="004467B8">
      <w:pPr>
        <w:pBdr>
          <w:bottom w:val="single" w:sz="4" w:space="1" w:color="auto"/>
        </w:pBdr>
        <w:spacing w:line="240" w:lineRule="auto"/>
        <w:rPr>
          <w:rFonts w:cs="Calibri"/>
          <w:b/>
          <w:bCs/>
          <w:sz w:val="18"/>
        </w:rPr>
      </w:pPr>
    </w:p>
    <w:p w:rsidR="004467B8" w:rsidRPr="00F371F5" w:rsidRDefault="004467B8" w:rsidP="004467B8">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4467B8" w:rsidRPr="00627A58" w:rsidRDefault="004467B8"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CB3435">
        <w:rPr>
          <w:rFonts w:ascii="Times New Roman" w:hAnsi="Times New Roman"/>
          <w:sz w:val="18"/>
          <w:szCs w:val="18"/>
        </w:rPr>
        <w:t>obrazec št. 20</w:t>
      </w:r>
      <w:r>
        <w:rPr>
          <w:rFonts w:ascii="Times New Roman" w:hAnsi="Times New Roman"/>
          <w:sz w:val="18"/>
          <w:szCs w:val="18"/>
        </w:rPr>
        <w:t xml:space="preserve"> </w:t>
      </w:r>
      <w:r w:rsidRPr="00F371F5">
        <w:rPr>
          <w:rFonts w:ascii="Times New Roman" w:hAnsi="Times New Roman"/>
          <w:sz w:val="18"/>
          <w:szCs w:val="18"/>
        </w:rPr>
        <w:t>v pdf. obliki.</w:t>
      </w: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r w:rsidRPr="008E709C">
        <w:rPr>
          <w:noProof/>
        </w:rPr>
        <mc:AlternateContent>
          <mc:Choice Requires="wps">
            <w:drawing>
              <wp:anchor distT="0" distB="0" distL="114300" distR="114300" simplePos="0" relativeHeight="251668480" behindDoc="0" locked="0" layoutInCell="1" allowOverlap="1" wp14:anchorId="471EDC03" wp14:editId="05EB3CAE">
                <wp:simplePos x="0" y="0"/>
                <wp:positionH relativeFrom="column">
                  <wp:posOffset>4985468</wp:posOffset>
                </wp:positionH>
                <wp:positionV relativeFrom="paragraph">
                  <wp:posOffset>41689</wp:posOffset>
                </wp:positionV>
                <wp:extent cx="752475" cy="247650"/>
                <wp:effectExtent l="57150" t="38100" r="85725" b="95250"/>
                <wp:wrapNone/>
                <wp:docPr id="56"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627A58" w:rsidRDefault="00627A58" w:rsidP="00627A58">
                            <w:pPr>
                              <w:pStyle w:val="Navadensplet"/>
                              <w:spacing w:before="0" w:beforeAutospacing="0" w:after="0" w:afterAutospacing="0"/>
                              <w:jc w:val="center"/>
                            </w:pPr>
                            <w:r>
                              <w:rPr>
                                <w:b/>
                                <w:bCs/>
                              </w:rPr>
                              <w:t>OBR-21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EDC03" id="_x0000_s1057" style="position:absolute;left:0;text-align:left;margin-left:392.55pt;margin-top:3.3pt;width:59.25pt;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" fillcolor="#a1d1ff" strokecolor="#5d9acf">
                <v:fill color2="#e4f2ff" rotate="t" angle="180" colors="0 #a1d1ff;22938f #bddeff;1 #e4f2ff" focus="100%" type="gradient"/>
                <v:shadow on="t" color="black" opacity="24903f" origin=",.5" offset="0,.55556mm"/>
                <v:textbox>
                  <w:txbxContent>
                    <w:p w:rsidR="00627A58" w:rsidRDefault="00627A58" w:rsidP="00627A58">
                      <w:pPr>
                        <w:pStyle w:val="Navadensplet"/>
                        <w:spacing w:before="0" w:beforeAutospacing="0" w:after="0" w:afterAutospacing="0"/>
                        <w:jc w:val="center"/>
                      </w:pPr>
                      <w:r>
                        <w:rPr>
                          <w:b/>
                          <w:bCs/>
                        </w:rPr>
                        <w:t>OBR-21</w:t>
                      </w:r>
                    </w:p>
                  </w:txbxContent>
                </v:textbox>
              </v:rect>
            </w:pict>
          </mc:Fallback>
        </mc:AlternateContent>
      </w:r>
    </w:p>
    <w:p w:rsidR="00627A58" w:rsidRDefault="00627A58" w:rsidP="00627A58">
      <w:pPr>
        <w:spacing w:line="240" w:lineRule="auto"/>
        <w:rPr>
          <w:rFonts w:ascii="Times New Roman" w:hAnsi="Times New Roman"/>
          <w:sz w:val="18"/>
          <w:szCs w:val="18"/>
        </w:rPr>
      </w:pPr>
    </w:p>
    <w:p w:rsidR="00627A58" w:rsidRDefault="00627A58" w:rsidP="00627A58">
      <w:pPr>
        <w:spacing w:line="240" w:lineRule="auto"/>
        <w:rPr>
          <w:rFonts w:ascii="Times New Roman" w:hAnsi="Times New Roman"/>
          <w:sz w:val="18"/>
          <w:szCs w:val="18"/>
        </w:rPr>
      </w:pPr>
    </w:p>
    <w:p w:rsidR="00627A58" w:rsidRPr="00E13F6C" w:rsidRDefault="00627A58" w:rsidP="00627A58">
      <w:pPr>
        <w:spacing w:line="240" w:lineRule="auto"/>
        <w:rPr>
          <w:rFonts w:ascii="Times New Roman" w:hAnsi="Times New Roman"/>
          <w:szCs w:val="24"/>
        </w:rPr>
      </w:pPr>
    </w:p>
    <w:p w:rsidR="004467B8" w:rsidRDefault="004467B8">
      <w:pPr>
        <w:spacing w:after="200"/>
        <w:jc w:val="left"/>
        <w:rPr>
          <w:rFonts w:ascii="Times New Roman" w:hAnsi="Times New Roman"/>
          <w:szCs w:val="22"/>
        </w:rPr>
      </w:pPr>
    </w:p>
    <w:p w:rsidR="00627A58" w:rsidRPr="00627A58" w:rsidRDefault="00627A58" w:rsidP="00627A58">
      <w:pPr>
        <w:keepNext/>
        <w:widowControl w:val="0"/>
        <w:suppressAutoHyphens/>
        <w:spacing w:line="240" w:lineRule="auto"/>
        <w:jc w:val="center"/>
        <w:outlineLvl w:val="3"/>
        <w:rPr>
          <w:rFonts w:ascii="Times New Roman" w:hAnsi="Times New Roman"/>
          <w:b/>
          <w:bCs/>
          <w:kern w:val="1"/>
          <w:szCs w:val="22"/>
        </w:rPr>
      </w:pPr>
      <w:r w:rsidRPr="00627A58">
        <w:rPr>
          <w:rFonts w:ascii="Times New Roman" w:hAnsi="Times New Roman"/>
          <w:b/>
          <w:bCs/>
          <w:kern w:val="1"/>
          <w:szCs w:val="22"/>
        </w:rPr>
        <w:t>ZAVODA ZA POKOJNINSKO IN INVALIDSKO ZAVAROVANJE SLOVENIJE</w:t>
      </w:r>
    </w:p>
    <w:p w:rsidR="00627A58" w:rsidRPr="00627A58" w:rsidRDefault="00627A58" w:rsidP="00627A58">
      <w:pPr>
        <w:spacing w:after="160" w:line="259" w:lineRule="auto"/>
        <w:rPr>
          <w:rFonts w:ascii="Times New Roman" w:eastAsia="Calibri" w:hAnsi="Times New Roman"/>
          <w:szCs w:val="22"/>
          <w:lang w:eastAsia="en-US"/>
        </w:rPr>
      </w:pPr>
    </w:p>
    <w:p w:rsidR="00627A58" w:rsidRPr="00627A58" w:rsidRDefault="00627A58" w:rsidP="00627A58">
      <w:pPr>
        <w:spacing w:after="160" w:line="259" w:lineRule="auto"/>
        <w:rPr>
          <w:rFonts w:ascii="Times New Roman" w:eastAsia="Calibri" w:hAnsi="Times New Roman"/>
          <w:szCs w:val="22"/>
          <w:lang w:eastAsia="en-US"/>
        </w:rPr>
      </w:pPr>
    </w:p>
    <w:p w:rsidR="00627A58" w:rsidRPr="00627A58" w:rsidRDefault="00627A58" w:rsidP="00627A58">
      <w:pPr>
        <w:spacing w:line="240" w:lineRule="auto"/>
        <w:rPr>
          <w:rFonts w:ascii="Times New Roman" w:eastAsia="Calibri" w:hAnsi="Times New Roman"/>
          <w:b/>
          <w:bCs/>
          <w:szCs w:val="22"/>
          <w:lang w:eastAsia="en-US"/>
        </w:rPr>
      </w:pPr>
    </w:p>
    <w:p w:rsidR="00627A58" w:rsidRPr="00627A58" w:rsidRDefault="00627A58" w:rsidP="00627A58">
      <w:pPr>
        <w:spacing w:line="240" w:lineRule="auto"/>
        <w:rPr>
          <w:rFonts w:ascii="Times New Roman" w:eastAsia="Calibri" w:hAnsi="Times New Roman"/>
          <w:szCs w:val="22"/>
          <w:lang w:eastAsia="en-US"/>
        </w:rPr>
      </w:pPr>
      <w:r w:rsidRPr="00627A58">
        <w:rPr>
          <w:rFonts w:ascii="Times New Roman" w:eastAsia="Calibri" w:hAnsi="Times New Roman"/>
          <w:szCs w:val="22"/>
          <w:lang w:eastAsia="en-US"/>
        </w:rPr>
        <w:t>__________ (naziv pooblastitelja) pooblaščam</w:t>
      </w:r>
      <w:r>
        <w:rPr>
          <w:rFonts w:ascii="Times New Roman" w:eastAsia="Calibri" w:hAnsi="Times New Roman"/>
          <w:szCs w:val="22"/>
          <w:lang w:eastAsia="en-US"/>
        </w:rPr>
        <w:t xml:space="preserve"> Dom Danice Vogrinec Maribor</w:t>
      </w:r>
      <w:r w:rsidRPr="00627A58">
        <w:rPr>
          <w:rFonts w:ascii="Times New Roman" w:eastAsia="Calibri" w:hAnsi="Times New Roman"/>
          <w:szCs w:val="22"/>
          <w:lang w:eastAsia="en-US"/>
        </w:rPr>
        <w:t>,</w:t>
      </w:r>
      <w:r>
        <w:rPr>
          <w:rFonts w:ascii="Times New Roman" w:eastAsia="Calibri" w:hAnsi="Times New Roman"/>
          <w:szCs w:val="22"/>
          <w:lang w:eastAsia="en-US"/>
        </w:rPr>
        <w:t xml:space="preserve"> Čufarjeva cesta 9, 2000 Maribor,</w:t>
      </w:r>
      <w:r w:rsidRPr="00627A58">
        <w:rPr>
          <w:rFonts w:ascii="Times New Roman" w:eastAsia="Calibri" w:hAnsi="Times New Roman"/>
          <w:szCs w:val="22"/>
          <w:lang w:eastAsia="en-US"/>
        </w:rPr>
        <w:t xml:space="preserve"> da za potrebe preverjanja izpolnjevanja pogojev v postopku oddaje javnega naročila z oznako</w:t>
      </w:r>
      <w:r w:rsidR="00AC02F8" w:rsidRPr="00AC02F8">
        <w:rPr>
          <w:rFonts w:ascii="Times New Roman" w:eastAsia="Calibri" w:hAnsi="Times New Roman"/>
          <w:szCs w:val="22"/>
          <w:lang w:eastAsia="en-US"/>
        </w:rPr>
        <w:t>__________</w:t>
      </w:r>
      <w:r w:rsidRPr="00627A58">
        <w:rPr>
          <w:rFonts w:ascii="Times New Roman" w:eastAsia="Calibri" w:hAnsi="Times New Roman"/>
          <w:szCs w:val="22"/>
          <w:lang w:eastAsia="en-US"/>
        </w:rPr>
        <w:t>, katerega predmet je okolju prijazno čiščenje prostorov</w:t>
      </w:r>
      <w:r w:rsidR="00AC02F8">
        <w:rPr>
          <w:rFonts w:ascii="Times New Roman" w:eastAsia="Calibri" w:hAnsi="Times New Roman"/>
          <w:szCs w:val="22"/>
          <w:lang w:eastAsia="en-US"/>
        </w:rPr>
        <w:t xml:space="preserve"> Doma Danice Vogrinec Maribor</w:t>
      </w:r>
      <w:r w:rsidRPr="00627A58">
        <w:rPr>
          <w:rFonts w:ascii="Times New Roman" w:eastAsia="Calibri" w:hAnsi="Times New Roman"/>
          <w:szCs w:val="22"/>
          <w:lang w:eastAsia="en-US"/>
        </w:rPr>
        <w:t>,</w:t>
      </w:r>
      <w:r w:rsidRPr="00627A58">
        <w:rPr>
          <w:rFonts w:ascii="Times New Roman" w:eastAsia="Calibri" w:hAnsi="Times New Roman"/>
          <w:b/>
          <w:szCs w:val="22"/>
          <w:lang w:eastAsia="en-US"/>
        </w:rPr>
        <w:t xml:space="preserve"> </w:t>
      </w:r>
      <w:r w:rsidRPr="00627A58">
        <w:rPr>
          <w:rFonts w:ascii="Times New Roman" w:eastAsia="Calibri" w:hAnsi="Times New Roman"/>
          <w:szCs w:val="22"/>
          <w:lang w:eastAsia="en-US"/>
        </w:rPr>
        <w:t>iz matične evidence zavarovancev od Zavoda za pokojninsko in invalidsko zavarovanje Slovenije pridobi podatke:</w:t>
      </w:r>
    </w:p>
    <w:p w:rsidR="00627A58" w:rsidRPr="00627A58" w:rsidRDefault="00627A58" w:rsidP="00627A58">
      <w:pPr>
        <w:spacing w:line="240" w:lineRule="auto"/>
        <w:rPr>
          <w:rFonts w:ascii="Times New Roman" w:eastAsia="Calibri" w:hAnsi="Times New Roman"/>
          <w:szCs w:val="22"/>
          <w:lang w:eastAsia="en-US"/>
        </w:rPr>
      </w:pPr>
      <w:r w:rsidRPr="00627A58">
        <w:rPr>
          <w:rFonts w:ascii="Times New Roman" w:eastAsia="Calibri" w:hAnsi="Times New Roman"/>
          <w:szCs w:val="22"/>
          <w:lang w:eastAsia="en-US"/>
        </w:rPr>
        <w:t>(1) o številu vseh zaposlenih na dan objave obvestila o tem naročilu na Portalu javnih naročil,</w:t>
      </w:r>
    </w:p>
    <w:p w:rsidR="00627A58" w:rsidRPr="00627A58" w:rsidRDefault="00627A58" w:rsidP="00627A58">
      <w:pPr>
        <w:spacing w:line="240" w:lineRule="auto"/>
        <w:rPr>
          <w:rFonts w:ascii="Times New Roman" w:eastAsia="Calibri" w:hAnsi="Times New Roman"/>
          <w:szCs w:val="22"/>
          <w:lang w:eastAsia="en-US"/>
        </w:rPr>
      </w:pPr>
      <w:r w:rsidRPr="00627A58">
        <w:rPr>
          <w:rFonts w:ascii="Times New Roman" w:eastAsia="Calibri" w:hAnsi="Times New Roman"/>
          <w:szCs w:val="22"/>
          <w:lang w:eastAsia="en-US"/>
        </w:rPr>
        <w:t xml:space="preserve"> (2) o številu zaposlenih, ki so že dopolnili najmanj 55 let in še niso dopolnili 65 let na dan objave          obvestila o tem naročilu na Portalu javnih naročil.</w:t>
      </w:r>
    </w:p>
    <w:p w:rsidR="00627A58" w:rsidRPr="00627A58" w:rsidRDefault="00627A58" w:rsidP="00627A58">
      <w:pPr>
        <w:spacing w:line="240" w:lineRule="auto"/>
        <w:rPr>
          <w:rFonts w:ascii="Times New Roman" w:eastAsia="Calibri" w:hAnsi="Times New Roman"/>
          <w:szCs w:val="22"/>
          <w:lang w:eastAsia="en-US"/>
        </w:rPr>
      </w:pPr>
    </w:p>
    <w:p w:rsidR="00627A58" w:rsidRPr="00627A58" w:rsidRDefault="00627A58" w:rsidP="00627A58">
      <w:pPr>
        <w:spacing w:line="240" w:lineRule="auto"/>
        <w:rPr>
          <w:rFonts w:ascii="Times New Roman" w:eastAsia="Calibri" w:hAnsi="Times New Roman"/>
          <w:szCs w:val="22"/>
          <w:lang w:eastAsia="en-US"/>
        </w:rPr>
      </w:pPr>
    </w:p>
    <w:p w:rsidR="00627A58" w:rsidRPr="00627A58" w:rsidRDefault="00627A58" w:rsidP="00627A58">
      <w:pPr>
        <w:spacing w:line="240" w:lineRule="auto"/>
        <w:rPr>
          <w:rFonts w:ascii="Times New Roman" w:eastAsia="Calibri" w:hAnsi="Times New Roman"/>
          <w:b/>
          <w:szCs w:val="22"/>
          <w:lang w:eastAsia="en-US"/>
        </w:rPr>
      </w:pPr>
      <w:r w:rsidRPr="00627A58">
        <w:rPr>
          <w:rFonts w:ascii="Times New Roman" w:eastAsia="Calibri" w:hAnsi="Times New Roman"/>
          <w:b/>
          <w:szCs w:val="22"/>
          <w:u w:val="single"/>
          <w:lang w:eastAsia="en-US"/>
        </w:rPr>
        <w:t>Podatki o pravni osebi:</w:t>
      </w:r>
    </w:p>
    <w:p w:rsidR="00627A58" w:rsidRPr="00627A58" w:rsidRDefault="00627A58" w:rsidP="00627A58">
      <w:pPr>
        <w:spacing w:line="240" w:lineRule="auto"/>
        <w:rPr>
          <w:rFonts w:ascii="Times New Roman" w:eastAsia="Calibri" w:hAnsi="Times New Roman"/>
          <w:szCs w:val="22"/>
          <w:lang w:eastAsia="en-US"/>
        </w:rPr>
      </w:pPr>
    </w:p>
    <w:p w:rsidR="00627A58" w:rsidRPr="00627A58" w:rsidRDefault="00627A58" w:rsidP="00627A58">
      <w:pPr>
        <w:spacing w:line="240" w:lineRule="auto"/>
        <w:rPr>
          <w:rFonts w:ascii="Times New Roman" w:eastAsia="Calibri" w:hAnsi="Times New Roman"/>
          <w:szCs w:val="22"/>
          <w:u w:val="single"/>
          <w:lang w:eastAsia="en-US"/>
        </w:rPr>
      </w:pPr>
      <w:r w:rsidRPr="00627A58">
        <w:rPr>
          <w:rFonts w:ascii="Times New Roman" w:eastAsia="Calibri" w:hAnsi="Times New Roman"/>
          <w:szCs w:val="22"/>
          <w:lang w:eastAsia="en-US"/>
        </w:rPr>
        <w:t xml:space="preserve">Polno ime pravne osebe: </w:t>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r>
      <w:r w:rsidR="00AC02F8" w:rsidRPr="00AC02F8">
        <w:rPr>
          <w:rFonts w:ascii="Times New Roman" w:eastAsia="Calibri" w:hAnsi="Times New Roman"/>
          <w:szCs w:val="22"/>
          <w:lang w:eastAsia="en-US"/>
        </w:rPr>
        <w:t>__________</w:t>
      </w: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u w:val="single"/>
          <w:lang w:eastAsia="en-US"/>
        </w:rPr>
      </w:pPr>
      <w:r w:rsidRPr="00627A58">
        <w:rPr>
          <w:rFonts w:ascii="Times New Roman" w:eastAsia="Calibri" w:hAnsi="Times New Roman"/>
          <w:szCs w:val="22"/>
          <w:lang w:eastAsia="en-US"/>
        </w:rPr>
        <w:t>Sedež pravne osebe:</w:t>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r>
      <w:r w:rsidR="00AC02F8" w:rsidRPr="00AC02F8">
        <w:rPr>
          <w:rFonts w:ascii="Times New Roman" w:eastAsia="Calibri" w:hAnsi="Times New Roman"/>
          <w:szCs w:val="22"/>
          <w:lang w:eastAsia="en-US"/>
        </w:rPr>
        <w:t>__________</w:t>
      </w: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u w:val="single"/>
          <w:lang w:eastAsia="en-US"/>
        </w:rPr>
      </w:pPr>
      <w:r w:rsidRPr="00627A58">
        <w:rPr>
          <w:rFonts w:ascii="Times New Roman" w:eastAsia="Calibri" w:hAnsi="Times New Roman"/>
          <w:szCs w:val="22"/>
          <w:lang w:eastAsia="en-US"/>
        </w:rPr>
        <w:t xml:space="preserve">Občina sedeža pravne osebe: </w:t>
      </w:r>
      <w:r w:rsidRPr="00627A58">
        <w:rPr>
          <w:rFonts w:ascii="Times New Roman" w:eastAsia="Calibri" w:hAnsi="Times New Roman"/>
          <w:szCs w:val="22"/>
          <w:lang w:eastAsia="en-US"/>
        </w:rPr>
        <w:tab/>
      </w:r>
      <w:r w:rsidR="00AC02F8">
        <w:rPr>
          <w:rFonts w:ascii="Times New Roman" w:eastAsia="Calibri" w:hAnsi="Times New Roman"/>
          <w:szCs w:val="22"/>
          <w:lang w:eastAsia="en-US"/>
        </w:rPr>
        <w:t xml:space="preserve">            </w:t>
      </w:r>
      <w:r w:rsidRPr="00627A58">
        <w:rPr>
          <w:rFonts w:ascii="Times New Roman" w:eastAsia="Calibri" w:hAnsi="Times New Roman"/>
          <w:szCs w:val="22"/>
          <w:lang w:eastAsia="en-US"/>
        </w:rPr>
        <w:t xml:space="preserve"> </w:t>
      </w:r>
      <w:r w:rsidR="00AC02F8" w:rsidRPr="00AC02F8">
        <w:rPr>
          <w:rFonts w:ascii="Times New Roman" w:eastAsia="Calibri" w:hAnsi="Times New Roman"/>
          <w:szCs w:val="22"/>
          <w:lang w:eastAsia="en-US"/>
        </w:rPr>
        <w:t>__________</w:t>
      </w:r>
    </w:p>
    <w:p w:rsidR="00627A58" w:rsidRPr="00627A58" w:rsidRDefault="00AC02F8" w:rsidP="00627A58">
      <w:pPr>
        <w:spacing w:line="240" w:lineRule="auto"/>
        <w:rPr>
          <w:rFonts w:ascii="Times New Roman" w:eastAsia="Calibri" w:hAnsi="Times New Roman"/>
          <w:szCs w:val="22"/>
          <w:u w:val="single"/>
          <w:lang w:eastAsia="en-US"/>
        </w:rPr>
      </w:pPr>
      <w:r>
        <w:rPr>
          <w:rFonts w:ascii="Times New Roman" w:eastAsia="Calibri" w:hAnsi="Times New Roman"/>
          <w:szCs w:val="22"/>
          <w:u w:val="single"/>
          <w:lang w:eastAsia="en-US"/>
        </w:rPr>
        <w:t xml:space="preserve"> </w:t>
      </w:r>
    </w:p>
    <w:p w:rsidR="00627A58" w:rsidRPr="00627A58" w:rsidRDefault="00627A58" w:rsidP="00627A58">
      <w:pPr>
        <w:spacing w:line="240" w:lineRule="auto"/>
        <w:rPr>
          <w:rFonts w:ascii="Times New Roman" w:eastAsia="Calibri" w:hAnsi="Times New Roman"/>
          <w:szCs w:val="22"/>
          <w:u w:val="single"/>
          <w:lang w:eastAsia="en-US"/>
        </w:rPr>
      </w:pPr>
      <w:r w:rsidRPr="00627A58">
        <w:rPr>
          <w:rFonts w:ascii="Times New Roman" w:eastAsia="Calibri" w:hAnsi="Times New Roman"/>
          <w:szCs w:val="22"/>
          <w:lang w:eastAsia="en-US"/>
        </w:rPr>
        <w:t>M</w:t>
      </w:r>
      <w:r w:rsidR="00AC02F8">
        <w:rPr>
          <w:rFonts w:ascii="Times New Roman" w:eastAsia="Calibri" w:hAnsi="Times New Roman"/>
          <w:szCs w:val="22"/>
          <w:lang w:eastAsia="en-US"/>
        </w:rPr>
        <w:t xml:space="preserve">atična številka pravne osebe: </w:t>
      </w:r>
      <w:r w:rsidR="00AC02F8">
        <w:rPr>
          <w:rFonts w:ascii="Times New Roman" w:eastAsia="Calibri" w:hAnsi="Times New Roman"/>
          <w:szCs w:val="22"/>
          <w:lang w:eastAsia="en-US"/>
        </w:rPr>
        <w:tab/>
        <w:t xml:space="preserve">             </w:t>
      </w:r>
      <w:r w:rsidR="00AC02F8" w:rsidRPr="00AC02F8">
        <w:rPr>
          <w:rFonts w:ascii="Times New Roman" w:eastAsia="Calibri" w:hAnsi="Times New Roman"/>
          <w:szCs w:val="22"/>
          <w:lang w:eastAsia="en-US"/>
        </w:rPr>
        <w:t>__________</w:t>
      </w: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u w:val="single"/>
          <w:lang w:eastAsia="en-US"/>
        </w:rPr>
      </w:pPr>
    </w:p>
    <w:p w:rsidR="00627A58" w:rsidRPr="00627A58" w:rsidRDefault="00627A58" w:rsidP="00627A58">
      <w:pPr>
        <w:spacing w:line="240" w:lineRule="auto"/>
        <w:rPr>
          <w:rFonts w:ascii="Times New Roman" w:eastAsia="Calibri" w:hAnsi="Times New Roman"/>
          <w:szCs w:val="22"/>
          <w:lang w:eastAsia="en-US"/>
        </w:rPr>
      </w:pPr>
      <w:r w:rsidRPr="00627A58">
        <w:rPr>
          <w:rFonts w:ascii="Times New Roman" w:eastAsia="Calibri" w:hAnsi="Times New Roman"/>
          <w:szCs w:val="22"/>
          <w:lang w:eastAsia="en-US"/>
        </w:rPr>
        <w:t xml:space="preserve">Datum: </w:t>
      </w:r>
      <w:r w:rsidR="00AC02F8">
        <w:rPr>
          <w:rFonts w:ascii="Times New Roman" w:eastAsia="Calibri" w:hAnsi="Times New Roman"/>
          <w:szCs w:val="22"/>
          <w:u w:val="single"/>
          <w:lang w:eastAsia="en-US"/>
        </w:rPr>
        <w:tab/>
        <w:t xml:space="preserve">                 </w:t>
      </w:r>
      <w:r w:rsidRPr="00627A58">
        <w:rPr>
          <w:rFonts w:ascii="Times New Roman" w:eastAsia="Calibri" w:hAnsi="Times New Roman"/>
          <w:szCs w:val="22"/>
          <w:lang w:eastAsia="en-US"/>
        </w:rPr>
        <w:t xml:space="preserve">                       </w:t>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t>Ime in priimek odgovorne osebe</w:t>
      </w:r>
    </w:p>
    <w:p w:rsidR="00627A58" w:rsidRPr="00627A58" w:rsidRDefault="00627A58" w:rsidP="00627A58">
      <w:pPr>
        <w:spacing w:line="240" w:lineRule="auto"/>
        <w:rPr>
          <w:rFonts w:ascii="Times New Roman" w:eastAsia="Calibri" w:hAnsi="Times New Roman"/>
          <w:szCs w:val="22"/>
          <w:lang w:eastAsia="en-US"/>
        </w:rPr>
      </w:pP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r>
      <w:r w:rsidRPr="00627A58">
        <w:rPr>
          <w:rFonts w:ascii="Times New Roman" w:eastAsia="Calibri" w:hAnsi="Times New Roman"/>
          <w:szCs w:val="22"/>
          <w:lang w:eastAsia="en-US"/>
        </w:rPr>
        <w:tab/>
        <w:t xml:space="preserve">  </w:t>
      </w:r>
      <w:r w:rsidRPr="00627A58">
        <w:rPr>
          <w:rFonts w:ascii="Times New Roman" w:eastAsia="Calibri" w:hAnsi="Times New Roman"/>
          <w:szCs w:val="22"/>
          <w:lang w:eastAsia="en-US"/>
        </w:rPr>
        <w:tab/>
        <w:t xml:space="preserve">pooblastitelja: </w:t>
      </w:r>
    </w:p>
    <w:p w:rsidR="00627A58" w:rsidRPr="00627A58" w:rsidRDefault="00627A58" w:rsidP="00627A58">
      <w:pPr>
        <w:spacing w:line="240" w:lineRule="auto"/>
        <w:rPr>
          <w:rFonts w:ascii="Times New Roman" w:eastAsia="Calibri" w:hAnsi="Times New Roman"/>
          <w:szCs w:val="22"/>
          <w:lang w:eastAsia="en-US"/>
        </w:rPr>
      </w:pPr>
    </w:p>
    <w:p w:rsidR="00627A58" w:rsidRPr="00627A58" w:rsidRDefault="00627A58" w:rsidP="00627A58">
      <w:pPr>
        <w:spacing w:line="240" w:lineRule="auto"/>
        <w:rPr>
          <w:rFonts w:ascii="Times New Roman" w:eastAsia="Calibri" w:hAnsi="Times New Roman"/>
          <w:szCs w:val="22"/>
          <w:lang w:eastAsia="en-US"/>
        </w:rPr>
      </w:pPr>
    </w:p>
    <w:p w:rsidR="00627A58" w:rsidRPr="00627A58" w:rsidRDefault="00627A58" w:rsidP="00627A58">
      <w:pPr>
        <w:spacing w:line="240" w:lineRule="auto"/>
        <w:ind w:left="3545" w:firstLine="709"/>
        <w:rPr>
          <w:rFonts w:ascii="Times New Roman" w:eastAsia="Calibri" w:hAnsi="Times New Roman"/>
          <w:szCs w:val="22"/>
          <w:u w:val="single"/>
          <w:lang w:eastAsia="en-US"/>
        </w:rPr>
      </w:pPr>
      <w:r w:rsidRPr="00627A58">
        <w:rPr>
          <w:rFonts w:ascii="Times New Roman" w:eastAsia="Calibri" w:hAnsi="Times New Roman"/>
          <w:szCs w:val="22"/>
          <w:lang w:eastAsia="en-US"/>
        </w:rPr>
        <w:t xml:space="preserve">   </w:t>
      </w:r>
      <w:r w:rsidRPr="00627A58">
        <w:rPr>
          <w:rFonts w:ascii="Times New Roman" w:eastAsia="Calibri" w:hAnsi="Times New Roman"/>
          <w:szCs w:val="22"/>
          <w:lang w:eastAsia="en-US"/>
        </w:rPr>
        <w:tab/>
        <w:t>Podpis odgovorne osebe pooblastitelja:</w:t>
      </w:r>
    </w:p>
    <w:p w:rsidR="00627A58" w:rsidRDefault="00627A58">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1A5E4F" w:rsidRPr="00F371F5" w:rsidRDefault="001A5E4F" w:rsidP="001A5E4F">
      <w:pPr>
        <w:pBdr>
          <w:bottom w:val="single" w:sz="4" w:space="1" w:color="auto"/>
        </w:pBdr>
        <w:spacing w:line="240" w:lineRule="auto"/>
        <w:rPr>
          <w:rFonts w:cs="Calibri"/>
          <w:b/>
          <w:bCs/>
          <w:sz w:val="18"/>
        </w:rPr>
      </w:pPr>
    </w:p>
    <w:p w:rsidR="001A5E4F" w:rsidRPr="00F371F5" w:rsidRDefault="001A5E4F" w:rsidP="001A5E4F">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4467B8" w:rsidRPr="001A5E4F" w:rsidRDefault="001A5E4F" w:rsidP="001A5E4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21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4467B8" w:rsidRDefault="004467B8">
      <w:pPr>
        <w:spacing w:after="200"/>
        <w:jc w:val="left"/>
        <w:rPr>
          <w:rFonts w:ascii="Times New Roman" w:hAnsi="Times New Roman"/>
          <w:szCs w:val="22"/>
        </w:rPr>
      </w:pPr>
    </w:p>
    <w:p w:rsidR="00627A58" w:rsidRDefault="00627A58">
      <w:pPr>
        <w:spacing w:after="200"/>
        <w:jc w:val="left"/>
        <w:rPr>
          <w:rFonts w:ascii="Times New Roman" w:hAnsi="Times New Roman"/>
          <w:szCs w:val="22"/>
        </w:rPr>
      </w:pPr>
    </w:p>
    <w:p w:rsidR="00627A58" w:rsidRDefault="00627A58">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3D43CF"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84864" behindDoc="1" locked="0" layoutInCell="1" allowOverlap="1" wp14:anchorId="1A4727C6" wp14:editId="36CD8B88">
                <wp:simplePos x="0" y="0"/>
                <wp:positionH relativeFrom="column">
                  <wp:posOffset>1586230</wp:posOffset>
                </wp:positionH>
                <wp:positionV relativeFrom="paragraph">
                  <wp:posOffset>-90170</wp:posOffset>
                </wp:positionV>
                <wp:extent cx="2541600" cy="312420"/>
                <wp:effectExtent l="57150" t="38100" r="68580" b="87630"/>
                <wp:wrapNone/>
                <wp:docPr id="40" name="Pravokotnik 40"/>
                <wp:cNvGraphicFramePr/>
                <a:graphic xmlns:a="http://schemas.openxmlformats.org/drawingml/2006/main">
                  <a:graphicData uri="http://schemas.microsoft.com/office/word/2010/wordprocessingShape">
                    <wps:wsp>
                      <wps:cNvSpPr/>
                      <wps:spPr>
                        <a:xfrm>
                          <a:off x="0" y="0"/>
                          <a:ext cx="2541600" cy="31242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22F90D" id="Pravokotnik 40" o:spid="_x0000_s1026" style="position:absolute;margin-left:124.9pt;margin-top:-7.1pt;width:200.15pt;height:24.6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" fillcolor="#a1d1ff" strokecolor="#5d9acf">
                <v:fill color2="#e4f2ff" rotate="t" angle="180" colors="0 #a1d1ff;22938f #bddeff;1 #e4f2ff" focus="100%" type="gradient"/>
                <v:shadow on="t" color="black" opacity="24903f" origin=",.5" offset="0,.55556mm"/>
              </v:rect>
            </w:pict>
          </mc:Fallback>
        </mc:AlternateContent>
      </w:r>
      <w:r w:rsidRPr="00B75F3E">
        <w:rPr>
          <w:rFonts w:ascii="Times New Roman" w:eastAsia="Arial Unicode MS" w:hAnsi="Times New Roman"/>
          <w:b/>
          <w:color w:val="000000" w:themeColor="text1"/>
          <w:szCs w:val="22"/>
        </w:rPr>
        <w:t>(</w:t>
      </w:r>
      <w:r w:rsidRPr="00B1340F">
        <w:rPr>
          <w:rFonts w:ascii="Times New Roman" w:eastAsia="Arial Unicode MS" w:hAnsi="Times New Roman"/>
          <w:b/>
          <w:color w:val="000000" w:themeColor="text1"/>
          <w:szCs w:val="22"/>
        </w:rPr>
        <w:t>VZOREC POGODBE) za ponudnike</w:t>
      </w:r>
    </w:p>
    <w:p w:rsidR="003D43CF"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3D43CF"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85888" behindDoc="1" locked="0" layoutInCell="1" allowOverlap="1" wp14:anchorId="066EA784" wp14:editId="5E1D34E3">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E54F5A" w:rsidRDefault="00E54F5A" w:rsidP="003D43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6EA784" id="Pravokotnik 41" o:spid="_x0000_s1058" style="position:absolute;left:0;text-align:left;margin-left:-8.6pt;margin-top:5pt;width:469.5pt;height:62.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" fillcolor="#d9ccdc" strokecolor="#9a8c9d">
                <v:fill color2="#f4f1f5" rotate="t" angle="180" colors="0 #d9ccdc;22938f #e3dbe6;1 #f4f1f5" focus="100%" type="gradient"/>
                <v:shadow on="t" color="black" opacity="24903f" origin=",.5" offset="0,.55556mm"/>
                <v:textbox>
                  <w:txbxContent>
                    <w:p w:rsidR="00E54F5A" w:rsidRDefault="00E54F5A" w:rsidP="003D43CF">
                      <w:pPr>
                        <w:jc w:val="center"/>
                      </w:pPr>
                    </w:p>
                  </w:txbxContent>
                </v:textbox>
              </v:rect>
            </w:pict>
          </mc:Fallback>
        </mc:AlternateContent>
      </w: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3D43CF" w:rsidRDefault="003D43CF" w:rsidP="003D43CF">
      <w:pPr>
        <w:spacing w:line="240" w:lineRule="auto"/>
        <w:rPr>
          <w:rFonts w:ascii="Times New Roman" w:hAnsi="Times New Roman"/>
          <w:b/>
          <w:bCs/>
          <w:szCs w:val="22"/>
        </w:rPr>
      </w:pPr>
    </w:p>
    <w:p w:rsidR="003D43CF" w:rsidRDefault="003D43CF" w:rsidP="003D43CF">
      <w:pPr>
        <w:spacing w:line="240" w:lineRule="auto"/>
        <w:rPr>
          <w:rFonts w:ascii="Times New Roman" w:hAnsi="Times New Roman"/>
          <w:b/>
          <w:bCs/>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b/>
          <w:bCs/>
          <w:szCs w:val="22"/>
        </w:rPr>
        <w:t>NAROČNIK:</w:t>
      </w:r>
    </w:p>
    <w:p w:rsidR="003D43CF" w:rsidRPr="00512CFE" w:rsidRDefault="003D43CF" w:rsidP="003D43CF">
      <w:pPr>
        <w:spacing w:line="240" w:lineRule="auto"/>
        <w:rPr>
          <w:rFonts w:ascii="Times New Roman" w:hAnsi="Times New Roman"/>
          <w:bCs/>
          <w:szCs w:val="22"/>
        </w:rPr>
      </w:pPr>
      <w:r w:rsidRPr="00512CFE">
        <w:rPr>
          <w:rFonts w:ascii="Times New Roman" w:hAnsi="Times New Roman"/>
          <w:b/>
          <w:szCs w:val="22"/>
        </w:rPr>
        <w:t>DOM DANICE VOGRINEC MARIBOR,</w:t>
      </w:r>
      <w:r w:rsidRPr="00512CFE">
        <w:rPr>
          <w:rFonts w:ascii="Times New Roman" w:hAnsi="Times New Roman"/>
          <w:b/>
          <w:bCs/>
          <w:i/>
          <w:iCs/>
          <w:szCs w:val="22"/>
        </w:rPr>
        <w:t xml:space="preserve"> </w:t>
      </w:r>
      <w:r w:rsidRPr="00512CFE">
        <w:rPr>
          <w:rFonts w:ascii="Times New Roman" w:hAnsi="Times New Roman"/>
          <w:b/>
          <w:szCs w:val="22"/>
        </w:rPr>
        <w:t>Čufarjeva cesta 9, 2000 Maribor</w:t>
      </w:r>
      <w:r w:rsidRPr="00512CFE">
        <w:rPr>
          <w:rFonts w:ascii="Times New Roman" w:hAnsi="Times New Roman"/>
          <w:szCs w:val="22"/>
        </w:rPr>
        <w:t xml:space="preserve">, ki ga zastopa </w:t>
      </w:r>
      <w:r w:rsidRPr="00512CFE">
        <w:rPr>
          <w:rFonts w:ascii="Times New Roman" w:hAnsi="Times New Roman"/>
          <w:bCs/>
          <w:szCs w:val="22"/>
        </w:rPr>
        <w:t xml:space="preserve">direktor: </w:t>
      </w:r>
      <w:r w:rsidRPr="00512CFE">
        <w:rPr>
          <w:rFonts w:ascii="Times New Roman" w:hAnsi="Times New Roman"/>
          <w:szCs w:val="22"/>
        </w:rPr>
        <w:t>mag. Marko Slavič</w:t>
      </w:r>
    </w:p>
    <w:p w:rsidR="003D43CF"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Pr>
          <w:rFonts w:ascii="Times New Roman" w:hAnsi="Times New Roman"/>
          <w:szCs w:val="22"/>
        </w:rPr>
        <w:t>Matična številka</w:t>
      </w:r>
      <w:r w:rsidRPr="00512CFE">
        <w:rPr>
          <w:rFonts w:ascii="Times New Roman" w:hAnsi="Times New Roman"/>
          <w:szCs w:val="22"/>
        </w:rPr>
        <w:t>:</w:t>
      </w:r>
      <w:r>
        <w:rPr>
          <w:rFonts w:ascii="Times New Roman" w:hAnsi="Times New Roman"/>
          <w:szCs w:val="22"/>
        </w:rPr>
        <w:t xml:space="preserve"> </w:t>
      </w:r>
      <w:r w:rsidRPr="00512CFE">
        <w:rPr>
          <w:rFonts w:ascii="Times New Roman" w:hAnsi="Times New Roman"/>
          <w:szCs w:val="22"/>
        </w:rPr>
        <w:t>5050367</w:t>
      </w:r>
      <w:r>
        <w:rPr>
          <w:rFonts w:ascii="Times New Roman" w:hAnsi="Times New Roman"/>
          <w:szCs w:val="22"/>
        </w:rPr>
        <w:t>000</w:t>
      </w: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Ident</w:t>
      </w:r>
      <w:r>
        <w:rPr>
          <w:rFonts w:ascii="Times New Roman" w:hAnsi="Times New Roman"/>
          <w:szCs w:val="22"/>
        </w:rPr>
        <w:t xml:space="preserve">ifikacijska številka za DDV: </w:t>
      </w:r>
      <w:r w:rsidRPr="00512CFE">
        <w:rPr>
          <w:rFonts w:ascii="Times New Roman" w:hAnsi="Times New Roman"/>
          <w:szCs w:val="22"/>
        </w:rPr>
        <w:t>SI53650719</w:t>
      </w:r>
    </w:p>
    <w:p w:rsidR="003D43CF" w:rsidRPr="00512CFE"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in </w:t>
      </w:r>
    </w:p>
    <w:p w:rsidR="003D43CF" w:rsidRPr="00512CFE"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b/>
          <w:bCs/>
          <w:szCs w:val="22"/>
        </w:rPr>
      </w:pPr>
      <w:r w:rsidRPr="00512CFE">
        <w:rPr>
          <w:rFonts w:ascii="Times New Roman" w:hAnsi="Times New Roman"/>
          <w:b/>
          <w:bCs/>
          <w:szCs w:val="22"/>
        </w:rPr>
        <w:t>IZVAJALEC:</w:t>
      </w:r>
    </w:p>
    <w:tbl>
      <w:tblPr>
        <w:tblW w:w="0" w:type="auto"/>
        <w:tblCellMar>
          <w:left w:w="70" w:type="dxa"/>
          <w:right w:w="70" w:type="dxa"/>
        </w:tblCellMar>
        <w:tblLook w:val="0000" w:firstRow="0" w:lastRow="0" w:firstColumn="0" w:lastColumn="0" w:noHBand="0" w:noVBand="0"/>
      </w:tblPr>
      <w:tblGrid>
        <w:gridCol w:w="9212"/>
      </w:tblGrid>
      <w:tr w:rsidR="003D43CF" w:rsidRPr="00512CFE" w:rsidTr="0029599C">
        <w:tc>
          <w:tcPr>
            <w:tcW w:w="9212" w:type="dxa"/>
            <w:tcBorders>
              <w:bottom w:val="single" w:sz="4" w:space="0" w:color="auto"/>
            </w:tcBorders>
          </w:tcPr>
          <w:p w:rsidR="003D43CF" w:rsidRPr="00512CFE" w:rsidRDefault="003D43CF" w:rsidP="0029599C">
            <w:pPr>
              <w:spacing w:line="240" w:lineRule="auto"/>
              <w:jc w:val="left"/>
              <w:rPr>
                <w:rFonts w:ascii="Times New Roman" w:hAnsi="Times New Roman"/>
                <w:szCs w:val="22"/>
              </w:rPr>
            </w:pPr>
          </w:p>
        </w:tc>
      </w:tr>
      <w:tr w:rsidR="003D43CF" w:rsidRPr="00512CFE" w:rsidTr="0029599C">
        <w:tc>
          <w:tcPr>
            <w:tcW w:w="9212" w:type="dxa"/>
            <w:tcBorders>
              <w:top w:val="single" w:sz="4" w:space="0" w:color="auto"/>
            </w:tcBorders>
          </w:tcPr>
          <w:p w:rsidR="003D43CF" w:rsidRPr="00512CFE" w:rsidRDefault="003D43CF" w:rsidP="0029599C">
            <w:pPr>
              <w:spacing w:line="240" w:lineRule="auto"/>
              <w:jc w:val="left"/>
              <w:rPr>
                <w:rFonts w:ascii="Times New Roman" w:hAnsi="Times New Roman"/>
                <w:szCs w:val="22"/>
              </w:rPr>
            </w:pPr>
            <w:r w:rsidRPr="00845C27">
              <w:rPr>
                <w:rFonts w:ascii="Times New Roman" w:hAnsi="Times New Roman"/>
                <w:szCs w:val="22"/>
              </w:rPr>
              <w:t xml:space="preserve">, ki ga zastopa </w:t>
            </w:r>
            <w:r w:rsidRPr="00845C27">
              <w:rPr>
                <w:rFonts w:ascii="Times New Roman" w:hAnsi="Times New Roman"/>
                <w:bCs/>
                <w:szCs w:val="22"/>
              </w:rPr>
              <w:t>direktor:</w:t>
            </w:r>
          </w:p>
        </w:tc>
      </w:tr>
      <w:tr w:rsidR="003D43CF" w:rsidRPr="00512CFE" w:rsidTr="0029599C">
        <w:tc>
          <w:tcPr>
            <w:tcW w:w="9212" w:type="dxa"/>
          </w:tcPr>
          <w:p w:rsidR="003D43CF" w:rsidRDefault="003D43CF" w:rsidP="0029599C">
            <w:pPr>
              <w:spacing w:line="240" w:lineRule="auto"/>
              <w:jc w:val="left"/>
              <w:rPr>
                <w:rFonts w:ascii="Times New Roman" w:hAnsi="Times New Roman"/>
                <w:szCs w:val="22"/>
              </w:rPr>
            </w:pP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 xml:space="preserve">Matična številka: </w:t>
            </w:r>
          </w:p>
        </w:tc>
      </w:tr>
    </w:tbl>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Identifikacijska številka za DDV: </w:t>
      </w:r>
    </w:p>
    <w:p w:rsidR="003D43CF" w:rsidRPr="00512CFE"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sklepata naslednjo</w:t>
      </w:r>
    </w:p>
    <w:p w:rsidR="003D43CF" w:rsidRPr="00512CFE" w:rsidRDefault="003D43CF" w:rsidP="003D43CF">
      <w:pPr>
        <w:rPr>
          <w:rFonts w:ascii="Times New Roman" w:hAnsi="Times New Roman"/>
        </w:rPr>
      </w:pPr>
    </w:p>
    <w:p w:rsidR="003D43CF" w:rsidRPr="00512CFE" w:rsidRDefault="003D43CF" w:rsidP="003D43CF">
      <w:pPr>
        <w:jc w:val="center"/>
        <w:rPr>
          <w:rFonts w:ascii="Times New Roman" w:hAnsi="Times New Roman"/>
          <w:color w:val="000000"/>
          <w:spacing w:val="100"/>
        </w:rPr>
      </w:pPr>
      <w:r w:rsidRPr="00512CFE">
        <w:rPr>
          <w:rFonts w:ascii="Times New Roman" w:hAnsi="Times New Roman"/>
          <w:b/>
          <w:color w:val="000000"/>
          <w:spacing w:val="100"/>
        </w:rPr>
        <w:t>POGODBO</w:t>
      </w:r>
    </w:p>
    <w:p w:rsidR="003D43CF" w:rsidRPr="00512CFE" w:rsidRDefault="003D43CF" w:rsidP="003D43CF">
      <w:pPr>
        <w:jc w:val="center"/>
        <w:rPr>
          <w:rFonts w:ascii="Times New Roman" w:hAnsi="Times New Roman"/>
          <w:b/>
          <w:bCs/>
        </w:rPr>
      </w:pPr>
      <w:r w:rsidRPr="00512CFE">
        <w:rPr>
          <w:rFonts w:ascii="Times New Roman" w:hAnsi="Times New Roman"/>
          <w:b/>
          <w:bCs/>
        </w:rPr>
        <w:t>o izvedbi javnega naročila</w:t>
      </w:r>
    </w:p>
    <w:p w:rsidR="003D43CF" w:rsidRPr="00512CFE" w:rsidRDefault="003D43CF" w:rsidP="003D43CF">
      <w:pPr>
        <w:jc w:val="center"/>
        <w:rPr>
          <w:rFonts w:ascii="Times New Roman" w:hAnsi="Times New Roman"/>
        </w:rPr>
      </w:pPr>
    </w:p>
    <w:p w:rsidR="003D43CF" w:rsidRDefault="003D43CF" w:rsidP="003D43CF">
      <w:pPr>
        <w:spacing w:line="240" w:lineRule="auto"/>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L. UVODNE DOLOČBE</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Pogodbeni stranki ugotavljata, da je naročnik izvedel postopek oddaje javnega naročila po odprtem posto</w:t>
      </w:r>
      <w:r w:rsidR="00DC7A13">
        <w:rPr>
          <w:rFonts w:ascii="Times New Roman" w:hAnsi="Times New Roman"/>
          <w:szCs w:val="22"/>
        </w:rPr>
        <w:t>pku v skladu s 40. členom ZJN-3</w:t>
      </w:r>
      <w:r w:rsidRPr="003D54DE">
        <w:rPr>
          <w:rFonts w:ascii="Times New Roman" w:hAnsi="Times New Roman"/>
          <w:szCs w:val="22"/>
        </w:rPr>
        <w:t xml:space="preserve"> </w:t>
      </w:r>
      <w:r w:rsidR="00AF00B4" w:rsidRPr="00AF00B4">
        <w:rPr>
          <w:rFonts w:ascii="Times New Roman" w:hAnsi="Times New Roman"/>
          <w:szCs w:val="22"/>
        </w:rPr>
        <w:t xml:space="preserve">(Uradni list RS, št. 91/15, 14/18, 121/21, 10/22, 74/22 – </w:t>
      </w:r>
      <w:proofErr w:type="spellStart"/>
      <w:r w:rsidR="00AF00B4" w:rsidRPr="00AF00B4">
        <w:rPr>
          <w:rFonts w:ascii="Times New Roman" w:hAnsi="Times New Roman"/>
          <w:szCs w:val="22"/>
        </w:rPr>
        <w:t>odl</w:t>
      </w:r>
      <w:proofErr w:type="spellEnd"/>
      <w:r w:rsidR="00AF00B4" w:rsidRPr="00AF00B4">
        <w:rPr>
          <w:rFonts w:ascii="Times New Roman" w:hAnsi="Times New Roman"/>
          <w:szCs w:val="22"/>
        </w:rPr>
        <w:t>. US in 100/22 – ZNUZSZS)</w:t>
      </w:r>
      <w:r w:rsidR="00AF00B4">
        <w:rPr>
          <w:rFonts w:ascii="Times New Roman" w:hAnsi="Times New Roman"/>
          <w:szCs w:val="22"/>
        </w:rPr>
        <w:t xml:space="preserve"> </w:t>
      </w:r>
      <w:r>
        <w:rPr>
          <w:rFonts w:ascii="Times New Roman" w:hAnsi="Times New Roman"/>
          <w:szCs w:val="22"/>
        </w:rPr>
        <w:t xml:space="preserve">za </w:t>
      </w:r>
      <w:r w:rsidRPr="003D54DE">
        <w:rPr>
          <w:rFonts w:ascii="Times New Roman" w:hAnsi="Times New Roman"/>
          <w:szCs w:val="22"/>
        </w:rPr>
        <w:t xml:space="preserve">storitev: </w:t>
      </w:r>
      <w:r w:rsidRPr="003D54DE">
        <w:rPr>
          <w:rFonts w:ascii="Times New Roman" w:hAnsi="Times New Roman"/>
          <w:b/>
          <w:szCs w:val="22"/>
        </w:rPr>
        <w:t>OKOLJU PRIJAZNE STORITVE ČIŠČENJE PROSTOROV D</w:t>
      </w:r>
      <w:r w:rsidR="00AF00B4">
        <w:rPr>
          <w:rFonts w:ascii="Times New Roman" w:hAnsi="Times New Roman"/>
          <w:b/>
          <w:szCs w:val="22"/>
        </w:rPr>
        <w:t>OMA DANICE VOGRINEC MARIBOR 2023-2026</w:t>
      </w:r>
      <w:r w:rsidR="001E55D2">
        <w:rPr>
          <w:rFonts w:ascii="Times New Roman" w:hAnsi="Times New Roman"/>
          <w:szCs w:val="22"/>
        </w:rPr>
        <w:t xml:space="preserve"> </w:t>
      </w:r>
      <w:r w:rsidRPr="003D54DE">
        <w:rPr>
          <w:rFonts w:ascii="Times New Roman" w:hAnsi="Times New Roman"/>
          <w:szCs w:val="22"/>
        </w:rPr>
        <w:t xml:space="preserve">(v nadaljevanju: storitev). Izvajalec je bil izbran kot najugodnejši ponudnik na osnovi javnega naročila objavljenega na portalu Javnih naročil dne __________ z oznako naročila </w:t>
      </w:r>
      <w:r w:rsidR="007C68D2">
        <w:rPr>
          <w:rFonts w:ascii="Times New Roman" w:hAnsi="Times New Roman"/>
          <w:szCs w:val="22"/>
        </w:rPr>
        <w:t>JN______/2023</w:t>
      </w:r>
      <w:r w:rsidRPr="003D54DE">
        <w:rPr>
          <w:rFonts w:ascii="Times New Roman" w:hAnsi="Times New Roman"/>
          <w:szCs w:val="22"/>
        </w:rPr>
        <w:t>, UR l. EU št.___________</w:t>
      </w:r>
      <w:r>
        <w:rPr>
          <w:rFonts w:ascii="Times New Roman" w:hAnsi="Times New Roman"/>
          <w:szCs w:val="22"/>
        </w:rPr>
        <w:t xml:space="preserve"> </w:t>
      </w:r>
      <w:r w:rsidRPr="003D54DE">
        <w:rPr>
          <w:rFonts w:ascii="Times New Roman" w:hAnsi="Times New Roman"/>
          <w:szCs w:val="22"/>
        </w:rPr>
        <w:t>in pravnomočne odločitve o oddaji naročila številka_________, z dne _________, za katerega se je prijavil na javnem razpisu i</w:t>
      </w:r>
      <w:r>
        <w:rPr>
          <w:rFonts w:ascii="Times New Roman" w:hAnsi="Times New Roman"/>
          <w:szCs w:val="22"/>
        </w:rPr>
        <w:t xml:space="preserve">n za obdobje, ki je določeno v </w:t>
      </w:r>
      <w:r w:rsidR="00D77861" w:rsidRPr="00D77861">
        <w:rPr>
          <w:rFonts w:ascii="Times New Roman" w:hAnsi="Times New Roman"/>
          <w:szCs w:val="22"/>
        </w:rPr>
        <w:t>13</w:t>
      </w:r>
      <w:r w:rsidRPr="00D77861">
        <w:rPr>
          <w:rFonts w:ascii="Times New Roman" w:hAnsi="Times New Roman"/>
          <w:szCs w:val="22"/>
        </w:rPr>
        <w:t>.</w:t>
      </w:r>
      <w:r w:rsidRPr="003D54DE">
        <w:rPr>
          <w:rFonts w:ascii="Times New Roman" w:hAnsi="Times New Roman"/>
          <w:szCs w:val="22"/>
        </w:rPr>
        <w:t xml:space="preserve"> členu te pogodbe.</w:t>
      </w:r>
    </w:p>
    <w:p w:rsidR="003D43CF" w:rsidRPr="003D54DE" w:rsidRDefault="003D43CF"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S to pogodbo se pogodbeni stranki dogovorita o splošn</w:t>
      </w:r>
      <w:r>
        <w:rPr>
          <w:rFonts w:ascii="Times New Roman" w:hAnsi="Times New Roman"/>
          <w:szCs w:val="22"/>
        </w:rPr>
        <w:t>ih in posebnih pogojih izvedbe</w:t>
      </w:r>
      <w:r w:rsidRPr="003D54DE">
        <w:rPr>
          <w:rFonts w:ascii="Times New Roman" w:hAnsi="Times New Roman"/>
          <w:szCs w:val="22"/>
        </w:rPr>
        <w:t xml:space="preserve"> storitev javnega naročila. Sestavni del te pogodbe so pogoji sprejeti z razpisno dokumentacijo in</w:t>
      </w:r>
      <w:r w:rsidR="00BF246A">
        <w:rPr>
          <w:rFonts w:ascii="Times New Roman" w:hAnsi="Times New Roman"/>
          <w:szCs w:val="22"/>
        </w:rPr>
        <w:t xml:space="preserve"> celotna razpisna dokumentacija ter vsi </w:t>
      </w:r>
      <w:r w:rsidR="00C84E60">
        <w:rPr>
          <w:rFonts w:ascii="Times New Roman" w:hAnsi="Times New Roman"/>
          <w:szCs w:val="22"/>
        </w:rPr>
        <w:t>odgovori in vprašanja objavljeni</w:t>
      </w:r>
      <w:r w:rsidR="00BF246A">
        <w:rPr>
          <w:rFonts w:ascii="Times New Roman" w:hAnsi="Times New Roman"/>
          <w:szCs w:val="22"/>
        </w:rPr>
        <w:t xml:space="preserve"> na portalu javnih naročil.</w:t>
      </w:r>
    </w:p>
    <w:p w:rsidR="003D43CF" w:rsidRDefault="003D43CF" w:rsidP="003D43CF">
      <w:pPr>
        <w:spacing w:line="240" w:lineRule="auto"/>
        <w:jc w:val="left"/>
        <w:rPr>
          <w:rFonts w:ascii="Times New Roman" w:hAnsi="Times New Roman"/>
          <w:szCs w:val="22"/>
        </w:rPr>
      </w:pPr>
    </w:p>
    <w:p w:rsidR="003D43CF" w:rsidRDefault="003D43CF" w:rsidP="003D43CF">
      <w:pPr>
        <w:spacing w:line="240" w:lineRule="auto"/>
        <w:jc w:val="left"/>
        <w:rPr>
          <w:rFonts w:ascii="Times New Roman" w:hAnsi="Times New Roman"/>
          <w:szCs w:val="22"/>
        </w:rPr>
      </w:pPr>
    </w:p>
    <w:p w:rsidR="003D43CF"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II. PREDMET POGODBE</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Pogodbeni stranki se dogovorita, da je predmet te pogodbe </w:t>
      </w:r>
      <w:r>
        <w:rPr>
          <w:rFonts w:ascii="Times New Roman" w:hAnsi="Times New Roman"/>
          <w:szCs w:val="22"/>
        </w:rPr>
        <w:t xml:space="preserve">izvedba </w:t>
      </w:r>
      <w:r w:rsidRPr="003D54DE">
        <w:rPr>
          <w:rFonts w:ascii="Times New Roman" w:hAnsi="Times New Roman"/>
          <w:szCs w:val="22"/>
        </w:rPr>
        <w:t>storitev v obsegu izvajanja rednega in občasnega čiščenja prostorov in drugih dogovorjenih opravil za naročnika kot je navedeno v ponudbi</w:t>
      </w:r>
      <w:r w:rsidR="00CB35A5">
        <w:rPr>
          <w:rFonts w:ascii="Times New Roman" w:hAnsi="Times New Roman"/>
          <w:szCs w:val="22"/>
        </w:rPr>
        <w:t xml:space="preserve"> št……….</w:t>
      </w:r>
      <w:r w:rsidRPr="003D54DE">
        <w:rPr>
          <w:rFonts w:ascii="Times New Roman" w:hAnsi="Times New Roman"/>
          <w:szCs w:val="22"/>
        </w:rPr>
        <w:t xml:space="preserve"> z dne …..</w:t>
      </w:r>
      <w:r>
        <w:rPr>
          <w:rFonts w:ascii="Times New Roman" w:hAnsi="Times New Roman"/>
          <w:szCs w:val="22"/>
        </w:rPr>
        <w:t>....</w:t>
      </w:r>
      <w:r w:rsidRPr="003D54DE">
        <w:rPr>
          <w:rFonts w:ascii="Times New Roman" w:hAnsi="Times New Roman"/>
          <w:szCs w:val="22"/>
        </w:rPr>
        <w:t>, ki je sestavni del te pogodbe.</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III. POGODBENA CENA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Pogodbena vrednost storitve je določena za:</w:t>
      </w:r>
    </w:p>
    <w:p w:rsidR="003D43CF" w:rsidRPr="003D54DE" w:rsidRDefault="003D43CF" w:rsidP="003D43CF">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D43CF" w:rsidRPr="003D54DE" w:rsidTr="0029599C">
        <w:tc>
          <w:tcPr>
            <w:tcW w:w="648"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A)</w:t>
            </w:r>
          </w:p>
        </w:tc>
        <w:tc>
          <w:tcPr>
            <w:tcW w:w="8564"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b/>
                <w:szCs w:val="22"/>
              </w:rPr>
              <w:t>mesečno</w:t>
            </w:r>
            <w:r w:rsidRPr="003D54DE">
              <w:rPr>
                <w:rFonts w:ascii="Times New Roman" w:hAnsi="Times New Roman"/>
                <w:szCs w:val="22"/>
              </w:rPr>
              <w:t xml:space="preserve"> čiščenje po zahtevanih standardih in opredeljenih površinah iz predračuna št. …, z dne …</w:t>
            </w:r>
          </w:p>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in znaša …. EUR brez DDV in … EUR z DDV.</w:t>
            </w:r>
          </w:p>
        </w:tc>
      </w:tr>
      <w:tr w:rsidR="003D43CF" w:rsidRPr="003D54DE" w:rsidTr="0029599C">
        <w:tc>
          <w:tcPr>
            <w:tcW w:w="648"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B)</w:t>
            </w:r>
          </w:p>
        </w:tc>
        <w:tc>
          <w:tcPr>
            <w:tcW w:w="8564"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b/>
                <w:szCs w:val="22"/>
              </w:rPr>
              <w:t>generalno</w:t>
            </w:r>
            <w:r w:rsidRPr="003D54DE">
              <w:rPr>
                <w:rFonts w:ascii="Times New Roman" w:hAnsi="Times New Roman"/>
                <w:szCs w:val="22"/>
              </w:rPr>
              <w:t xml:space="preserve"> čiščenje po zahtevanih standardih in opredeljenih površinah iz predračuna št. …, z dne …</w:t>
            </w:r>
          </w:p>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in znaša …. EUR brez DDV in … EUR z DDV.</w:t>
            </w:r>
          </w:p>
        </w:tc>
      </w:tr>
      <w:tr w:rsidR="003D43CF" w:rsidRPr="003D54DE" w:rsidTr="0029599C">
        <w:tc>
          <w:tcPr>
            <w:tcW w:w="648"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C)</w:t>
            </w:r>
          </w:p>
        </w:tc>
        <w:tc>
          <w:tcPr>
            <w:tcW w:w="8564"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b/>
                <w:szCs w:val="22"/>
              </w:rPr>
              <w:t>ostala</w:t>
            </w:r>
            <w:r w:rsidRPr="003D54DE">
              <w:rPr>
                <w:rFonts w:ascii="Times New Roman" w:hAnsi="Times New Roman"/>
                <w:szCs w:val="22"/>
              </w:rPr>
              <w:t xml:space="preserve"> dela po naročilu iz predračuna št. …, z dne …</w:t>
            </w:r>
          </w:p>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in znaša …. EUR brez DDV in … EUR z DDV.</w:t>
            </w:r>
          </w:p>
        </w:tc>
      </w:tr>
    </w:tbl>
    <w:p w:rsidR="003D43CF" w:rsidRPr="003D54DE" w:rsidRDefault="003D43CF" w:rsidP="003D43CF">
      <w:pPr>
        <w:spacing w:line="240" w:lineRule="auto"/>
        <w:rPr>
          <w:rFonts w:ascii="Times New Roman" w:hAnsi="Times New Roman"/>
          <w:color w:val="FF0000"/>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vrednost storitve so vključeni stroški vseh čistil, premazov in drugih sredstev v skladu z zahtevami razpisne dokumentacije in ponudbe izvajalca,</w:t>
      </w:r>
      <w:r>
        <w:rPr>
          <w:rFonts w:ascii="Times New Roman" w:hAnsi="Times New Roman"/>
          <w:szCs w:val="22"/>
        </w:rPr>
        <w:t xml:space="preserve"> ki je sestavni del te pogodbe. </w:t>
      </w:r>
      <w:r w:rsidRPr="003D54DE">
        <w:rPr>
          <w:rFonts w:ascii="Times New Roman" w:hAnsi="Times New Roman"/>
          <w:szCs w:val="22"/>
        </w:rPr>
        <w:t xml:space="preserve">Prav tako so v vrednost storitve vključeni stroški vseh vrst čiščenja, opredeljeni v tehničnih zahtevah naročnika razpisne dokumentacije. </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O kakršnihkoli spremembah ali odstopanjih kvadratur prostorov za čiščenje po zahtevi naročnika se upošteva iz predračuna določena cena na m² površine in se nato glede na novo kvadraturo določi nova mesečna cena čiščenja, ki pa mora biti dogovorjena med pogodbenima strankama pisno z aneksom k tej pogodbi.</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vrednost storitve niso vključeni stroški papirne, sanitarne konfekcije (toaletni papir, papirne brisače ipd.).</w:t>
      </w: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 </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Pogodbena cena dogovorjena s to pogodbo je fiksna za obdobje</w:t>
      </w:r>
      <w:r>
        <w:rPr>
          <w:rFonts w:ascii="Times New Roman" w:hAnsi="Times New Roman"/>
          <w:szCs w:val="22"/>
        </w:rPr>
        <w:t xml:space="preserve"> 3 let. Ponudnik z izjavo št. </w:t>
      </w:r>
      <w:r w:rsidRPr="00106611">
        <w:rPr>
          <w:rFonts w:ascii="Times New Roman" w:hAnsi="Times New Roman"/>
          <w:szCs w:val="22"/>
        </w:rPr>
        <w:t>18</w:t>
      </w:r>
      <w:r w:rsidRPr="00003303">
        <w:rPr>
          <w:rFonts w:ascii="Times New Roman" w:hAnsi="Times New Roman"/>
          <w:szCs w:val="22"/>
        </w:rPr>
        <w:t>,</w:t>
      </w:r>
      <w:r w:rsidRPr="003D54DE">
        <w:rPr>
          <w:rFonts w:ascii="Times New Roman" w:hAnsi="Times New Roman"/>
          <w:szCs w:val="22"/>
        </w:rPr>
        <w:t xml:space="preserve"> zagotavlja nespremenljivost ponudbene cene v katero je vračunal vsa morebitna tveganja v zvezi z rastjo življenjskih stroškov in morebitnih drugih vplivov</w:t>
      </w:r>
      <w:r>
        <w:rPr>
          <w:rFonts w:ascii="Times New Roman" w:hAnsi="Times New Roman"/>
          <w:szCs w:val="22"/>
        </w:rPr>
        <w:t xml:space="preserve"> </w:t>
      </w:r>
      <w:r w:rsidRPr="003D54DE">
        <w:rPr>
          <w:rFonts w:ascii="Times New Roman" w:hAnsi="Times New Roman"/>
          <w:szCs w:val="22"/>
        </w:rPr>
        <w:t>na oblikovanje (rast) ponudbene cene</w:t>
      </w:r>
      <w:r>
        <w:rPr>
          <w:rFonts w:ascii="Times New Roman" w:hAnsi="Times New Roman"/>
          <w:szCs w:val="22"/>
        </w:rPr>
        <w:t xml:space="preserve"> </w:t>
      </w:r>
      <w:r w:rsidRPr="007B2CBF">
        <w:rPr>
          <w:rFonts w:ascii="Times New Roman" w:hAnsi="Times New Roman"/>
          <w:szCs w:val="22"/>
        </w:rPr>
        <w:t>(dviga minimalne bruto plače delavcev storitev v skladu z Zakonom o minimalni plači (Uradni list RS</w:t>
      </w:r>
      <w:r w:rsidR="002C5A43">
        <w:rPr>
          <w:rFonts w:ascii="Times New Roman" w:hAnsi="Times New Roman"/>
          <w:szCs w:val="22"/>
        </w:rPr>
        <w:t xml:space="preserve">, št. 13/10, 92/15 in 83/18), </w:t>
      </w:r>
      <w:r w:rsidRPr="007B2CBF">
        <w:rPr>
          <w:rFonts w:ascii="Times New Roman" w:hAnsi="Times New Roman"/>
          <w:szCs w:val="22"/>
        </w:rPr>
        <w:t>ves čas trajanja pogodbenega razmerja.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IV. OBRAČUNAVANJE IN PLAČILO</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 Izvajalec bo za čiščenje naročniku izstavljal račun: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D43CF" w:rsidRPr="00106611" w:rsidTr="00106611">
        <w:tc>
          <w:tcPr>
            <w:tcW w:w="648"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A)</w:t>
            </w:r>
          </w:p>
        </w:tc>
        <w:tc>
          <w:tcPr>
            <w:tcW w:w="8564"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mesečno za vsako delovno enoto naročnika posebej in sicer najkasneje do zadn</w:t>
            </w:r>
            <w:r w:rsidR="00106611" w:rsidRPr="00106611">
              <w:rPr>
                <w:rFonts w:ascii="Times New Roman" w:hAnsi="Times New Roman"/>
                <w:szCs w:val="22"/>
              </w:rPr>
              <w:t xml:space="preserve">jega v mesecu za tekoči mesec </w:t>
            </w:r>
          </w:p>
        </w:tc>
      </w:tr>
      <w:tr w:rsidR="003D43CF" w:rsidRPr="00106611" w:rsidTr="00106611">
        <w:tc>
          <w:tcPr>
            <w:tcW w:w="648"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B)</w:t>
            </w:r>
          </w:p>
        </w:tc>
        <w:tc>
          <w:tcPr>
            <w:tcW w:w="8564"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po generalnem čiščenju za vsako delovno enoto na</w:t>
            </w:r>
            <w:r w:rsidR="00106611" w:rsidRPr="00106611">
              <w:rPr>
                <w:rFonts w:ascii="Times New Roman" w:hAnsi="Times New Roman"/>
                <w:szCs w:val="22"/>
              </w:rPr>
              <w:t>ročnika po opravljenem delu</w:t>
            </w:r>
          </w:p>
        </w:tc>
      </w:tr>
      <w:tr w:rsidR="00106611" w:rsidRPr="00106611" w:rsidTr="00106611">
        <w:tc>
          <w:tcPr>
            <w:tcW w:w="648" w:type="dxa"/>
            <w:vAlign w:val="center"/>
          </w:tcPr>
          <w:p w:rsidR="00106611" w:rsidRPr="00106611" w:rsidRDefault="00106611" w:rsidP="002F007B">
            <w:pPr>
              <w:rPr>
                <w:rFonts w:ascii="Times New Roman" w:hAnsi="Times New Roman"/>
                <w:szCs w:val="22"/>
              </w:rPr>
            </w:pPr>
            <w:r w:rsidRPr="00106611">
              <w:rPr>
                <w:rFonts w:ascii="Times New Roman" w:hAnsi="Times New Roman"/>
                <w:szCs w:val="22"/>
              </w:rPr>
              <w:t>C)</w:t>
            </w:r>
          </w:p>
        </w:tc>
        <w:tc>
          <w:tcPr>
            <w:tcW w:w="8564" w:type="dxa"/>
            <w:vAlign w:val="center"/>
          </w:tcPr>
          <w:p w:rsidR="00106611" w:rsidRPr="00106611" w:rsidRDefault="00106611" w:rsidP="002F007B">
            <w:pPr>
              <w:rPr>
                <w:rFonts w:ascii="Times New Roman" w:hAnsi="Times New Roman"/>
                <w:szCs w:val="22"/>
              </w:rPr>
            </w:pPr>
            <w:r w:rsidRPr="00106611">
              <w:rPr>
                <w:rFonts w:ascii="Times New Roman" w:hAnsi="Times New Roman"/>
                <w:szCs w:val="22"/>
              </w:rPr>
              <w:t>mesečno za vsako delovno enoto naročnika posebej in sicer najkasneje do zadnjega v mesecu za tekoči mesec</w:t>
            </w:r>
          </w:p>
        </w:tc>
      </w:tr>
    </w:tbl>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lastRenderedPageBreak/>
        <w:t xml:space="preserve">Ob izstavitvi računa naročniku mora izvajalec predložiti Zapisnike </w:t>
      </w:r>
      <w:proofErr w:type="spellStart"/>
      <w:r w:rsidRPr="003D54DE">
        <w:rPr>
          <w:rFonts w:ascii="Times New Roman" w:hAnsi="Times New Roman"/>
          <w:szCs w:val="22"/>
        </w:rPr>
        <w:t>teamskega</w:t>
      </w:r>
      <w:proofErr w:type="spellEnd"/>
      <w:r w:rsidRPr="003D54DE">
        <w:rPr>
          <w:rFonts w:ascii="Times New Roman" w:hAnsi="Times New Roman"/>
          <w:szCs w:val="22"/>
        </w:rPr>
        <w:t xml:space="preserve"> mesečnega nadzora za vse štiri delovne enote naročnika. Zapisnik </w:t>
      </w:r>
      <w:proofErr w:type="spellStart"/>
      <w:r w:rsidRPr="003D54DE">
        <w:rPr>
          <w:rFonts w:ascii="Times New Roman" w:hAnsi="Times New Roman"/>
          <w:szCs w:val="22"/>
        </w:rPr>
        <w:t>teamskega</w:t>
      </w:r>
      <w:proofErr w:type="spellEnd"/>
      <w:r w:rsidRPr="003D54DE">
        <w:rPr>
          <w:rFonts w:ascii="Times New Roman" w:hAnsi="Times New Roman"/>
          <w:szCs w:val="22"/>
        </w:rPr>
        <w:t xml:space="preserve"> mesečnega nadzora se smiselno uporabi tudi za nadzor kvalitete opravljenega generalnega čiščenja. Naročnik se zavezuje plačati račun izključno v primeru, da bo storitev čiščenja ovrednotena z oceno 3 (kvalitetno, ustrezno čiščenje) in v  roku 30 dni po prejemu pravilno izstavljenega računa v elektronski obliki kot e-račun s priloženimi dokumenti potrjenimi s strani naročnika,  na tran</w:t>
      </w:r>
      <w:r w:rsidR="003A7EB0">
        <w:rPr>
          <w:rFonts w:ascii="Times New Roman" w:hAnsi="Times New Roman"/>
          <w:szCs w:val="22"/>
        </w:rPr>
        <w:t>sakcijski račun izvajalca št……….</w:t>
      </w:r>
      <w:r w:rsidRPr="003D54DE">
        <w:rPr>
          <w:rFonts w:ascii="Times New Roman" w:hAnsi="Times New Roman"/>
          <w:szCs w:val="22"/>
        </w:rPr>
        <w:t>.</w:t>
      </w:r>
      <w:r w:rsidR="003A7EB0">
        <w:rPr>
          <w:rFonts w:ascii="Times New Roman" w:hAnsi="Times New Roman"/>
          <w:szCs w:val="22"/>
        </w:rPr>
        <w:t xml:space="preserve"> odprt pri............. .</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V. REKLAMACIJA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Vsaka storitev, ki ni dosledno opravljena skladno z zahtevami naročnika šteje za neopravljeno. V primeru, da čiščenje ni dosledno izvajano v delu p</w:t>
      </w:r>
      <w:r w:rsidR="000A51F7">
        <w:rPr>
          <w:rFonts w:ascii="Times New Roman" w:hAnsi="Times New Roman"/>
          <w:szCs w:val="22"/>
        </w:rPr>
        <w:t>osameznega prostora,</w:t>
      </w:r>
      <w:r w:rsidR="00AA0DCA">
        <w:rPr>
          <w:rFonts w:ascii="Times New Roman" w:hAnsi="Times New Roman"/>
          <w:szCs w:val="22"/>
        </w:rPr>
        <w:t xml:space="preserve"> se šteje,</w:t>
      </w:r>
      <w:r w:rsidRPr="003D54DE">
        <w:rPr>
          <w:rFonts w:ascii="Times New Roman" w:hAnsi="Times New Roman"/>
          <w:szCs w:val="22"/>
        </w:rPr>
        <w:t xml:space="preserve"> da je neočiščen celotni prostor.</w:t>
      </w:r>
    </w:p>
    <w:p w:rsidR="003D43CF" w:rsidRPr="003D54DE" w:rsidRDefault="003D43CF" w:rsidP="003D43CF">
      <w:pPr>
        <w:spacing w:line="240" w:lineRule="auto"/>
        <w:rPr>
          <w:rFonts w:ascii="Times New Roman" w:hAnsi="Times New Roman"/>
          <w:color w:val="FF0000"/>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Naročnik lahko v roku 8 dni od dneva prejema računa reklamira storitev izvajalca, če meni, da izvajalec ni izpolnil prevzetih pogodbenih obveznosti. Reklamacija mora biti podana v pisni obliki. Izvajalec je dolžan v primeru reklamacije ustrezno zmanjšati znesek mesečnega računa v višini zneska za neopravljeno storitev v skladu s prvim odstavkom tega člena.</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primeru reklamacije čiščenja prostorov, ki se čistijo občasno (tedensko, mesečno, letno) je dolžan izvajalec v roku 24 ur od prejema reklamacije naročnika obvestiti o odpravi razloga za reklamacijo. V primeru, da v dogovorjenem roku naročnik obvestila o odpravi razloga za reklamacijo ne prejme, se šteje, da izvajalec vzroka za reklamacijo ne želi odpraviti.</w:t>
      </w:r>
    </w:p>
    <w:p w:rsidR="003D43CF" w:rsidRPr="003D54DE" w:rsidRDefault="003D43CF" w:rsidP="003D43CF">
      <w:pPr>
        <w:spacing w:line="240" w:lineRule="auto"/>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 xml:space="preserve">V primeru reklamacije čiščenja </w:t>
      </w:r>
      <w:r>
        <w:rPr>
          <w:rFonts w:ascii="Times New Roman" w:hAnsi="Times New Roman"/>
          <w:szCs w:val="22"/>
        </w:rPr>
        <w:t>prostorov, ki se čistijo dnevno</w:t>
      </w:r>
      <w:r w:rsidRPr="003D54DE">
        <w:rPr>
          <w:rFonts w:ascii="Times New Roman" w:hAnsi="Times New Roman"/>
          <w:szCs w:val="22"/>
        </w:rPr>
        <w:t>, je dolžan izvajalec v roku 8 dni od prejema reklamacije naročnika obvestiti o odpravi razloga za reklamacijo. V primeru, da v dogovorjenem roku naročnik obvestila o odpravi razloga za reklamacijo ne prejme, se šteje, da izvajalec vzroka za reklamacijo ne želi odpraviti.</w:t>
      </w:r>
    </w:p>
    <w:p w:rsidR="00AE3E05" w:rsidRDefault="00AE3E05" w:rsidP="003D43CF">
      <w:pPr>
        <w:spacing w:line="240" w:lineRule="auto"/>
        <w:rPr>
          <w:rFonts w:ascii="Times New Roman" w:hAnsi="Times New Roman"/>
          <w:szCs w:val="22"/>
        </w:rPr>
      </w:pPr>
    </w:p>
    <w:p w:rsidR="00AE3E05" w:rsidRPr="003D54DE" w:rsidRDefault="00AE3E05" w:rsidP="003D43CF">
      <w:pPr>
        <w:spacing w:line="240" w:lineRule="auto"/>
        <w:rPr>
          <w:rFonts w:ascii="Times New Roman" w:hAnsi="Times New Roman"/>
          <w:szCs w:val="22"/>
        </w:rPr>
      </w:pPr>
      <w:r w:rsidRPr="00AE3E05">
        <w:rPr>
          <w:rFonts w:ascii="Times New Roman" w:hAnsi="Times New Roman"/>
          <w:szCs w:val="22"/>
        </w:rPr>
        <w:t xml:space="preserve">V kolikor je po </w:t>
      </w:r>
      <w:r>
        <w:rPr>
          <w:rFonts w:ascii="Times New Roman" w:hAnsi="Times New Roman"/>
          <w:szCs w:val="22"/>
        </w:rPr>
        <w:t xml:space="preserve">prejetju izvida odvzetih brisov </w:t>
      </w:r>
      <w:r w:rsidRPr="00AE3E05">
        <w:rPr>
          <w:rFonts w:ascii="Times New Roman" w:hAnsi="Times New Roman"/>
          <w:szCs w:val="22"/>
        </w:rPr>
        <w:t>več kot 30 % br</w:t>
      </w:r>
      <w:r>
        <w:rPr>
          <w:rFonts w:ascii="Times New Roman" w:hAnsi="Times New Roman"/>
          <w:szCs w:val="22"/>
        </w:rPr>
        <w:t xml:space="preserve">isov mikrobiološko neustreznih, </w:t>
      </w:r>
      <w:r w:rsidRPr="00AE3E05">
        <w:rPr>
          <w:rFonts w:ascii="Times New Roman" w:hAnsi="Times New Roman"/>
          <w:szCs w:val="22"/>
        </w:rPr>
        <w:t xml:space="preserve">čiščenje in/ali razkuževanje ocenimo kot neustrezno. </w:t>
      </w:r>
      <w:r>
        <w:rPr>
          <w:rFonts w:ascii="Times New Roman" w:hAnsi="Times New Roman"/>
          <w:szCs w:val="22"/>
        </w:rPr>
        <w:t xml:space="preserve">Izvajalec mora na pisni poziv naročnika </w:t>
      </w:r>
      <w:r w:rsidRPr="00AE3E05">
        <w:rPr>
          <w:rFonts w:ascii="Times New Roman" w:hAnsi="Times New Roman"/>
          <w:szCs w:val="22"/>
        </w:rPr>
        <w:t>ustrezno ukrepati, opraviti temeljito čiščenje. V najkrajšem možnem času se opravi ponoven odvzem brisov.  Plačilo storitve se zadrži do predložitve ustreznih izvidov.</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kolikor naročnik v roku 8 dni od dneva prejema računa ne reklamira kvalitete ali obsega storitev izvajalca se šteje, da račun v celoti priznava.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VI. OBVEZNOSTI  IZVAJALCA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se zavezuje, da bo z objekti, osnovnimi sredstvi, inventarjem, ki so predmet čiščenja ravnal kot dober gospodar in prevzame odgovornost za morebitno škodo, ki bi nastala kot posledica negospodarnega ravnanja in morebitne zlorabe njegovih delavcev.</w:t>
      </w:r>
    </w:p>
    <w:p w:rsidR="003D43CF" w:rsidRPr="003D54DE" w:rsidRDefault="003D43CF" w:rsidP="003D43CF">
      <w:pPr>
        <w:spacing w:line="240" w:lineRule="auto"/>
        <w:jc w:val="left"/>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ind w:left="360"/>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Izvajalec se zavezuje, da bo z vsemi svojimi zaposlenimi kot zaupne varoval vse osebne podatke stanovalcev in zaposlenih naročnika </w:t>
      </w:r>
      <w:r w:rsidR="0030506C">
        <w:rPr>
          <w:rFonts w:ascii="Times New Roman" w:hAnsi="Times New Roman"/>
          <w:szCs w:val="22"/>
        </w:rPr>
        <w:t>ter poslovne podatke naročnika,</w:t>
      </w:r>
      <w:r w:rsidRPr="003D54DE">
        <w:rPr>
          <w:rFonts w:ascii="Times New Roman" w:hAnsi="Times New Roman"/>
          <w:szCs w:val="22"/>
        </w:rPr>
        <w:t xml:space="preserve"> s katerimi bi se seznanil v zvezi ali med izvajanjem predmeta te pogodbe.</w:t>
      </w:r>
    </w:p>
    <w:p w:rsidR="003D43CF" w:rsidRPr="003D54DE" w:rsidRDefault="003D43CF" w:rsidP="003D43CF">
      <w:pPr>
        <w:spacing w:line="240" w:lineRule="auto"/>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 xml:space="preserve">Izvajalec je odgovoren za izvajanje ukrepov varstva pri delu za vse osebe, ki opravljajo storitve čiščenja. Izvajalec je prav tako odgovoren izvajati vse ukrepe varstva pri delu, ki preprečujejo nastanek morebitnih poškodb stanovalcem, zaposlenim in obiskovalcem naročnika. </w:t>
      </w:r>
      <w:r w:rsidR="00BE6602">
        <w:rPr>
          <w:rFonts w:ascii="Times New Roman" w:hAnsi="Times New Roman"/>
          <w:szCs w:val="22"/>
        </w:rPr>
        <w:t>Pogodbeni stranki se dogovorita</w:t>
      </w:r>
      <w:r w:rsidRPr="003D54DE">
        <w:rPr>
          <w:rFonts w:ascii="Times New Roman" w:hAnsi="Times New Roman"/>
          <w:szCs w:val="22"/>
        </w:rPr>
        <w:t>, da bosta pred začetkom opravljanja storitev čiščenja sklenili pisni spora</w:t>
      </w:r>
      <w:r w:rsidR="00EF3AFB">
        <w:rPr>
          <w:rFonts w:ascii="Times New Roman" w:hAnsi="Times New Roman"/>
          <w:szCs w:val="22"/>
        </w:rPr>
        <w:t>zum, s katerim bosta v smislu 39</w:t>
      </w:r>
      <w:r w:rsidRPr="003D54DE">
        <w:rPr>
          <w:rFonts w:ascii="Times New Roman" w:hAnsi="Times New Roman"/>
          <w:szCs w:val="22"/>
        </w:rPr>
        <w:t>. čle</w:t>
      </w:r>
      <w:r w:rsidR="004431FF">
        <w:rPr>
          <w:rFonts w:ascii="Times New Roman" w:hAnsi="Times New Roman"/>
          <w:szCs w:val="22"/>
        </w:rPr>
        <w:t>na Zakona o varnosti in zdravju</w:t>
      </w:r>
      <w:r w:rsidRPr="00A635FB">
        <w:rPr>
          <w:rFonts w:ascii="Times New Roman" w:hAnsi="Times New Roman"/>
          <w:szCs w:val="22"/>
        </w:rPr>
        <w:t xml:space="preserve"> </w:t>
      </w:r>
      <w:r w:rsidRPr="003D54DE">
        <w:rPr>
          <w:rFonts w:ascii="Times New Roman" w:hAnsi="Times New Roman"/>
          <w:szCs w:val="22"/>
        </w:rPr>
        <w:t xml:space="preserve">pri delu </w:t>
      </w:r>
      <w:r w:rsidR="004431FF" w:rsidRPr="004431FF">
        <w:rPr>
          <w:rFonts w:ascii="Times New Roman" w:hAnsi="Times New Roman"/>
          <w:szCs w:val="22"/>
        </w:rPr>
        <w:t>(Uradni list RS, št. 43/11)</w:t>
      </w:r>
      <w:r w:rsidR="004431FF">
        <w:rPr>
          <w:rFonts w:ascii="Times New Roman" w:hAnsi="Times New Roman"/>
          <w:szCs w:val="22"/>
        </w:rPr>
        <w:t xml:space="preserve"> </w:t>
      </w:r>
      <w:r w:rsidRPr="003D54DE">
        <w:rPr>
          <w:rFonts w:ascii="Times New Roman" w:hAnsi="Times New Roman"/>
          <w:szCs w:val="22"/>
        </w:rPr>
        <w:t xml:space="preserve">določili </w:t>
      </w:r>
      <w:r w:rsidRPr="003D54DE">
        <w:rPr>
          <w:rFonts w:ascii="Times New Roman" w:hAnsi="Times New Roman"/>
          <w:szCs w:val="22"/>
        </w:rPr>
        <w:lastRenderedPageBreak/>
        <w:t>skupne ukrepe za zagotavljanje varnosti in zdravja pri delu in osebo, ki bo odgo</w:t>
      </w:r>
      <w:r w:rsidR="00AA63CA">
        <w:rPr>
          <w:rFonts w:ascii="Times New Roman" w:hAnsi="Times New Roman"/>
          <w:szCs w:val="22"/>
        </w:rPr>
        <w:t xml:space="preserve">vorna za izvajanje teh ukrepov. </w:t>
      </w:r>
      <w:r w:rsidRPr="003D54DE">
        <w:rPr>
          <w:rFonts w:ascii="Times New Roman" w:hAnsi="Times New Roman"/>
          <w:szCs w:val="22"/>
        </w:rPr>
        <w:t xml:space="preserve">Odgovornost izvajalca velja tako za samo opravljanje del čiščenja, kakor tudi za gibanje njegovih zaposlenih po </w:t>
      </w:r>
      <w:r>
        <w:rPr>
          <w:rFonts w:ascii="Times New Roman" w:hAnsi="Times New Roman"/>
          <w:szCs w:val="22"/>
        </w:rPr>
        <w:t>transportnih poteh znotraj Doma</w:t>
      </w:r>
      <w:r w:rsidRPr="003D54DE">
        <w:rPr>
          <w:rFonts w:ascii="Times New Roman" w:hAnsi="Times New Roman"/>
          <w:szCs w:val="22"/>
        </w:rPr>
        <w:t>, za prenos čistil in čistilnih sredstev, hranjenje čistilnih sredstev ter za vse druge aktivnosti zaposlenih izvajalca znotraj prostorov in v okolici</w:t>
      </w:r>
      <w:r>
        <w:rPr>
          <w:rFonts w:ascii="Times New Roman" w:hAnsi="Times New Roman"/>
          <w:szCs w:val="22"/>
        </w:rPr>
        <w:t xml:space="preserve"> Doma Danice Vogrinec Maribor. </w:t>
      </w:r>
      <w:r w:rsidRPr="003D54DE">
        <w:rPr>
          <w:rFonts w:ascii="Times New Roman" w:hAnsi="Times New Roman"/>
          <w:szCs w:val="22"/>
        </w:rPr>
        <w:t>Izvajalec se zavezuje, da bo takoj po podpisu te pogodbe naročniku izročil zavarovalno polico za odgovornost iz dejavnosti čiščenja, ki jo opravlja pri naročniku in da bo prevzel reševanje morebitnih odškodninskih zahtevkov iz tega naslova. Ob vsaki spremembi in podaljšanju odgovornosti iz dejavnosti čiščenja bo izvajalec takoj posredoval naročniku novo oz. spremenjeno zavarovalno polico za odgovornost.</w:t>
      </w:r>
    </w:p>
    <w:p w:rsidR="00AA63CA" w:rsidRPr="003D54DE" w:rsidRDefault="00AA63CA"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se zavezuje, da bo pri delu uporabljal svoja osnovna sredstva, drobni inventar, material in čistilna sredstva v obsegu in na način, ki zagotavlja doseganje dogovorjene kakovosti čiščenja v skladu s tehničnimi zahtevami naročnika.</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mora zagotavljati, da z njihovo uporabo ne bo ogroženo zdravje in da ne bodo povzročali poškodb delovnih prostorov in opreme naročnika.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VII. OBVEZNOSTI NAROČNIKA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 xml:space="preserve">Naročnik se zavezuje, da bo izvajalcu brezplačno zagotavljal vodo in električno energijo za čistilne stroje. Prav tako se naročnik zavezuje izvajalcu zagotoviti brezplačno prostore za skladiščenje čistil in </w:t>
      </w:r>
      <w:r>
        <w:rPr>
          <w:rFonts w:ascii="Times New Roman" w:hAnsi="Times New Roman"/>
          <w:szCs w:val="22"/>
        </w:rPr>
        <w:t>delovnih sredstev ter prostore,</w:t>
      </w:r>
      <w:r w:rsidRPr="003D54DE">
        <w:rPr>
          <w:rFonts w:ascii="Times New Roman" w:hAnsi="Times New Roman"/>
          <w:szCs w:val="22"/>
        </w:rPr>
        <w:t xml:space="preserve"> kjer si bo izvajalec na svoje stroške uredil garderobo za svoje zaposlene.</w:t>
      </w:r>
    </w:p>
    <w:p w:rsidR="003D43CF" w:rsidRDefault="003D43CF" w:rsidP="003D43CF">
      <w:pPr>
        <w:spacing w:line="240" w:lineRule="auto"/>
        <w:rPr>
          <w:rFonts w:ascii="Times New Roman" w:hAnsi="Times New Roman"/>
          <w:szCs w:val="22"/>
        </w:rPr>
      </w:pPr>
    </w:p>
    <w:p w:rsidR="003D43CF" w:rsidRPr="0074425C" w:rsidRDefault="003D43CF" w:rsidP="003D43CF">
      <w:pPr>
        <w:spacing w:line="240" w:lineRule="auto"/>
        <w:rPr>
          <w:rFonts w:ascii="Times New Roman" w:hAnsi="Times New Roman"/>
          <w:bCs/>
          <w:color w:val="FF0000"/>
          <w:szCs w:val="22"/>
        </w:rPr>
      </w:pPr>
      <w:r w:rsidRPr="00FB3E1F">
        <w:rPr>
          <w:rFonts w:ascii="Times New Roman" w:hAnsi="Times New Roman"/>
          <w:b/>
          <w:bCs/>
          <w:color w:val="FF0000"/>
          <w:szCs w:val="22"/>
          <w:u w:val="single"/>
        </w:rPr>
        <w:t xml:space="preserve">VIII. PODIZVAJALCI </w:t>
      </w:r>
      <w:r w:rsidRPr="00FB3E1F">
        <w:rPr>
          <w:rFonts w:ascii="Times New Roman" w:hAnsi="Times New Roman"/>
          <w:b/>
          <w:bCs/>
          <w:i/>
          <w:color w:val="FF0000"/>
          <w:szCs w:val="22"/>
          <w:u w:val="single"/>
        </w:rPr>
        <w:t>(v kolikor izvajalec</w:t>
      </w:r>
      <w:r>
        <w:rPr>
          <w:rFonts w:ascii="Times New Roman" w:hAnsi="Times New Roman"/>
          <w:b/>
          <w:bCs/>
          <w:i/>
          <w:color w:val="FF0000"/>
          <w:szCs w:val="22"/>
          <w:u w:val="single"/>
        </w:rPr>
        <w:t xml:space="preserve"> ne nastopa s podizvajalci se 12</w:t>
      </w:r>
      <w:r w:rsidRPr="00FB3E1F">
        <w:rPr>
          <w:rFonts w:ascii="Times New Roman" w:hAnsi="Times New Roman"/>
          <w:b/>
          <w:bCs/>
          <w:i/>
          <w:color w:val="FF0000"/>
          <w:szCs w:val="22"/>
          <w:u w:val="single"/>
        </w:rPr>
        <w:t>. člen izbriše iz pogodbe)</w:t>
      </w:r>
      <w:r w:rsidRPr="00FB3E1F">
        <w:rPr>
          <w:rFonts w:ascii="Times New Roman" w:hAnsi="Times New Roman"/>
          <w:b/>
          <w:bCs/>
          <w:color w:val="FF0000"/>
          <w:szCs w:val="22"/>
          <w:u w:val="single"/>
        </w:rPr>
        <w:t>:</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FB3E1F">
        <w:rPr>
          <w:rFonts w:ascii="Times New Roman" w:hAnsi="Times New Roman"/>
          <w:bCs/>
          <w:szCs w:val="22"/>
        </w:rPr>
        <w:t>em</w:t>
      </w:r>
      <w:proofErr w:type="spellEnd"/>
      <w:r w:rsidRPr="00FB3E1F">
        <w:rPr>
          <w:rFonts w:ascii="Times New Roman" w:hAnsi="Times New Roman"/>
          <w:bCs/>
          <w:szCs w:val="22"/>
        </w:rPr>
        <w:t xml:space="preserve"> in soglasje podizvajalca/</w:t>
      </w:r>
      <w:proofErr w:type="spellStart"/>
      <w:r w:rsidRPr="00FB3E1F">
        <w:rPr>
          <w:rFonts w:ascii="Times New Roman" w:hAnsi="Times New Roman"/>
          <w:bCs/>
          <w:szCs w:val="22"/>
        </w:rPr>
        <w:t>ev</w:t>
      </w:r>
      <w:proofErr w:type="spellEnd"/>
      <w:r w:rsidRPr="00FB3E1F">
        <w:rPr>
          <w:rFonts w:ascii="Times New Roman" w:hAnsi="Times New Roman"/>
          <w:bCs/>
          <w:szCs w:val="22"/>
        </w:rPr>
        <w:t xml:space="preserve">, na podlagi katerega/ih naročnik namesto glavnega izvajalca poravna podizvajalčevo terjatev do glavnega izvajalca.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V primeru, da je podizvajalec zahteval neposredno plačilo, sta zahteva in soglasje podizvajalca za neposredno plačilo sestavni del te pogodbe.</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V primeru nastopa s podizvajalci je obvezna sestavina te pogodbe:</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1. vsaka vrsta del, ki jih bo izvedel podizvajalec, </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2. podatki o podizvajalcu (naziv, polni naslov, matična številka, davčna številka in transakcijski račun ter kontaktni podatki).</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Podizvajalec …………………………………………….matična številka...........…………..……davčna številka……......………..TRR……………………..….……………... pri banki ………........................., kontaktni podatki: kontaktna oseba……………….., telefonska št…………….., </w:t>
      </w:r>
      <w:proofErr w:type="spellStart"/>
      <w:r w:rsidRPr="00FB3E1F">
        <w:rPr>
          <w:rFonts w:ascii="Times New Roman" w:hAnsi="Times New Roman"/>
          <w:bCs/>
          <w:szCs w:val="22"/>
        </w:rPr>
        <w:t>telefax</w:t>
      </w:r>
      <w:proofErr w:type="spellEnd"/>
      <w:r w:rsidRPr="00FB3E1F">
        <w:rPr>
          <w:rFonts w:ascii="Times New Roman" w:hAnsi="Times New Roman"/>
          <w:bCs/>
          <w:szCs w:val="22"/>
        </w:rPr>
        <w:t>……………….., e-naslov……………………….</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3. predmet, količina, vrednost, kraj in rok izvedbe teh del: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Podizvajalec …………………………….… bo opravil naslednje storitve v zvezi s sklenjeno pogodbo: ……………, v količina/delež (%)..................., vrednost v EUR z DDV.........</w:t>
      </w:r>
      <w:r>
        <w:rPr>
          <w:rFonts w:ascii="Times New Roman" w:hAnsi="Times New Roman"/>
          <w:bCs/>
          <w:szCs w:val="22"/>
        </w:rPr>
        <w:t>......, kraj in rok izvedbe del</w:t>
      </w:r>
      <w:r w:rsidRPr="00FB3E1F">
        <w:rPr>
          <w:rFonts w:ascii="Times New Roman" w:hAnsi="Times New Roman"/>
          <w:bCs/>
          <w:szCs w:val="22"/>
        </w:rPr>
        <w:t>................................ .</w:t>
      </w:r>
    </w:p>
    <w:p w:rsidR="00515A13" w:rsidRDefault="00515A13"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V primeru nastopa s podizvajalci mora glavni izvajalec svojemu računu oziroma situaciji obvezno priložiti račune oziroma situacije svojih podizvajalcev, ki jih je predhodno potrdil.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Če se po sklenitvi pogodbe o izvedbi javnega naročila zamenja podizvajalec ali če glavni izvajalec sklene pogodbo z novim podizvajalcem ali če pride do morebitnih sprememb informacij</w:t>
      </w:r>
      <w:r w:rsidR="00877433">
        <w:rPr>
          <w:rFonts w:ascii="Times New Roman" w:hAnsi="Times New Roman"/>
          <w:bCs/>
          <w:szCs w:val="22"/>
        </w:rPr>
        <w:t xml:space="preserve"> iz 2. odstavka 94. člena ZJN-3</w:t>
      </w:r>
      <w:r w:rsidRPr="00FB3E1F">
        <w:rPr>
          <w:rFonts w:ascii="Times New Roman" w:hAnsi="Times New Roman"/>
          <w:bCs/>
          <w:szCs w:val="22"/>
        </w:rPr>
        <w:t xml:space="preserve">, mora glavni izvajalec, ki je sklenil pogodbo z naročnikom, le-temu v 5 dneh po spremembi predložiti: </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1. obvestilo oz. vse dokumente skladno z določbo 3. odstavka</w:t>
      </w:r>
      <w:r w:rsidR="00877433">
        <w:rPr>
          <w:rFonts w:ascii="Times New Roman" w:hAnsi="Times New Roman"/>
          <w:bCs/>
          <w:szCs w:val="22"/>
        </w:rPr>
        <w:t xml:space="preserve"> 94. člena ZJN-3</w:t>
      </w:r>
      <w:r w:rsidRPr="00FB3E1F">
        <w:rPr>
          <w:rFonts w:ascii="Times New Roman" w:hAnsi="Times New Roman"/>
          <w:bCs/>
          <w:szCs w:val="22"/>
        </w:rPr>
        <w:t>,</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2. pooblastilo za plačilo opravljenih in prevzetih del oziroma dobav neposredno novemu podizvajalcu (v primeru, da novi podizvajalec zahteva neposredno plačilo), </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3. zahtevo in soglasje novega podizvajalca k neposrednemu plačilu (v primeru, da novi podizvajalec zahteva neposredno plačilo).</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ab/>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V skladu</w:t>
      </w:r>
      <w:r w:rsidR="001509B6">
        <w:rPr>
          <w:rFonts w:ascii="Times New Roman" w:hAnsi="Times New Roman"/>
          <w:bCs/>
          <w:szCs w:val="22"/>
        </w:rPr>
        <w:t xml:space="preserve"> s 4. odstavkom 95. člena ZJN-3</w:t>
      </w:r>
      <w:r w:rsidRPr="00FB3E1F">
        <w:rPr>
          <w:rFonts w:ascii="Times New Roman" w:hAnsi="Times New Roman"/>
          <w:bCs/>
          <w:szCs w:val="22"/>
        </w:rPr>
        <w:t xml:space="preserve"> bo naročnik zavrnil vsakega podizvajalca, če zanj obstajajo razlogi za izključitev iz 1., 2. </w:t>
      </w:r>
      <w:r w:rsidR="001509B6">
        <w:rPr>
          <w:rFonts w:ascii="Times New Roman" w:hAnsi="Times New Roman"/>
          <w:bCs/>
          <w:szCs w:val="22"/>
        </w:rPr>
        <w:t>ali 4. odstavka 75. člena ZJN-3</w:t>
      </w:r>
      <w:r w:rsidRPr="00FB3E1F">
        <w:rPr>
          <w:rFonts w:ascii="Times New Roman" w:hAnsi="Times New Roman"/>
          <w:bCs/>
          <w:szCs w:val="22"/>
        </w:rPr>
        <w:t>, razen v primeru iz 3. odstavka 7</w:t>
      </w:r>
      <w:r w:rsidR="001509B6">
        <w:rPr>
          <w:rFonts w:ascii="Times New Roman" w:hAnsi="Times New Roman"/>
          <w:bCs/>
          <w:szCs w:val="22"/>
        </w:rPr>
        <w:t>5. člena ZJN-3</w:t>
      </w:r>
      <w:r w:rsidRPr="00FB3E1F">
        <w:rPr>
          <w:rFonts w:ascii="Times New Roman" w:hAnsi="Times New Roman"/>
          <w:bCs/>
          <w:szCs w:val="22"/>
        </w:rPr>
        <w:t>, lahko pa zavrne vsakega podizvajalca tudi, če zanj obstajajo razlogi za izključitev</w:t>
      </w:r>
      <w:r w:rsidR="001509B6">
        <w:rPr>
          <w:rFonts w:ascii="Times New Roman" w:hAnsi="Times New Roman"/>
          <w:bCs/>
          <w:szCs w:val="22"/>
        </w:rPr>
        <w:t xml:space="preserve"> iz 6. odstavka 75. člena ZJN-3</w:t>
      </w:r>
      <w:r w:rsidRPr="00FB3E1F">
        <w:rPr>
          <w:rFonts w:ascii="Times New Roman" w:hAnsi="Times New Roman"/>
          <w:bCs/>
          <w:szCs w:val="22"/>
        </w:rPr>
        <w:t>. Naročnik lahko zavrne predlog za zamenjavo podizvajalca oziroma vključitev novega podizvajalca tudi, če bi to lahko vplivalo na nemoteno izvajanje ali dokončanje del. Novi podizvajalec mora v takem primeru izpolnjevati vse zahtevane pogoje, ki se nanašajo na podizvajalce v tej razpi</w:t>
      </w:r>
      <w:r w:rsidR="009D1562">
        <w:rPr>
          <w:rFonts w:ascii="Times New Roman" w:hAnsi="Times New Roman"/>
          <w:bCs/>
          <w:szCs w:val="22"/>
        </w:rPr>
        <w:t>sni dokumentaciji oziroma ZJN-3</w:t>
      </w:r>
      <w:r w:rsidRPr="00FB3E1F">
        <w:rPr>
          <w:rFonts w:ascii="Times New Roman" w:hAnsi="Times New Roman"/>
          <w:bCs/>
          <w:szCs w:val="22"/>
        </w:rPr>
        <w:t xml:space="preserve">, oziroma pogoje, ki jih je izpolnjeval prvotni podizvajalec.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Naročnik bo o morebitni zavrnitvi novega podizvajalca obvestil glavnega izvajalca najpozneje v desetih dneh od prejema predloga.</w:t>
      </w:r>
    </w:p>
    <w:p w:rsidR="003D43CF" w:rsidRPr="00FB3E1F" w:rsidRDefault="003D43CF" w:rsidP="003D43CF">
      <w:pPr>
        <w:spacing w:line="240" w:lineRule="auto"/>
        <w:rPr>
          <w:rFonts w:ascii="Times New Roman" w:hAnsi="Times New Roman"/>
          <w:bCs/>
          <w:szCs w:val="22"/>
        </w:rPr>
      </w:pPr>
    </w:p>
    <w:p w:rsidR="003D43CF" w:rsidRPr="000C6397" w:rsidRDefault="003D43CF" w:rsidP="003D43CF">
      <w:pPr>
        <w:spacing w:line="240" w:lineRule="auto"/>
        <w:rPr>
          <w:rFonts w:ascii="Times New Roman" w:hAnsi="Times New Roman"/>
          <w:bCs/>
          <w:szCs w:val="22"/>
        </w:rPr>
      </w:pPr>
      <w:r w:rsidRPr="00FB3E1F">
        <w:rPr>
          <w:rFonts w:ascii="Times New Roman" w:hAnsi="Times New Roman"/>
          <w:bCs/>
          <w:szCs w:val="22"/>
        </w:rPr>
        <w:t xml:space="preserve">Glavni izvajalec mora naročniku pred zamenjavo podizvajalca posredovati vso zahtevano dokumentacijo, ki se nanaša na izpolnjevanje pogojev za novega podizvajalca. V primeru da glavni izvajalec ne predloži zahtevane dokumentacije pred zamenjavo podizvajalca, podizvajalca ne more zamenjati, sicer bo naročnik odstopil od pogodbe in </w:t>
      </w:r>
      <w:r>
        <w:rPr>
          <w:rFonts w:ascii="Times New Roman" w:hAnsi="Times New Roman"/>
          <w:bCs/>
          <w:szCs w:val="22"/>
        </w:rPr>
        <w:t xml:space="preserve">unovčil </w:t>
      </w:r>
      <w:r w:rsidRPr="000C6397">
        <w:rPr>
          <w:rFonts w:ascii="Times New Roman" w:hAnsi="Times New Roman"/>
          <w:bCs/>
          <w:szCs w:val="22"/>
        </w:rPr>
        <w:t>finančno zavarovanje za dobro izvedbo pogodbenih obveznosti</w:t>
      </w:r>
      <w:r>
        <w:rPr>
          <w:rFonts w:ascii="Times New Roman" w:hAnsi="Times New Roman"/>
          <w:bCs/>
          <w:szCs w:val="22"/>
        </w:rPr>
        <w:t xml:space="preserve"> iz 14. člena te pogodbe.</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Zamenjavo podizvajalca pogodbeni stranki uredita z dodatkom k tej pogodbi. V razmerju do naročnika glavni izvajalec v celoti odgovarja za izvedbo del, ki so predmet te pogodbe.</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b/>
          <w:szCs w:val="22"/>
        </w:rPr>
      </w:pPr>
      <w:r w:rsidRPr="003D54DE">
        <w:rPr>
          <w:rFonts w:ascii="Times New Roman" w:hAnsi="Times New Roman"/>
          <w:b/>
          <w:szCs w:val="22"/>
        </w:rPr>
        <w:t>VIII. KONČNE DOLOČBE</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 xml:space="preserve"> 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Ta pogodba je sklenjena za določen čas in sicer za obdobje 3 let od ________ do ________. </w:t>
      </w:r>
    </w:p>
    <w:p w:rsidR="003D43CF" w:rsidRPr="003D54DE" w:rsidRDefault="003D43CF" w:rsidP="003D43CF">
      <w:pPr>
        <w:spacing w:line="240" w:lineRule="auto"/>
        <w:rPr>
          <w:rFonts w:ascii="Times New Roman" w:hAnsi="Times New Roman"/>
          <w:szCs w:val="22"/>
        </w:rPr>
      </w:pPr>
    </w:p>
    <w:p w:rsidR="003D43CF" w:rsidRPr="003D54DE" w:rsidRDefault="0074425C" w:rsidP="003D43CF">
      <w:pPr>
        <w:spacing w:line="240" w:lineRule="auto"/>
        <w:rPr>
          <w:rFonts w:ascii="Times New Roman" w:hAnsi="Times New Roman"/>
          <w:szCs w:val="22"/>
        </w:rPr>
      </w:pPr>
      <w:r>
        <w:rPr>
          <w:rFonts w:ascii="Times New Roman" w:hAnsi="Times New Roman"/>
          <w:szCs w:val="22"/>
        </w:rPr>
        <w:t>V primeru kršitve te</w:t>
      </w:r>
      <w:r w:rsidR="003D43CF" w:rsidRPr="003D54DE">
        <w:rPr>
          <w:rFonts w:ascii="Times New Roman" w:hAnsi="Times New Roman"/>
          <w:szCs w:val="22"/>
        </w:rPr>
        <w:t xml:space="preserve"> pogodbe s strani izvajalca lahko naročnik pogodbo odpove brez odpovednega roka po predhodnem pisnem opominu. Izvajalec je v tem primeru dolžan kriti stroške nadomestnega čiščenja (razliko med ceno po tej pogodbi in ceno nadomestnega čiščenja) za čas do oddaje javnega naročila novemu izvajalcu, vendar ne dlje kot 6 mesecev.</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Vsaka od strank lahko odpove to pogodbo s 6 mesečnim odpovednim rokom s priporočenim pismom po pošti. Odpovedni rok začne teči z dnem prejema poštne pošiljke.</w:t>
      </w:r>
    </w:p>
    <w:p w:rsidR="003D43CF" w:rsidRPr="003D54DE" w:rsidRDefault="003D43CF" w:rsidP="003D43CF">
      <w:pPr>
        <w:spacing w:line="240" w:lineRule="auto"/>
        <w:rPr>
          <w:rFonts w:ascii="Times New Roman" w:hAnsi="Times New Roman"/>
          <w:szCs w:val="22"/>
        </w:rPr>
      </w:pPr>
    </w:p>
    <w:p w:rsidR="00762AF5" w:rsidRDefault="003D43CF" w:rsidP="003D43CF">
      <w:pPr>
        <w:spacing w:line="240" w:lineRule="auto"/>
        <w:rPr>
          <w:rFonts w:ascii="Times New Roman" w:hAnsi="Times New Roman"/>
          <w:szCs w:val="22"/>
        </w:rPr>
      </w:pPr>
      <w:r w:rsidRPr="003D54DE">
        <w:rPr>
          <w:rFonts w:ascii="Times New Roman" w:hAnsi="Times New Roman"/>
          <w:szCs w:val="22"/>
        </w:rPr>
        <w:t>Če pogodbo odpove izvajalec, je dolžan zagotavljati nemoteno izvajanje predmeta javnega naročila v dogovorjeni količini in kvaliteti še najmanj do sklenitve pogodbe z novim izvajalcem oz. največ do izteka 6 mesečnega odpovednega roka. V primeru kršitve določb iz tega odstavka si naročnik pridružuje pravico unovčiti garancijo za dobro</w:t>
      </w:r>
      <w:r w:rsidR="0074425C">
        <w:rPr>
          <w:rFonts w:ascii="Times New Roman" w:hAnsi="Times New Roman"/>
          <w:szCs w:val="22"/>
        </w:rPr>
        <w:t xml:space="preserve"> izvedbo pogodbenih obveznosti.</w:t>
      </w:r>
    </w:p>
    <w:p w:rsidR="002052C8" w:rsidRDefault="002052C8" w:rsidP="003D43CF">
      <w:pPr>
        <w:spacing w:line="240" w:lineRule="auto"/>
        <w:rPr>
          <w:rFonts w:ascii="Times New Roman" w:hAnsi="Times New Roman"/>
          <w:szCs w:val="22"/>
        </w:rPr>
      </w:pPr>
    </w:p>
    <w:p w:rsidR="002052C8" w:rsidRDefault="002052C8" w:rsidP="003D43CF">
      <w:pPr>
        <w:spacing w:line="240" w:lineRule="auto"/>
        <w:rPr>
          <w:rFonts w:ascii="Times New Roman" w:hAnsi="Times New Roman"/>
          <w:szCs w:val="22"/>
        </w:rPr>
      </w:pPr>
    </w:p>
    <w:p w:rsidR="001E40C9" w:rsidRDefault="001E40C9" w:rsidP="003D43CF">
      <w:pPr>
        <w:spacing w:line="240" w:lineRule="auto"/>
        <w:rPr>
          <w:rFonts w:ascii="Times New Roman" w:hAnsi="Times New Roman"/>
          <w:szCs w:val="22"/>
        </w:rPr>
      </w:pPr>
    </w:p>
    <w:p w:rsidR="0074425C" w:rsidRPr="003D54DE" w:rsidRDefault="0074425C"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Izvajalec se zavezuje,</w:t>
      </w:r>
      <w:r>
        <w:rPr>
          <w:rFonts w:ascii="Times New Roman" w:hAnsi="Times New Roman"/>
          <w:szCs w:val="22"/>
        </w:rPr>
        <w:t xml:space="preserve"> da bo naročniku najkasneje v 8</w:t>
      </w:r>
      <w:r w:rsidRPr="003D54DE">
        <w:rPr>
          <w:rFonts w:ascii="Times New Roman" w:hAnsi="Times New Roman"/>
          <w:szCs w:val="22"/>
        </w:rPr>
        <w:t xml:space="preserve"> dneh po podpisu te pogodbe izročil finančno zavarovanje za dobro izvedbo pogodbenih obveznosti </w:t>
      </w:r>
      <w:r w:rsidRPr="00FB4642">
        <w:rPr>
          <w:rFonts w:ascii="Times New Roman" w:hAnsi="Times New Roman"/>
          <w:szCs w:val="22"/>
        </w:rPr>
        <w:t>(bančno garancijo ali kavcijsko zavarovanje zavarovalnice)</w:t>
      </w:r>
      <w:r>
        <w:rPr>
          <w:rFonts w:ascii="Times New Roman" w:hAnsi="Times New Roman"/>
          <w:szCs w:val="22"/>
        </w:rPr>
        <w:t xml:space="preserve"> v višini </w:t>
      </w:r>
      <w:r w:rsidRPr="00FB4642">
        <w:rPr>
          <w:rFonts w:ascii="Times New Roman" w:hAnsi="Times New Roman"/>
          <w:szCs w:val="22"/>
        </w:rPr>
        <w:t xml:space="preserve">5% od pogodbene vrednosti z DDV v primeru izbora </w:t>
      </w:r>
      <w:r w:rsidRPr="003D54DE">
        <w:rPr>
          <w:rFonts w:ascii="Times New Roman" w:hAnsi="Times New Roman"/>
          <w:szCs w:val="22"/>
        </w:rPr>
        <w:t>veljavno najmanj do poteka veljavnosti pogodbe.</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Če finančno zavarovanje iz prejšnjega odstavka ni predloženo v roku, bo naročnik unovčil finančno zavarovanje za resnost ponudbe in ta pogodba v tem primeru ne velja. Ta pogodba je namreč sklenjena pod odložnim pogojem predložitve finančnega zavarovanja iz prejšnjega odstavka tega člena.</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lahko predloži tudi finančno zavarovanje</w:t>
      </w:r>
      <w:r>
        <w:rPr>
          <w:rFonts w:ascii="Times New Roman" w:hAnsi="Times New Roman"/>
          <w:szCs w:val="22"/>
        </w:rPr>
        <w:t xml:space="preserve"> iz prvega odstavka tega člena </w:t>
      </w:r>
      <w:r w:rsidRPr="003D54DE">
        <w:rPr>
          <w:rFonts w:ascii="Times New Roman" w:hAnsi="Times New Roman"/>
          <w:szCs w:val="22"/>
        </w:rPr>
        <w:t xml:space="preserve">veljavno </w:t>
      </w:r>
      <w:r>
        <w:rPr>
          <w:rFonts w:ascii="Times New Roman" w:hAnsi="Times New Roman"/>
          <w:szCs w:val="22"/>
        </w:rPr>
        <w:t xml:space="preserve">za </w:t>
      </w:r>
      <w:r w:rsidRPr="003D54DE">
        <w:rPr>
          <w:rFonts w:ascii="Times New Roman" w:hAnsi="Times New Roman"/>
          <w:szCs w:val="22"/>
        </w:rPr>
        <w:t>krajše obdobje. V tem primeru je dolžan izvajalec brez posebnega poziva predložiti novo finančno zavarovanje najkasneje 15 dni pred potekom veljavnosti stare (predmet javnega naročila mora biti ves čas trajanja pogodbe zavarovan z finančnim zavarovanjem, lahko z eno za celo obdobje ali z večimi za krajše obdobje). V nasprotnem primeru bo naročnik staro finančno zavarovanje unovčil.</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Finančno zavarovanje iz prvega odstavka tega člena bo unovčeno v vseh primerih opredeljenih v samem finančnem zavarovanju.</w:t>
      </w:r>
    </w:p>
    <w:p w:rsidR="003D43CF" w:rsidRPr="003D54DE" w:rsidRDefault="003D43CF"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 xml:space="preserve"> člen</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Pr>
          <w:rFonts w:ascii="Times New Roman" w:hAnsi="Times New Roman"/>
          <w:szCs w:val="22"/>
        </w:rPr>
        <w:t>č</w:t>
      </w:r>
      <w:r w:rsidRPr="003D54DE">
        <w:rPr>
          <w:rFonts w:ascii="Times New Roman" w:hAnsi="Times New Roman"/>
          <w:szCs w:val="22"/>
        </w:rPr>
        <w:t>len</w:t>
      </w:r>
    </w:p>
    <w:p w:rsidR="003D43CF" w:rsidRPr="003D54DE" w:rsidRDefault="003D43CF" w:rsidP="003D43CF">
      <w:pPr>
        <w:spacing w:line="240" w:lineRule="auto"/>
        <w:jc w:val="left"/>
        <w:rPr>
          <w:rFonts w:ascii="Times New Roman" w:hAnsi="Times New Roman"/>
          <w:szCs w:val="22"/>
        </w:rPr>
      </w:pPr>
    </w:p>
    <w:p w:rsidR="003D43CF" w:rsidRDefault="003D43CF" w:rsidP="003D43CF">
      <w:pPr>
        <w:spacing w:line="240" w:lineRule="auto"/>
        <w:jc w:val="left"/>
        <w:rPr>
          <w:rFonts w:ascii="Times New Roman" w:hAnsi="Times New Roman"/>
          <w:szCs w:val="22"/>
        </w:rPr>
      </w:pPr>
      <w:r w:rsidRPr="003D54DE">
        <w:rPr>
          <w:rFonts w:ascii="Times New Roman" w:hAnsi="Times New Roman"/>
          <w:szCs w:val="22"/>
        </w:rPr>
        <w:t>Pogodbeni stranski se dogovorita, da pogodba preneha veljati, če izvajalec pogodbe o izvedbi javnega naročila ali njegov podizvajalec krši delovno, okoljsko ali socialno zakonodajo.</w:t>
      </w:r>
    </w:p>
    <w:p w:rsidR="003D43CF" w:rsidRPr="003D54DE" w:rsidRDefault="003D43CF" w:rsidP="003D43CF">
      <w:pPr>
        <w:spacing w:line="240" w:lineRule="auto"/>
        <w:jc w:val="left"/>
        <w:rPr>
          <w:rFonts w:ascii="Times New Roman" w:hAnsi="Times New Roman"/>
          <w:szCs w:val="22"/>
        </w:rPr>
      </w:pPr>
    </w:p>
    <w:p w:rsidR="003D43CF" w:rsidRDefault="003D43CF" w:rsidP="007D51BF">
      <w:pPr>
        <w:numPr>
          <w:ilvl w:val="0"/>
          <w:numId w:val="58"/>
        </w:numPr>
        <w:spacing w:line="240" w:lineRule="auto"/>
        <w:jc w:val="center"/>
        <w:rPr>
          <w:rFonts w:ascii="Times New Roman" w:hAnsi="Times New Roman"/>
          <w:szCs w:val="22"/>
        </w:rPr>
      </w:pPr>
      <w:r>
        <w:rPr>
          <w:rFonts w:ascii="Times New Roman" w:hAnsi="Times New Roman"/>
          <w:szCs w:val="22"/>
        </w:rPr>
        <w:t>č</w:t>
      </w:r>
      <w:r w:rsidRPr="003D54DE">
        <w:rPr>
          <w:rFonts w:ascii="Times New Roman" w:hAnsi="Times New Roman"/>
          <w:szCs w:val="22"/>
        </w:rPr>
        <w:t>len</w:t>
      </w:r>
    </w:p>
    <w:p w:rsidR="003D43CF" w:rsidRDefault="003D43CF" w:rsidP="003D43CF">
      <w:pPr>
        <w:spacing w:line="240" w:lineRule="auto"/>
        <w:ind w:left="644"/>
        <w:rPr>
          <w:rFonts w:ascii="Times New Roman" w:hAnsi="Times New Roman"/>
          <w:szCs w:val="22"/>
        </w:rPr>
      </w:pPr>
    </w:p>
    <w:p w:rsidR="00637337" w:rsidRPr="00637337" w:rsidRDefault="00637337" w:rsidP="00637337">
      <w:pPr>
        <w:spacing w:line="240" w:lineRule="auto"/>
        <w:rPr>
          <w:rFonts w:ascii="Times New Roman" w:hAnsi="Times New Roman"/>
          <w:szCs w:val="22"/>
        </w:rPr>
      </w:pPr>
      <w:r>
        <w:rPr>
          <w:rFonts w:ascii="Times New Roman" w:hAnsi="Times New Roman"/>
          <w:szCs w:val="22"/>
        </w:rPr>
        <w:t xml:space="preserve">Ta pogodba </w:t>
      </w:r>
      <w:r w:rsidRPr="00637337">
        <w:rPr>
          <w:rFonts w:ascii="Times New Roman" w:hAnsi="Times New Roman"/>
          <w:szCs w:val="22"/>
        </w:rPr>
        <w:t>je sklenjena pod razveznim pogojem, ki se uresniči v primeru izpolnitve ene od naslednjih okoliščin:</w:t>
      </w:r>
    </w:p>
    <w:p w:rsidR="00637337" w:rsidRDefault="00637337" w:rsidP="00637337">
      <w:pPr>
        <w:pStyle w:val="Odstavekseznama"/>
        <w:numPr>
          <w:ilvl w:val="0"/>
          <w:numId w:val="55"/>
        </w:numPr>
        <w:spacing w:line="240" w:lineRule="auto"/>
        <w:rPr>
          <w:rFonts w:ascii="Times New Roman" w:hAnsi="Times New Roman"/>
        </w:rPr>
      </w:pPr>
      <w:r w:rsidRPr="00637337">
        <w:rPr>
          <w:rFonts w:ascii="Times New Roman" w:hAnsi="Times New Roman"/>
        </w:rPr>
        <w:t xml:space="preserve">če bo naročnik seznanjen, da je sodišče s pravnomočno odločitvijo ugotovilo kršitev obveznosti delovne, </w:t>
      </w:r>
      <w:proofErr w:type="spellStart"/>
      <w:r w:rsidRPr="00637337">
        <w:rPr>
          <w:rFonts w:ascii="Times New Roman" w:hAnsi="Times New Roman"/>
        </w:rPr>
        <w:t>okoljske</w:t>
      </w:r>
      <w:proofErr w:type="spellEnd"/>
      <w:r w:rsidRPr="00637337">
        <w:rPr>
          <w:rFonts w:ascii="Times New Roman" w:hAnsi="Times New Roman"/>
        </w:rPr>
        <w:t xml:space="preserve"> ali socialne zakonodaje s strani izvajalca/dobavitelja ali podizvajalca ali </w:t>
      </w:r>
    </w:p>
    <w:p w:rsidR="00637337" w:rsidRDefault="00637337" w:rsidP="00637337">
      <w:pPr>
        <w:pStyle w:val="Odstavekseznama"/>
        <w:numPr>
          <w:ilvl w:val="0"/>
          <w:numId w:val="55"/>
        </w:numPr>
        <w:spacing w:line="240" w:lineRule="auto"/>
        <w:rPr>
          <w:rFonts w:ascii="Times New Roman" w:hAnsi="Times New Roman"/>
        </w:rPr>
      </w:pPr>
      <w:r w:rsidRPr="00637337">
        <w:rPr>
          <w:rFonts w:ascii="Times New Roman" w:hAnsi="Times New Roman"/>
        </w:rPr>
        <w:t xml:space="preserve">če bo naročnik seznanjen, da je pristojni državni </w:t>
      </w:r>
      <w:r>
        <w:rPr>
          <w:rFonts w:ascii="Times New Roman" w:hAnsi="Times New Roman"/>
        </w:rPr>
        <w:t xml:space="preserve">organ pri izvajalcu/dobavitelju </w:t>
      </w:r>
      <w:r w:rsidRPr="00637337">
        <w:rPr>
          <w:rFonts w:ascii="Times New Roman" w:hAnsi="Times New Roman"/>
        </w:rPr>
        <w:t>ali podizvajalcu v času izvajanja pogodbe ugotovil najmanj dve kršitvi v zvezi s:</w:t>
      </w:r>
    </w:p>
    <w:p w:rsidR="00637337" w:rsidRPr="00637337" w:rsidRDefault="00637337" w:rsidP="00637337">
      <w:pPr>
        <w:pStyle w:val="Odstavekseznama"/>
        <w:numPr>
          <w:ilvl w:val="0"/>
          <w:numId w:val="0"/>
        </w:numPr>
        <w:spacing w:line="240" w:lineRule="auto"/>
        <w:ind w:left="720"/>
        <w:rPr>
          <w:rFonts w:ascii="Times New Roman" w:hAnsi="Times New Roman"/>
        </w:rPr>
      </w:pPr>
      <w:r>
        <w:rPr>
          <w:rFonts w:ascii="Times New Roman" w:hAnsi="Times New Roman"/>
        </w:rPr>
        <w:t xml:space="preserve">- </w:t>
      </w:r>
      <w:r w:rsidRPr="00637337">
        <w:rPr>
          <w:rFonts w:ascii="Times New Roman" w:hAnsi="Times New Roman"/>
        </w:rPr>
        <w:t xml:space="preserve">plačilom za delo, </w:t>
      </w:r>
    </w:p>
    <w:p w:rsidR="00637337" w:rsidRPr="00637337" w:rsidRDefault="00637337" w:rsidP="00637337">
      <w:pPr>
        <w:spacing w:line="240" w:lineRule="auto"/>
        <w:rPr>
          <w:rFonts w:ascii="Times New Roman" w:hAnsi="Times New Roman"/>
          <w:szCs w:val="22"/>
        </w:rPr>
      </w:pPr>
      <w:r>
        <w:rPr>
          <w:rFonts w:ascii="Times New Roman" w:hAnsi="Times New Roman"/>
          <w:szCs w:val="22"/>
        </w:rPr>
        <w:t xml:space="preserve">             - </w:t>
      </w:r>
      <w:r w:rsidRPr="00637337">
        <w:rPr>
          <w:rFonts w:ascii="Times New Roman" w:hAnsi="Times New Roman"/>
          <w:szCs w:val="22"/>
        </w:rPr>
        <w:t xml:space="preserve">delovnim časom, </w:t>
      </w:r>
    </w:p>
    <w:p w:rsidR="00637337" w:rsidRPr="00637337" w:rsidRDefault="00637337" w:rsidP="00637337">
      <w:pPr>
        <w:spacing w:line="240" w:lineRule="auto"/>
        <w:rPr>
          <w:rFonts w:ascii="Times New Roman" w:hAnsi="Times New Roman"/>
          <w:szCs w:val="22"/>
        </w:rPr>
      </w:pPr>
      <w:r>
        <w:rPr>
          <w:rFonts w:ascii="Times New Roman" w:hAnsi="Times New Roman"/>
          <w:szCs w:val="22"/>
        </w:rPr>
        <w:t xml:space="preserve">             - </w:t>
      </w:r>
      <w:r w:rsidRPr="00637337">
        <w:rPr>
          <w:rFonts w:ascii="Times New Roman" w:hAnsi="Times New Roman"/>
          <w:szCs w:val="22"/>
        </w:rPr>
        <w:t xml:space="preserve">počitki, </w:t>
      </w:r>
    </w:p>
    <w:p w:rsidR="00637337" w:rsidRPr="00637337" w:rsidRDefault="00637337" w:rsidP="00637337">
      <w:pPr>
        <w:spacing w:line="240" w:lineRule="auto"/>
        <w:rPr>
          <w:rFonts w:ascii="Times New Roman" w:hAnsi="Times New Roman"/>
          <w:szCs w:val="22"/>
        </w:rPr>
      </w:pPr>
      <w:r>
        <w:rPr>
          <w:rFonts w:ascii="Times New Roman" w:hAnsi="Times New Roman"/>
          <w:szCs w:val="22"/>
        </w:rPr>
        <w:t xml:space="preserve">             - </w:t>
      </w:r>
      <w:r w:rsidRPr="00637337">
        <w:rPr>
          <w:rFonts w:ascii="Times New Roman" w:hAnsi="Times New Roman"/>
          <w:szCs w:val="22"/>
        </w:rPr>
        <w:t xml:space="preserve">opravljanjem dela na podlagi pogodb civilnega prava kljub obstoju elementov delovnega razmerja ali </w:t>
      </w:r>
    </w:p>
    <w:p w:rsidR="00637337" w:rsidRPr="00637337" w:rsidRDefault="00637337" w:rsidP="00637337">
      <w:pPr>
        <w:spacing w:line="240" w:lineRule="auto"/>
        <w:rPr>
          <w:rFonts w:ascii="Times New Roman" w:hAnsi="Times New Roman"/>
          <w:szCs w:val="22"/>
        </w:rPr>
      </w:pPr>
      <w:r>
        <w:rPr>
          <w:rFonts w:ascii="Times New Roman" w:hAnsi="Times New Roman"/>
          <w:szCs w:val="22"/>
        </w:rPr>
        <w:t xml:space="preserve">             - </w:t>
      </w:r>
      <w:r w:rsidRPr="00637337">
        <w:rPr>
          <w:rFonts w:ascii="Times New Roman" w:hAnsi="Times New Roman"/>
          <w:szCs w:val="22"/>
        </w:rPr>
        <w:t>v zvezi z zaposlovanjem na črno</w:t>
      </w:r>
    </w:p>
    <w:p w:rsidR="00637337" w:rsidRPr="00637337" w:rsidRDefault="00637337" w:rsidP="00637337">
      <w:pPr>
        <w:spacing w:line="240" w:lineRule="auto"/>
        <w:rPr>
          <w:rFonts w:ascii="Times New Roman" w:hAnsi="Times New Roman"/>
          <w:szCs w:val="22"/>
        </w:rPr>
      </w:pPr>
      <w:r w:rsidRPr="00637337">
        <w:rPr>
          <w:rFonts w:ascii="Times New Roman" w:hAnsi="Times New Roman"/>
          <w:szCs w:val="22"/>
        </w:rPr>
        <w:t>in za kateri mu je bila s pravnomočno odločitvijo ali več pravnomočnimi odločitvami izrečena globa za prekršek.</w:t>
      </w:r>
    </w:p>
    <w:p w:rsidR="00637337" w:rsidRPr="00637337" w:rsidRDefault="00637337" w:rsidP="00637337">
      <w:pPr>
        <w:spacing w:line="240" w:lineRule="auto"/>
        <w:rPr>
          <w:rFonts w:ascii="Times New Roman" w:hAnsi="Times New Roman"/>
          <w:szCs w:val="22"/>
        </w:rPr>
      </w:pPr>
    </w:p>
    <w:p w:rsidR="00637337" w:rsidRDefault="00637337" w:rsidP="00637337">
      <w:pPr>
        <w:spacing w:line="240" w:lineRule="auto"/>
        <w:rPr>
          <w:rFonts w:ascii="Times New Roman" w:hAnsi="Times New Roman"/>
          <w:szCs w:val="22"/>
        </w:rPr>
      </w:pPr>
      <w:r w:rsidRPr="00637337">
        <w:rPr>
          <w:rFonts w:ascii="Times New Roman" w:hAnsi="Times New Roman"/>
          <w:szCs w:val="22"/>
        </w:rPr>
        <w:lastRenderedPageBreak/>
        <w:t>V primeru seznanitve naročnika s kršitvijo bo naročnik o tem obvestil izvajal</w:t>
      </w:r>
      <w:r>
        <w:rPr>
          <w:rFonts w:ascii="Times New Roman" w:hAnsi="Times New Roman"/>
          <w:szCs w:val="22"/>
        </w:rPr>
        <w:t xml:space="preserve">ca/dobavitelja v desetih dneh. </w:t>
      </w:r>
      <w:r w:rsidRPr="00637337">
        <w:rPr>
          <w:rFonts w:ascii="Times New Roman" w:hAnsi="Times New Roman"/>
          <w:szCs w:val="22"/>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w:t>
      </w:r>
      <w:r w:rsidR="00C433B2">
        <w:rPr>
          <w:rFonts w:ascii="Times New Roman" w:hAnsi="Times New Roman"/>
          <w:szCs w:val="22"/>
        </w:rPr>
        <w:t>l</w:t>
      </w:r>
      <w:r w:rsidRPr="00637337">
        <w:rPr>
          <w:rFonts w:ascii="Times New Roman" w:hAnsi="Times New Roman"/>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637337">
        <w:rPr>
          <w:rFonts w:ascii="Times New Roman" w:hAnsi="Times New Roman"/>
          <w:szCs w:val="22"/>
        </w:rPr>
        <w:t>podizvajanje</w:t>
      </w:r>
      <w:proofErr w:type="spellEnd"/>
      <w:r w:rsidRPr="00637337">
        <w:rPr>
          <w:rFonts w:ascii="Times New Roman" w:hAnsi="Times New Roman"/>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637337" w:rsidRPr="00637337" w:rsidRDefault="00637337" w:rsidP="00637337">
      <w:pPr>
        <w:spacing w:line="240" w:lineRule="auto"/>
        <w:rPr>
          <w:rFonts w:ascii="Times New Roman" w:hAnsi="Times New Roman"/>
          <w:szCs w:val="22"/>
        </w:rPr>
      </w:pPr>
    </w:p>
    <w:p w:rsidR="00637337" w:rsidRPr="00637337" w:rsidRDefault="00637337" w:rsidP="00637337">
      <w:pPr>
        <w:spacing w:line="240" w:lineRule="auto"/>
        <w:rPr>
          <w:rFonts w:ascii="Times New Roman" w:hAnsi="Times New Roman"/>
          <w:szCs w:val="22"/>
        </w:rPr>
      </w:pPr>
      <w:r w:rsidRPr="00637337">
        <w:rPr>
          <w:rFonts w:ascii="Times New Roman" w:hAnsi="Times New Roman"/>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rsidR="00637337" w:rsidRPr="00637337" w:rsidRDefault="00637337" w:rsidP="00637337">
      <w:pPr>
        <w:spacing w:line="240" w:lineRule="auto"/>
        <w:rPr>
          <w:rFonts w:ascii="Times New Roman" w:hAnsi="Times New Roman"/>
          <w:szCs w:val="22"/>
        </w:rPr>
      </w:pPr>
    </w:p>
    <w:p w:rsidR="00637337" w:rsidRDefault="00637337" w:rsidP="00637337">
      <w:pPr>
        <w:spacing w:line="240" w:lineRule="auto"/>
        <w:rPr>
          <w:rFonts w:ascii="Times New Roman" w:hAnsi="Times New Roman"/>
          <w:szCs w:val="22"/>
        </w:rPr>
      </w:pPr>
      <w:r w:rsidRPr="00637337">
        <w:rPr>
          <w:rFonts w:ascii="Times New Roman" w:hAnsi="Times New Roman"/>
          <w:szCs w:val="22"/>
        </w:rPr>
        <w:t>Če naročnik v 60 dneh od seznanitve s kršitvijo ne začne novega postopka javnega naročila, se šteje, da je pogodba razvezana šestdeseti dan od seznanitve s kršitvijo.</w:t>
      </w:r>
    </w:p>
    <w:p w:rsidR="003D43CF" w:rsidRDefault="003D43CF" w:rsidP="003D43CF">
      <w:pPr>
        <w:spacing w:line="240" w:lineRule="auto"/>
        <w:rPr>
          <w:rFonts w:ascii="Times New Roman" w:hAnsi="Times New Roman"/>
          <w:szCs w:val="22"/>
        </w:rPr>
      </w:pPr>
    </w:p>
    <w:p w:rsidR="003D43CF" w:rsidRDefault="0074425C" w:rsidP="007D51BF">
      <w:pPr>
        <w:numPr>
          <w:ilvl w:val="0"/>
          <w:numId w:val="58"/>
        </w:numPr>
        <w:spacing w:line="240" w:lineRule="auto"/>
        <w:jc w:val="center"/>
        <w:rPr>
          <w:rFonts w:ascii="Times New Roman" w:hAnsi="Times New Roman"/>
          <w:szCs w:val="22"/>
        </w:rPr>
      </w:pPr>
      <w:r>
        <w:rPr>
          <w:rFonts w:ascii="Times New Roman" w:hAnsi="Times New Roman"/>
          <w:szCs w:val="22"/>
        </w:rPr>
        <w:t>č</w:t>
      </w:r>
      <w:r w:rsidR="003D43CF">
        <w:rPr>
          <w:rFonts w:ascii="Times New Roman" w:hAnsi="Times New Roman"/>
          <w:szCs w:val="22"/>
        </w:rPr>
        <w:t>len</w:t>
      </w:r>
    </w:p>
    <w:p w:rsidR="0074425C" w:rsidRDefault="0074425C" w:rsidP="0074425C">
      <w:pPr>
        <w:spacing w:line="240" w:lineRule="auto"/>
        <w:ind w:left="644"/>
        <w:rPr>
          <w:rFonts w:ascii="Times New Roman" w:hAnsi="Times New Roman"/>
          <w:szCs w:val="22"/>
        </w:rPr>
      </w:pPr>
    </w:p>
    <w:p w:rsidR="0074425C" w:rsidRDefault="0074425C" w:rsidP="0074425C">
      <w:pPr>
        <w:spacing w:line="240" w:lineRule="auto"/>
        <w:rPr>
          <w:rFonts w:ascii="Times New Roman" w:hAnsi="Times New Roman"/>
          <w:szCs w:val="22"/>
        </w:rPr>
      </w:pPr>
      <w:r w:rsidRPr="0074425C">
        <w:rPr>
          <w:rFonts w:ascii="Times New Roman" w:hAnsi="Times New Roman"/>
          <w:szCs w:val="22"/>
        </w:rPr>
        <w:t>Pogodba se lahko spremeni le pisno s sklenitvijo aneksa k tej pogo</w:t>
      </w:r>
      <w:r w:rsidR="00DB1645">
        <w:rPr>
          <w:rFonts w:ascii="Times New Roman" w:hAnsi="Times New Roman"/>
          <w:szCs w:val="22"/>
        </w:rPr>
        <w:t>dbi v skladu s 95. členom ZJN-3</w:t>
      </w:r>
      <w:r w:rsidRPr="0074425C">
        <w:rPr>
          <w:rFonts w:ascii="Times New Roman" w:hAnsi="Times New Roman"/>
          <w:szCs w:val="22"/>
        </w:rPr>
        <w:t>.</w:t>
      </w:r>
    </w:p>
    <w:p w:rsidR="0074425C" w:rsidRDefault="0074425C" w:rsidP="0074425C">
      <w:pPr>
        <w:spacing w:line="240" w:lineRule="auto"/>
        <w:rPr>
          <w:rFonts w:ascii="Times New Roman" w:hAnsi="Times New Roman"/>
          <w:szCs w:val="22"/>
        </w:rPr>
      </w:pPr>
    </w:p>
    <w:p w:rsidR="0074425C" w:rsidRPr="003D54DE" w:rsidRDefault="0074425C" w:rsidP="007D51BF">
      <w:pPr>
        <w:numPr>
          <w:ilvl w:val="0"/>
          <w:numId w:val="58"/>
        </w:numPr>
        <w:spacing w:line="240" w:lineRule="auto"/>
        <w:jc w:val="center"/>
        <w:rPr>
          <w:rFonts w:ascii="Times New Roman" w:hAnsi="Times New Roman"/>
          <w:szCs w:val="22"/>
        </w:rPr>
      </w:pPr>
      <w:r>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DB1645" w:rsidRDefault="003D43CF" w:rsidP="003D43CF">
      <w:pPr>
        <w:spacing w:line="240" w:lineRule="auto"/>
        <w:rPr>
          <w:rFonts w:ascii="Times New Roman" w:hAnsi="Times New Roman"/>
          <w:szCs w:val="22"/>
        </w:rPr>
      </w:pPr>
      <w:r w:rsidRPr="003D54DE">
        <w:rPr>
          <w:rFonts w:ascii="Times New Roman" w:hAnsi="Times New Roman"/>
          <w:szCs w:val="22"/>
        </w:rPr>
        <w:t xml:space="preserve">Pogodbeni stranki se dogovorita, da bosta vse morebitne spore iz </w:t>
      </w:r>
      <w:r w:rsidR="00DB1645">
        <w:rPr>
          <w:rFonts w:ascii="Times New Roman" w:hAnsi="Times New Roman"/>
          <w:szCs w:val="22"/>
        </w:rPr>
        <w:t>te pogodbe reševali sporazumno,</w:t>
      </w:r>
      <w:r w:rsidRPr="003D54DE">
        <w:rPr>
          <w:rFonts w:ascii="Times New Roman" w:hAnsi="Times New Roman"/>
          <w:szCs w:val="22"/>
        </w:rPr>
        <w:t xml:space="preserve"> če pa to ne bo mogoče, se pogodbeni stranki dogovorita, da je za vse morebitne spore iz te pogodbe pristojno sodišče v Mariboru.</w:t>
      </w:r>
    </w:p>
    <w:p w:rsidR="003D43CF" w:rsidRPr="003D54DE" w:rsidRDefault="003D43CF" w:rsidP="003D43CF">
      <w:pPr>
        <w:spacing w:line="240" w:lineRule="auto"/>
        <w:jc w:val="left"/>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ind w:left="4471"/>
        <w:jc w:val="left"/>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22796E">
        <w:rPr>
          <w:rFonts w:ascii="Times New Roman" w:hAnsi="Times New Roman"/>
          <w:szCs w:val="22"/>
        </w:rPr>
        <w:t>Pogodba je sklenjena, ko jo podpišeta obe pogodbeni stranki in velja za čas veljavnosti, kot je opredeljeno v pogodbi. Pogodba postane veljavna z dnem, ko izvajalec predloži naročniku ustrezno finančno zavarovanje</w:t>
      </w:r>
      <w:r>
        <w:rPr>
          <w:rFonts w:ascii="Times New Roman" w:hAnsi="Times New Roman"/>
          <w:szCs w:val="22"/>
        </w:rPr>
        <w:t xml:space="preserve">, </w:t>
      </w:r>
      <w:r w:rsidRPr="0022796E">
        <w:rPr>
          <w:rFonts w:ascii="Times New Roman" w:hAnsi="Times New Roman"/>
          <w:szCs w:val="22"/>
        </w:rPr>
        <w:t>za dobro izvedbo pogodbenih obveznosti. Pogodba je sestavljena in podpisana v dveh enakih izvodih, od katerih prejme vsaka pogodbena stranka po en izvod.</w:t>
      </w:r>
    </w:p>
    <w:p w:rsidR="003D43CF"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Številka.: </w:t>
      </w: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Datum:  </w:t>
      </w:r>
    </w:p>
    <w:p w:rsidR="003D43CF" w:rsidRPr="00512CFE" w:rsidRDefault="003D43CF" w:rsidP="003D43CF">
      <w:pPr>
        <w:spacing w:line="240" w:lineRule="auto"/>
        <w:rPr>
          <w:rFonts w:ascii="Times New Roman" w:hAnsi="Times New Roman"/>
          <w:szCs w:val="22"/>
        </w:rPr>
      </w:pPr>
    </w:p>
    <w:tbl>
      <w:tblPr>
        <w:tblW w:w="0" w:type="auto"/>
        <w:tblCellMar>
          <w:left w:w="70" w:type="dxa"/>
          <w:right w:w="70" w:type="dxa"/>
        </w:tblCellMar>
        <w:tblLook w:val="0000" w:firstRow="0" w:lastRow="0" w:firstColumn="0" w:lastColumn="0" w:noHBand="0" w:noVBand="0"/>
      </w:tblPr>
      <w:tblGrid>
        <w:gridCol w:w="4360"/>
        <w:gridCol w:w="660"/>
        <w:gridCol w:w="4192"/>
      </w:tblGrid>
      <w:tr w:rsidR="003D43CF" w:rsidRPr="00512CFE" w:rsidTr="0029599C">
        <w:tc>
          <w:tcPr>
            <w:tcW w:w="4360" w:type="dxa"/>
          </w:tcPr>
          <w:p w:rsidR="003D43CF" w:rsidRPr="00F86330" w:rsidRDefault="003D43CF" w:rsidP="0029599C">
            <w:pPr>
              <w:spacing w:line="240" w:lineRule="auto"/>
              <w:jc w:val="left"/>
              <w:rPr>
                <w:rFonts w:ascii="Times New Roman" w:hAnsi="Times New Roman"/>
                <w:b/>
                <w:szCs w:val="22"/>
              </w:rPr>
            </w:pPr>
            <w:r w:rsidRPr="00F86330">
              <w:rPr>
                <w:rFonts w:ascii="Times New Roman" w:hAnsi="Times New Roman"/>
                <w:b/>
                <w:szCs w:val="22"/>
              </w:rPr>
              <w:t>Izvajalec:</w:t>
            </w:r>
          </w:p>
          <w:p w:rsidR="003D43CF" w:rsidRPr="00512CFE" w:rsidRDefault="003D43CF" w:rsidP="0029599C">
            <w:pPr>
              <w:spacing w:line="240" w:lineRule="auto"/>
              <w:jc w:val="left"/>
              <w:rPr>
                <w:rFonts w:ascii="Times New Roman" w:hAnsi="Times New Roman"/>
                <w:szCs w:val="22"/>
              </w:rPr>
            </w:pPr>
          </w:p>
          <w:p w:rsidR="003D43CF" w:rsidRPr="00512CFE" w:rsidRDefault="003D43CF" w:rsidP="0029599C">
            <w:pPr>
              <w:spacing w:line="240" w:lineRule="auto"/>
              <w:jc w:val="left"/>
              <w:rPr>
                <w:rFonts w:ascii="Times New Roman" w:hAnsi="Times New Roman"/>
                <w:szCs w:val="22"/>
              </w:rPr>
            </w:pPr>
          </w:p>
        </w:tc>
        <w:tc>
          <w:tcPr>
            <w:tcW w:w="660" w:type="dxa"/>
          </w:tcPr>
          <w:p w:rsidR="003D43CF" w:rsidRPr="00512CFE" w:rsidRDefault="003D43CF" w:rsidP="0029599C">
            <w:pPr>
              <w:spacing w:line="240" w:lineRule="auto"/>
              <w:jc w:val="left"/>
              <w:rPr>
                <w:rFonts w:ascii="Times New Roman" w:hAnsi="Times New Roman"/>
                <w:szCs w:val="22"/>
              </w:rPr>
            </w:pPr>
          </w:p>
        </w:tc>
        <w:tc>
          <w:tcPr>
            <w:tcW w:w="4192" w:type="dxa"/>
          </w:tcPr>
          <w:p w:rsidR="003D43CF" w:rsidRPr="00F86330" w:rsidRDefault="003D43CF" w:rsidP="0029599C">
            <w:pPr>
              <w:spacing w:line="240" w:lineRule="auto"/>
              <w:jc w:val="left"/>
              <w:rPr>
                <w:rFonts w:ascii="Times New Roman" w:hAnsi="Times New Roman"/>
                <w:b/>
                <w:szCs w:val="22"/>
              </w:rPr>
            </w:pPr>
            <w:r w:rsidRPr="00F86330">
              <w:rPr>
                <w:rFonts w:ascii="Times New Roman" w:hAnsi="Times New Roman"/>
                <w:b/>
                <w:szCs w:val="22"/>
              </w:rPr>
              <w:t>Naročnik:</w:t>
            </w: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Dom DANICE VOGRINEC Maribor</w:t>
            </w: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Direktor:</w:t>
            </w: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Mag. Marko SLAVIČ</w:t>
            </w:r>
          </w:p>
        </w:tc>
      </w:tr>
      <w:tr w:rsidR="003D43CF" w:rsidRPr="00512CFE" w:rsidTr="0029599C">
        <w:tc>
          <w:tcPr>
            <w:tcW w:w="4360" w:type="dxa"/>
          </w:tcPr>
          <w:p w:rsidR="003D43CF" w:rsidRPr="00512CFE" w:rsidRDefault="003D43CF" w:rsidP="0029599C">
            <w:pPr>
              <w:spacing w:line="240" w:lineRule="auto"/>
              <w:jc w:val="left"/>
              <w:rPr>
                <w:rFonts w:ascii="Times New Roman" w:hAnsi="Times New Roman"/>
                <w:szCs w:val="22"/>
              </w:rPr>
            </w:pPr>
          </w:p>
        </w:tc>
        <w:tc>
          <w:tcPr>
            <w:tcW w:w="660" w:type="dxa"/>
          </w:tcPr>
          <w:p w:rsidR="003D43CF" w:rsidRPr="00512CFE" w:rsidRDefault="003D43CF" w:rsidP="0029599C">
            <w:pPr>
              <w:spacing w:line="240" w:lineRule="auto"/>
              <w:jc w:val="left"/>
              <w:rPr>
                <w:rFonts w:ascii="Times New Roman" w:hAnsi="Times New Roman"/>
                <w:szCs w:val="22"/>
              </w:rPr>
            </w:pPr>
          </w:p>
        </w:tc>
        <w:tc>
          <w:tcPr>
            <w:tcW w:w="4192" w:type="dxa"/>
          </w:tcPr>
          <w:p w:rsidR="003D43CF" w:rsidRPr="00512CFE" w:rsidRDefault="003D43CF" w:rsidP="0029599C">
            <w:pPr>
              <w:spacing w:line="240" w:lineRule="auto"/>
              <w:jc w:val="left"/>
              <w:rPr>
                <w:rFonts w:ascii="Times New Roman" w:hAnsi="Times New Roman"/>
                <w:szCs w:val="22"/>
              </w:rPr>
            </w:pPr>
          </w:p>
        </w:tc>
      </w:tr>
      <w:tr w:rsidR="003D43CF" w:rsidRPr="00512CFE" w:rsidTr="0029599C">
        <w:tc>
          <w:tcPr>
            <w:tcW w:w="4360" w:type="dxa"/>
            <w:tcBorders>
              <w:bottom w:val="single" w:sz="4" w:space="0" w:color="auto"/>
            </w:tcBorders>
          </w:tcPr>
          <w:p w:rsidR="003D43CF" w:rsidRPr="00512CFE" w:rsidRDefault="003D43CF" w:rsidP="0029599C">
            <w:pPr>
              <w:spacing w:line="240" w:lineRule="auto"/>
              <w:jc w:val="left"/>
              <w:rPr>
                <w:rFonts w:ascii="Times New Roman" w:hAnsi="Times New Roman"/>
                <w:szCs w:val="22"/>
              </w:rPr>
            </w:pPr>
          </w:p>
        </w:tc>
        <w:tc>
          <w:tcPr>
            <w:tcW w:w="660" w:type="dxa"/>
          </w:tcPr>
          <w:p w:rsidR="003D43CF" w:rsidRPr="00512CFE" w:rsidRDefault="003D43CF" w:rsidP="0029599C">
            <w:pPr>
              <w:spacing w:line="240" w:lineRule="auto"/>
              <w:jc w:val="left"/>
              <w:rPr>
                <w:rFonts w:ascii="Times New Roman" w:hAnsi="Times New Roman"/>
                <w:szCs w:val="22"/>
              </w:rPr>
            </w:pPr>
          </w:p>
        </w:tc>
        <w:tc>
          <w:tcPr>
            <w:tcW w:w="4192" w:type="dxa"/>
            <w:tcBorders>
              <w:bottom w:val="single" w:sz="4" w:space="0" w:color="auto"/>
            </w:tcBorders>
          </w:tcPr>
          <w:p w:rsidR="003D43CF" w:rsidRPr="00512CFE" w:rsidRDefault="003D43CF" w:rsidP="0029599C">
            <w:pPr>
              <w:spacing w:line="240" w:lineRule="auto"/>
              <w:jc w:val="left"/>
              <w:rPr>
                <w:rFonts w:ascii="Times New Roman" w:hAnsi="Times New Roman"/>
                <w:szCs w:val="22"/>
              </w:rPr>
            </w:pPr>
          </w:p>
        </w:tc>
      </w:tr>
    </w:tbl>
    <w:p w:rsidR="003D43CF" w:rsidRPr="00E05804" w:rsidRDefault="003D43CF" w:rsidP="003D43CF">
      <w:pPr>
        <w:spacing w:line="240" w:lineRule="auto"/>
        <w:rPr>
          <w:rFonts w:ascii="Times New Roman" w:hAnsi="Times New Roman"/>
          <w:b/>
          <w:bCs/>
          <w:sz w:val="2"/>
          <w:szCs w:val="2"/>
        </w:rPr>
      </w:pPr>
    </w:p>
    <w:p w:rsidR="008F137D" w:rsidRPr="005F4624" w:rsidRDefault="008F137D" w:rsidP="002C4C75">
      <w:pPr>
        <w:spacing w:line="240" w:lineRule="auto"/>
        <w:rPr>
          <w:rFonts w:ascii="Times New Roman" w:hAnsi="Times New Roman"/>
          <w:szCs w:val="22"/>
        </w:rPr>
      </w:pPr>
    </w:p>
    <w:sectPr w:rsidR="008F137D" w:rsidRPr="005F4624" w:rsidSect="00406A94">
      <w:headerReference w:type="default" r:id="rId35"/>
      <w:footerReference w:type="default" r:id="rId36"/>
      <w:headerReference w:type="first" r:id="rId37"/>
      <w:pgSz w:w="11906" w:h="16838" w:code="9"/>
      <w:pgMar w:top="1417" w:right="1417" w:bottom="1417" w:left="1417"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F5A" w:rsidRDefault="00E54F5A" w:rsidP="007351AC">
      <w:r>
        <w:separator/>
      </w:r>
    </w:p>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endnote>
  <w:endnote w:type="continuationSeparator" w:id="0">
    <w:p w:rsidR="00E54F5A" w:rsidRDefault="00E54F5A" w:rsidP="007351AC">
      <w:r>
        <w:continuationSeparator/>
      </w:r>
    </w:p>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1827"/>
      <w:docPartObj>
        <w:docPartGallery w:val="Page Numbers (Bottom of Page)"/>
        <w:docPartUnique/>
      </w:docPartObj>
    </w:sdtPr>
    <w:sdtEndPr/>
    <w:sdtContent>
      <w:p w:rsidR="00E54F5A" w:rsidRDefault="00C72AF3" w:rsidP="007351AC">
        <w:pPr>
          <w:pStyle w:val="Noga"/>
        </w:pPr>
        <w:r>
          <w:pict w14:anchorId="6FE6A018">
            <v:rect id="_x0000_i1025" style="width:0;height:1.5pt" o:hralign="center" o:hrstd="t" o:hr="t" fillcolor="#a0a0a0" stroked="f"/>
          </w:pict>
        </w:r>
      </w:p>
      <w:p w:rsidR="00E54F5A" w:rsidRDefault="00E54F5A" w:rsidP="00252B56">
        <w:pPr>
          <w:pStyle w:val="Noga"/>
          <w:jc w:val="center"/>
        </w:pPr>
        <w:r w:rsidRPr="00F84ACC">
          <w:fldChar w:fldCharType="begin"/>
        </w:r>
        <w:r w:rsidRPr="00F84ACC">
          <w:instrText xml:space="preserve"> PAGE   \* MERGEFORMAT </w:instrText>
        </w:r>
        <w:r w:rsidRPr="00F84ACC">
          <w:fldChar w:fldCharType="separate"/>
        </w:r>
        <w:r w:rsidR="00C72AF3">
          <w:rPr>
            <w:noProof/>
          </w:rPr>
          <w:t>4</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F5A" w:rsidRDefault="00E54F5A" w:rsidP="007351AC">
      <w:r>
        <w:separator/>
      </w:r>
    </w:p>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footnote>
  <w:footnote w:type="continuationSeparator" w:id="0">
    <w:p w:rsidR="00E54F5A" w:rsidRDefault="00E54F5A" w:rsidP="007351AC">
      <w:r>
        <w:continuationSeparator/>
      </w:r>
    </w:p>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p w:rsidR="00E54F5A" w:rsidRDefault="00E54F5A"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E54F5A" w:rsidTr="00086C49">
      <w:trPr>
        <w:jc w:val="center"/>
      </w:trPr>
      <w:tc>
        <w:tcPr>
          <w:tcW w:w="8305" w:type="dxa"/>
          <w:tcBorders>
            <w:top w:val="single" w:sz="8" w:space="0" w:color="4F81BD"/>
            <w:bottom w:val="single" w:sz="8" w:space="0" w:color="4F81BD"/>
          </w:tcBorders>
          <w:shd w:val="clear" w:color="auto" w:fill="auto"/>
        </w:tcPr>
        <w:p w:rsidR="00E54F5A" w:rsidRDefault="00E54F5A" w:rsidP="00086C49">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E54F5A" w:rsidRPr="000D63EC" w:rsidRDefault="00E54F5A" w:rsidP="00086C49">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w:t>
          </w:r>
          <w:r w:rsidRPr="000D63EC">
            <w:rPr>
              <w:rFonts w:ascii="Times New Roman" w:hAnsi="Times New Roman"/>
              <w:b/>
              <w:bCs/>
              <w:caps/>
              <w:color w:val="000000"/>
              <w:sz w:val="18"/>
              <w:szCs w:val="18"/>
            </w:rPr>
            <w:t>OKOLJU PRIJAZNE STORITVE ČIŠČENJA PROSTOROV DOMA DANICE VOGRINEC MARIBOR</w:t>
          </w:r>
        </w:p>
        <w:p w:rsidR="00E54F5A" w:rsidRPr="004D7110" w:rsidRDefault="00E54F5A" w:rsidP="00B56A3B">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za pogodbeno obdobje 2023-2026</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E54F5A" w:rsidRPr="004D7110" w:rsidRDefault="00E54F5A" w:rsidP="00086C49">
          <w:pPr>
            <w:pStyle w:val="Glava"/>
            <w:jc w:val="right"/>
            <w:rPr>
              <w:b/>
              <w:bCs/>
              <w:caps/>
              <w:color w:val="FFFFFF"/>
              <w:sz w:val="18"/>
              <w:szCs w:val="18"/>
            </w:rPr>
          </w:pPr>
        </w:p>
      </w:tc>
    </w:tr>
    <w:tr w:rsidR="00E54F5A" w:rsidTr="00086C49">
      <w:trPr>
        <w:trHeight w:hRule="exact" w:val="80"/>
        <w:jc w:val="center"/>
      </w:trPr>
      <w:tc>
        <w:tcPr>
          <w:tcW w:w="8305" w:type="dxa"/>
          <w:shd w:val="clear" w:color="auto" w:fill="D3DFEE"/>
        </w:tcPr>
        <w:p w:rsidR="00E54F5A" w:rsidRPr="004D7110" w:rsidRDefault="00E54F5A" w:rsidP="00086C49">
          <w:pPr>
            <w:pStyle w:val="Glava"/>
            <w:rPr>
              <w:b/>
              <w:bCs/>
              <w:caps/>
              <w:color w:val="FFFFFF"/>
              <w:sz w:val="18"/>
              <w:szCs w:val="18"/>
            </w:rPr>
          </w:pPr>
        </w:p>
      </w:tc>
      <w:tc>
        <w:tcPr>
          <w:tcW w:w="485" w:type="dxa"/>
          <w:tcBorders>
            <w:left w:val="nil"/>
            <w:right w:val="nil"/>
          </w:tcBorders>
          <w:shd w:val="clear" w:color="auto" w:fill="D3DFEE"/>
        </w:tcPr>
        <w:p w:rsidR="00E54F5A" w:rsidRPr="004D7110" w:rsidRDefault="00E54F5A" w:rsidP="00086C49">
          <w:pPr>
            <w:pStyle w:val="Glava"/>
            <w:rPr>
              <w:caps/>
              <w:color w:val="FFFFFF"/>
              <w:sz w:val="18"/>
              <w:szCs w:val="18"/>
            </w:rPr>
          </w:pPr>
        </w:p>
      </w:tc>
    </w:tr>
  </w:tbl>
  <w:p w:rsidR="00E54F5A" w:rsidRDefault="00E54F5A" w:rsidP="0074425C">
    <w:pPr>
      <w:tabs>
        <w:tab w:val="left" w:pos="528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E54F5A" w:rsidTr="007E69E9">
      <w:trPr>
        <w:jc w:val="center"/>
      </w:trPr>
      <w:tc>
        <w:tcPr>
          <w:tcW w:w="8305" w:type="dxa"/>
          <w:tcBorders>
            <w:top w:val="single" w:sz="8" w:space="0" w:color="4F81BD"/>
            <w:bottom w:val="single" w:sz="8" w:space="0" w:color="4F81BD"/>
          </w:tcBorders>
          <w:shd w:val="clear" w:color="auto" w:fill="auto"/>
        </w:tcPr>
        <w:p w:rsidR="00E54F5A" w:rsidRDefault="00E54F5A" w:rsidP="007E69E9">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E54F5A" w:rsidRPr="000D63EC" w:rsidRDefault="00E54F5A" w:rsidP="000D63EC">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w:t>
          </w:r>
          <w:r w:rsidRPr="000D63EC">
            <w:rPr>
              <w:rFonts w:ascii="Times New Roman" w:hAnsi="Times New Roman"/>
              <w:b/>
              <w:bCs/>
              <w:caps/>
              <w:color w:val="000000"/>
              <w:sz w:val="18"/>
              <w:szCs w:val="18"/>
            </w:rPr>
            <w:t>OKOLJU PRIJAZNE STORITVE ČIŠČENJA PROSTOROV DOMA DANICE VOGRINEC MARIBOR</w:t>
          </w:r>
        </w:p>
        <w:p w:rsidR="00E54F5A" w:rsidRPr="004D7110" w:rsidRDefault="00E54F5A" w:rsidP="000D63EC">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za pogodbeno obdobje 2023-2026</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E54F5A" w:rsidRPr="004D7110" w:rsidRDefault="00E54F5A" w:rsidP="00F8428F">
          <w:pPr>
            <w:pStyle w:val="Glava"/>
            <w:jc w:val="right"/>
            <w:rPr>
              <w:b/>
              <w:bCs/>
              <w:caps/>
              <w:color w:val="FFFFFF"/>
              <w:sz w:val="18"/>
              <w:szCs w:val="18"/>
            </w:rPr>
          </w:pPr>
        </w:p>
      </w:tc>
    </w:tr>
    <w:tr w:rsidR="00E54F5A" w:rsidTr="007E69E9">
      <w:trPr>
        <w:trHeight w:hRule="exact" w:val="80"/>
        <w:jc w:val="center"/>
      </w:trPr>
      <w:tc>
        <w:tcPr>
          <w:tcW w:w="8305" w:type="dxa"/>
          <w:shd w:val="clear" w:color="auto" w:fill="D3DFEE"/>
        </w:tcPr>
        <w:p w:rsidR="00E54F5A" w:rsidRPr="004D7110" w:rsidRDefault="00E54F5A" w:rsidP="00F8428F">
          <w:pPr>
            <w:pStyle w:val="Glava"/>
            <w:rPr>
              <w:b/>
              <w:bCs/>
              <w:caps/>
              <w:color w:val="FFFFFF"/>
              <w:sz w:val="18"/>
              <w:szCs w:val="18"/>
            </w:rPr>
          </w:pPr>
        </w:p>
      </w:tc>
      <w:tc>
        <w:tcPr>
          <w:tcW w:w="485" w:type="dxa"/>
          <w:tcBorders>
            <w:left w:val="nil"/>
            <w:right w:val="nil"/>
          </w:tcBorders>
          <w:shd w:val="clear" w:color="auto" w:fill="D3DFEE"/>
        </w:tcPr>
        <w:p w:rsidR="00E54F5A" w:rsidRPr="004D7110" w:rsidRDefault="00E54F5A" w:rsidP="00F8428F">
          <w:pPr>
            <w:pStyle w:val="Glava"/>
            <w:rPr>
              <w:caps/>
              <w:color w:val="FFFFFF"/>
              <w:sz w:val="18"/>
              <w:szCs w:val="18"/>
            </w:rPr>
          </w:pPr>
        </w:p>
      </w:tc>
    </w:tr>
  </w:tbl>
  <w:p w:rsidR="00E54F5A" w:rsidRDefault="00E54F5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A51E3"/>
    <w:multiLevelType w:val="hybridMultilevel"/>
    <w:tmpl w:val="8FB4852C"/>
    <w:lvl w:ilvl="0" w:tplc="57C6D674">
      <w:start w:val="1"/>
      <w:numFmt w:val="bullet"/>
      <w:lvlText w:val=""/>
      <w:lvlJc w:val="left"/>
      <w:pPr>
        <w:ind w:left="720" w:hanging="360"/>
      </w:pPr>
      <w:rPr>
        <w:rFonts w:ascii="Symbol" w:hAnsi="Symbol" w:cs="Symbol" w:hint="default"/>
        <w:sz w:val="18"/>
        <w:szCs w:val="18"/>
      </w:rPr>
    </w:lvl>
    <w:lvl w:ilvl="1" w:tplc="DEBA2900">
      <w:start w:val="1"/>
      <w:numFmt w:val="bullet"/>
      <w:lvlText w:val="o"/>
      <w:lvlJc w:val="left"/>
      <w:pPr>
        <w:ind w:left="1440" w:hanging="360"/>
      </w:pPr>
      <w:rPr>
        <w:rFonts w:ascii="Courier New" w:hAnsi="Courier New" w:cs="Courier New" w:hint="default"/>
      </w:rPr>
    </w:lvl>
    <w:lvl w:ilvl="2" w:tplc="55D4260A">
      <w:start w:val="1"/>
      <w:numFmt w:val="bullet"/>
      <w:lvlText w:val=""/>
      <w:lvlJc w:val="left"/>
      <w:pPr>
        <w:ind w:left="2160" w:hanging="360"/>
      </w:pPr>
      <w:rPr>
        <w:rFonts w:ascii="Wingdings" w:hAnsi="Wingdings" w:cs="Wingdings" w:hint="default"/>
      </w:rPr>
    </w:lvl>
    <w:lvl w:ilvl="3" w:tplc="A1E4262C">
      <w:start w:val="1"/>
      <w:numFmt w:val="bullet"/>
      <w:lvlText w:val=""/>
      <w:lvlJc w:val="left"/>
      <w:pPr>
        <w:ind w:left="2880" w:hanging="360"/>
      </w:pPr>
      <w:rPr>
        <w:rFonts w:ascii="Symbol" w:hAnsi="Symbol" w:cs="Symbol" w:hint="default"/>
      </w:rPr>
    </w:lvl>
    <w:lvl w:ilvl="4" w:tplc="F3FA659C">
      <w:start w:val="1"/>
      <w:numFmt w:val="bullet"/>
      <w:lvlText w:val="o"/>
      <w:lvlJc w:val="left"/>
      <w:pPr>
        <w:ind w:left="3600" w:hanging="360"/>
      </w:pPr>
      <w:rPr>
        <w:rFonts w:ascii="Courier New" w:hAnsi="Courier New" w:cs="Courier New" w:hint="default"/>
      </w:rPr>
    </w:lvl>
    <w:lvl w:ilvl="5" w:tplc="899827D6">
      <w:start w:val="1"/>
      <w:numFmt w:val="bullet"/>
      <w:lvlText w:val=""/>
      <w:lvlJc w:val="left"/>
      <w:pPr>
        <w:ind w:left="4320" w:hanging="360"/>
      </w:pPr>
      <w:rPr>
        <w:rFonts w:ascii="Wingdings" w:hAnsi="Wingdings" w:cs="Wingdings" w:hint="default"/>
      </w:rPr>
    </w:lvl>
    <w:lvl w:ilvl="6" w:tplc="B1A475F6">
      <w:start w:val="1"/>
      <w:numFmt w:val="bullet"/>
      <w:lvlText w:val=""/>
      <w:lvlJc w:val="left"/>
      <w:pPr>
        <w:ind w:left="5040" w:hanging="360"/>
      </w:pPr>
      <w:rPr>
        <w:rFonts w:ascii="Symbol" w:hAnsi="Symbol" w:cs="Symbol" w:hint="default"/>
      </w:rPr>
    </w:lvl>
    <w:lvl w:ilvl="7" w:tplc="C7CA40CE">
      <w:start w:val="1"/>
      <w:numFmt w:val="bullet"/>
      <w:lvlText w:val="o"/>
      <w:lvlJc w:val="left"/>
      <w:pPr>
        <w:ind w:left="5760" w:hanging="360"/>
      </w:pPr>
      <w:rPr>
        <w:rFonts w:ascii="Courier New" w:hAnsi="Courier New" w:cs="Courier New" w:hint="default"/>
      </w:rPr>
    </w:lvl>
    <w:lvl w:ilvl="8" w:tplc="6BCABF5E">
      <w:start w:val="1"/>
      <w:numFmt w:val="bullet"/>
      <w:lvlText w:val=""/>
      <w:lvlJc w:val="left"/>
      <w:pPr>
        <w:ind w:left="6480" w:hanging="360"/>
      </w:pPr>
      <w:rPr>
        <w:rFonts w:ascii="Wingdings" w:hAnsi="Wingdings" w:cs="Wingdings" w:hint="default"/>
      </w:rPr>
    </w:lvl>
  </w:abstractNum>
  <w:abstractNum w:abstractNumId="1" w15:restartNumberingAfterBreak="0">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2" w15:restartNumberingAfterBreak="0">
    <w:nsid w:val="09D13BC2"/>
    <w:multiLevelType w:val="hybridMultilevel"/>
    <w:tmpl w:val="85F233CC"/>
    <w:lvl w:ilvl="0" w:tplc="DD909EB6">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1745BC"/>
    <w:multiLevelType w:val="hybridMultilevel"/>
    <w:tmpl w:val="FE467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15B9E"/>
    <w:multiLevelType w:val="hybridMultilevel"/>
    <w:tmpl w:val="1BE21DE0"/>
    <w:lvl w:ilvl="0" w:tplc="92288E12">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50307D"/>
    <w:multiLevelType w:val="hybridMultilevel"/>
    <w:tmpl w:val="AEE2B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F9D2F0C"/>
    <w:multiLevelType w:val="hybridMultilevel"/>
    <w:tmpl w:val="4B3E1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15070B"/>
    <w:multiLevelType w:val="hybridMultilevel"/>
    <w:tmpl w:val="9D94C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C96A5B"/>
    <w:multiLevelType w:val="hybridMultilevel"/>
    <w:tmpl w:val="C8B2D2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D4342B"/>
    <w:multiLevelType w:val="hybridMultilevel"/>
    <w:tmpl w:val="E64231B6"/>
    <w:lvl w:ilvl="0" w:tplc="79A2A9F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6AC7E12"/>
    <w:multiLevelType w:val="hybridMultilevel"/>
    <w:tmpl w:val="74FA3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E61E29"/>
    <w:multiLevelType w:val="hybridMultilevel"/>
    <w:tmpl w:val="7B2E26D8"/>
    <w:lvl w:ilvl="0" w:tplc="7B26D2F2">
      <w:start w:val="1"/>
      <w:numFmt w:val="bullet"/>
      <w:lvlText w:val=""/>
      <w:lvlJc w:val="left"/>
      <w:pPr>
        <w:ind w:left="720" w:hanging="360"/>
      </w:pPr>
      <w:rPr>
        <w:rFonts w:ascii="Symbol" w:hAnsi="Symbol" w:cs="Symbol" w:hint="default"/>
        <w:sz w:val="18"/>
        <w:szCs w:val="18"/>
      </w:rPr>
    </w:lvl>
    <w:lvl w:ilvl="1" w:tplc="2648080C">
      <w:start w:val="1"/>
      <w:numFmt w:val="bullet"/>
      <w:lvlText w:val="o"/>
      <w:lvlJc w:val="left"/>
      <w:pPr>
        <w:ind w:left="1440" w:hanging="360"/>
      </w:pPr>
      <w:rPr>
        <w:rFonts w:ascii="Courier New" w:hAnsi="Courier New" w:cs="Courier New" w:hint="default"/>
      </w:rPr>
    </w:lvl>
    <w:lvl w:ilvl="2" w:tplc="1056321A">
      <w:start w:val="1"/>
      <w:numFmt w:val="bullet"/>
      <w:lvlText w:val=""/>
      <w:lvlJc w:val="left"/>
      <w:pPr>
        <w:ind w:left="2160" w:hanging="360"/>
      </w:pPr>
      <w:rPr>
        <w:rFonts w:ascii="Wingdings" w:hAnsi="Wingdings" w:cs="Wingdings" w:hint="default"/>
      </w:rPr>
    </w:lvl>
    <w:lvl w:ilvl="3" w:tplc="86D06226">
      <w:start w:val="1"/>
      <w:numFmt w:val="bullet"/>
      <w:lvlText w:val=""/>
      <w:lvlJc w:val="left"/>
      <w:pPr>
        <w:ind w:left="2880" w:hanging="360"/>
      </w:pPr>
      <w:rPr>
        <w:rFonts w:ascii="Symbol" w:hAnsi="Symbol" w:cs="Symbol" w:hint="default"/>
      </w:rPr>
    </w:lvl>
    <w:lvl w:ilvl="4" w:tplc="D1DEE4D4">
      <w:start w:val="1"/>
      <w:numFmt w:val="bullet"/>
      <w:lvlText w:val="o"/>
      <w:lvlJc w:val="left"/>
      <w:pPr>
        <w:ind w:left="3600" w:hanging="360"/>
      </w:pPr>
      <w:rPr>
        <w:rFonts w:ascii="Courier New" w:hAnsi="Courier New" w:cs="Courier New" w:hint="default"/>
      </w:rPr>
    </w:lvl>
    <w:lvl w:ilvl="5" w:tplc="2E04CBFA">
      <w:start w:val="1"/>
      <w:numFmt w:val="bullet"/>
      <w:lvlText w:val=""/>
      <w:lvlJc w:val="left"/>
      <w:pPr>
        <w:ind w:left="4320" w:hanging="360"/>
      </w:pPr>
      <w:rPr>
        <w:rFonts w:ascii="Wingdings" w:hAnsi="Wingdings" w:cs="Wingdings" w:hint="default"/>
      </w:rPr>
    </w:lvl>
    <w:lvl w:ilvl="6" w:tplc="C15EA812">
      <w:start w:val="1"/>
      <w:numFmt w:val="bullet"/>
      <w:lvlText w:val=""/>
      <w:lvlJc w:val="left"/>
      <w:pPr>
        <w:ind w:left="5040" w:hanging="360"/>
      </w:pPr>
      <w:rPr>
        <w:rFonts w:ascii="Symbol" w:hAnsi="Symbol" w:cs="Symbol" w:hint="default"/>
      </w:rPr>
    </w:lvl>
    <w:lvl w:ilvl="7" w:tplc="32EA8F4E">
      <w:start w:val="1"/>
      <w:numFmt w:val="bullet"/>
      <w:lvlText w:val="o"/>
      <w:lvlJc w:val="left"/>
      <w:pPr>
        <w:ind w:left="5760" w:hanging="360"/>
      </w:pPr>
      <w:rPr>
        <w:rFonts w:ascii="Courier New" w:hAnsi="Courier New" w:cs="Courier New" w:hint="default"/>
      </w:rPr>
    </w:lvl>
    <w:lvl w:ilvl="8" w:tplc="21924F14">
      <w:start w:val="1"/>
      <w:numFmt w:val="bullet"/>
      <w:lvlText w:val=""/>
      <w:lvlJc w:val="left"/>
      <w:pPr>
        <w:ind w:left="6480" w:hanging="360"/>
      </w:pPr>
      <w:rPr>
        <w:rFonts w:ascii="Wingdings" w:hAnsi="Wingdings" w:cs="Wingdings" w:hint="default"/>
      </w:rPr>
    </w:lvl>
  </w:abstractNum>
  <w:abstractNum w:abstractNumId="14" w15:restartNumberingAfterBreak="0">
    <w:nsid w:val="1C022DBD"/>
    <w:multiLevelType w:val="hybridMultilevel"/>
    <w:tmpl w:val="8112F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FCA3739"/>
    <w:multiLevelType w:val="hybridMultilevel"/>
    <w:tmpl w:val="7AFC7FA4"/>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25D3396F"/>
    <w:multiLevelType w:val="hybridMultilevel"/>
    <w:tmpl w:val="1ADCD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E425DE"/>
    <w:multiLevelType w:val="hybridMultilevel"/>
    <w:tmpl w:val="DE12D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2578E0"/>
    <w:multiLevelType w:val="multilevel"/>
    <w:tmpl w:val="9BCECB8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2B5052DB"/>
    <w:multiLevelType w:val="hybridMultilevel"/>
    <w:tmpl w:val="DAFA51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C26D75"/>
    <w:multiLevelType w:val="hybridMultilevel"/>
    <w:tmpl w:val="A39C48FC"/>
    <w:lvl w:ilvl="0" w:tplc="55BC7B1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CE079B"/>
    <w:multiLevelType w:val="hybridMultilevel"/>
    <w:tmpl w:val="B1881A8C"/>
    <w:lvl w:ilvl="0" w:tplc="0424000F">
      <w:start w:val="1"/>
      <w:numFmt w:val="decimal"/>
      <w:lvlText w:val="%1."/>
      <w:lvlJc w:val="left"/>
      <w:pPr>
        <w:ind w:left="360" w:hanging="360"/>
      </w:pPr>
      <w:rPr>
        <w:rFonts w:hint="default"/>
      </w:rPr>
    </w:lvl>
    <w:lvl w:ilvl="1" w:tplc="CE18F5F8">
      <w:start w:val="1"/>
      <w:numFmt w:val="upperRoman"/>
      <w:lvlText w:val="%2."/>
      <w:lvlJc w:val="left"/>
      <w:pPr>
        <w:ind w:left="1440" w:hanging="72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CEB67B6"/>
    <w:multiLevelType w:val="hybridMultilevel"/>
    <w:tmpl w:val="8DF80758"/>
    <w:lvl w:ilvl="0" w:tplc="04240013">
      <w:start w:val="1"/>
      <w:numFmt w:val="upperRoman"/>
      <w:lvlText w:val="%1."/>
      <w:lvlJc w:val="righ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9862A4"/>
    <w:multiLevelType w:val="hybridMultilevel"/>
    <w:tmpl w:val="FA8464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7954BC"/>
    <w:multiLevelType w:val="multilevel"/>
    <w:tmpl w:val="D6C25766"/>
    <w:lvl w:ilvl="0">
      <w:start w:val="1"/>
      <w:numFmt w:val="decimal"/>
      <w:pStyle w:val="Naslov2"/>
      <w:lvlText w:val="%1."/>
      <w:lvlJc w:val="left"/>
      <w:pPr>
        <w:ind w:left="360" w:hanging="360"/>
      </w:pPr>
      <w:rPr>
        <w:rFonts w:hint="default"/>
      </w:rPr>
    </w:lvl>
    <w:lvl w:ilvl="1">
      <w:start w:val="1"/>
      <w:numFmt w:val="decimal"/>
      <w:isLgl/>
      <w:lvlText w:val="%1.%2"/>
      <w:lvlJc w:val="left"/>
      <w:pPr>
        <w:ind w:left="142" w:hanging="360"/>
      </w:pPr>
      <w:rPr>
        <w:rFonts w:hint="default"/>
        <w:b/>
      </w:rPr>
    </w:lvl>
    <w:lvl w:ilvl="2">
      <w:start w:val="1"/>
      <w:numFmt w:val="decimal"/>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535C63"/>
    <w:multiLevelType w:val="hybridMultilevel"/>
    <w:tmpl w:val="3D36A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6D96A69"/>
    <w:multiLevelType w:val="hybridMultilevel"/>
    <w:tmpl w:val="CC186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9EA12D6"/>
    <w:multiLevelType w:val="hybridMultilevel"/>
    <w:tmpl w:val="A0F2DC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A7C574A"/>
    <w:multiLevelType w:val="hybridMultilevel"/>
    <w:tmpl w:val="D9A2C396"/>
    <w:lvl w:ilvl="0" w:tplc="D4A672D2">
      <w:start w:val="1"/>
      <w:numFmt w:val="decimal"/>
      <w:lvlText w:val="%1."/>
      <w:lvlJc w:val="left"/>
      <w:pPr>
        <w:tabs>
          <w:tab w:val="num" w:pos="610"/>
        </w:tabs>
        <w:ind w:left="610" w:hanging="360"/>
      </w:pPr>
      <w:rPr>
        <w:rFonts w:hint="default"/>
        <w:b w:val="0"/>
      </w:rPr>
    </w:lvl>
    <w:lvl w:ilvl="1" w:tplc="04240019" w:tentative="1">
      <w:start w:val="1"/>
      <w:numFmt w:val="lowerLetter"/>
      <w:lvlText w:val="%2."/>
      <w:lvlJc w:val="left"/>
      <w:pPr>
        <w:tabs>
          <w:tab w:val="num" w:pos="1330"/>
        </w:tabs>
        <w:ind w:left="1330" w:hanging="360"/>
      </w:pPr>
    </w:lvl>
    <w:lvl w:ilvl="2" w:tplc="0424001B" w:tentative="1">
      <w:start w:val="1"/>
      <w:numFmt w:val="lowerRoman"/>
      <w:lvlText w:val="%3."/>
      <w:lvlJc w:val="right"/>
      <w:pPr>
        <w:tabs>
          <w:tab w:val="num" w:pos="2050"/>
        </w:tabs>
        <w:ind w:left="2050" w:hanging="180"/>
      </w:pPr>
    </w:lvl>
    <w:lvl w:ilvl="3" w:tplc="0424000F" w:tentative="1">
      <w:start w:val="1"/>
      <w:numFmt w:val="decimal"/>
      <w:lvlText w:val="%4."/>
      <w:lvlJc w:val="left"/>
      <w:pPr>
        <w:tabs>
          <w:tab w:val="num" w:pos="2770"/>
        </w:tabs>
        <w:ind w:left="2770" w:hanging="360"/>
      </w:pPr>
    </w:lvl>
    <w:lvl w:ilvl="4" w:tplc="04240019" w:tentative="1">
      <w:start w:val="1"/>
      <w:numFmt w:val="lowerLetter"/>
      <w:lvlText w:val="%5."/>
      <w:lvlJc w:val="left"/>
      <w:pPr>
        <w:tabs>
          <w:tab w:val="num" w:pos="3490"/>
        </w:tabs>
        <w:ind w:left="3490" w:hanging="360"/>
      </w:pPr>
    </w:lvl>
    <w:lvl w:ilvl="5" w:tplc="0424001B" w:tentative="1">
      <w:start w:val="1"/>
      <w:numFmt w:val="lowerRoman"/>
      <w:lvlText w:val="%6."/>
      <w:lvlJc w:val="right"/>
      <w:pPr>
        <w:tabs>
          <w:tab w:val="num" w:pos="4210"/>
        </w:tabs>
        <w:ind w:left="4210" w:hanging="180"/>
      </w:pPr>
    </w:lvl>
    <w:lvl w:ilvl="6" w:tplc="0424000F" w:tentative="1">
      <w:start w:val="1"/>
      <w:numFmt w:val="decimal"/>
      <w:lvlText w:val="%7."/>
      <w:lvlJc w:val="left"/>
      <w:pPr>
        <w:tabs>
          <w:tab w:val="num" w:pos="4930"/>
        </w:tabs>
        <w:ind w:left="4930" w:hanging="360"/>
      </w:pPr>
    </w:lvl>
    <w:lvl w:ilvl="7" w:tplc="04240019" w:tentative="1">
      <w:start w:val="1"/>
      <w:numFmt w:val="lowerLetter"/>
      <w:lvlText w:val="%8."/>
      <w:lvlJc w:val="left"/>
      <w:pPr>
        <w:tabs>
          <w:tab w:val="num" w:pos="5650"/>
        </w:tabs>
        <w:ind w:left="5650" w:hanging="360"/>
      </w:pPr>
    </w:lvl>
    <w:lvl w:ilvl="8" w:tplc="0424001B" w:tentative="1">
      <w:start w:val="1"/>
      <w:numFmt w:val="lowerRoman"/>
      <w:lvlText w:val="%9."/>
      <w:lvlJc w:val="right"/>
      <w:pPr>
        <w:tabs>
          <w:tab w:val="num" w:pos="6370"/>
        </w:tabs>
        <w:ind w:left="6370" w:hanging="180"/>
      </w:pPr>
    </w:lvl>
  </w:abstractNum>
  <w:abstractNum w:abstractNumId="34" w15:restartNumberingAfterBreak="0">
    <w:nsid w:val="3E143A90"/>
    <w:multiLevelType w:val="hybridMultilevel"/>
    <w:tmpl w:val="BC00FD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7" w15:restartNumberingAfterBreak="0">
    <w:nsid w:val="42434A79"/>
    <w:multiLevelType w:val="hybridMultilevel"/>
    <w:tmpl w:val="AC1AE4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9" w15:restartNumberingAfterBreak="0">
    <w:nsid w:val="43F01D79"/>
    <w:multiLevelType w:val="hybridMultilevel"/>
    <w:tmpl w:val="E5EC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5D36AE1"/>
    <w:multiLevelType w:val="multilevel"/>
    <w:tmpl w:val="2EF26C20"/>
    <w:lvl w:ilvl="0">
      <w:start w:val="1"/>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42" w15:restartNumberingAfterBreak="0">
    <w:nsid w:val="49AE5E0E"/>
    <w:multiLevelType w:val="hybridMultilevel"/>
    <w:tmpl w:val="98986B02"/>
    <w:lvl w:ilvl="0" w:tplc="1D4EB97E">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405FCF"/>
    <w:multiLevelType w:val="multilevel"/>
    <w:tmpl w:val="54FE0658"/>
    <w:lvl w:ilvl="0">
      <w:start w:val="1"/>
      <w:numFmt w:val="decimal"/>
      <w:lvlText w:val="%1."/>
      <w:lvlJc w:val="left"/>
      <w:pPr>
        <w:ind w:left="360" w:hanging="360"/>
      </w:pPr>
      <w:rPr>
        <w:rFonts w:hint="default"/>
        <w:b/>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51143CBD"/>
    <w:multiLevelType w:val="hybridMultilevel"/>
    <w:tmpl w:val="CDCA3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1A72D32"/>
    <w:multiLevelType w:val="hybridMultilevel"/>
    <w:tmpl w:val="08E46B9E"/>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A239A7"/>
    <w:multiLevelType w:val="hybridMultilevel"/>
    <w:tmpl w:val="E8F229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7C2755E"/>
    <w:multiLevelType w:val="hybridMultilevel"/>
    <w:tmpl w:val="DAFEC4AE"/>
    <w:lvl w:ilvl="0" w:tplc="0C0A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8B96C6A"/>
    <w:multiLevelType w:val="hybridMultilevel"/>
    <w:tmpl w:val="C5FC0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83306F"/>
    <w:multiLevelType w:val="hybridMultilevel"/>
    <w:tmpl w:val="7E1EA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2" w15:restartNumberingAfterBreak="0">
    <w:nsid w:val="5DE563E6"/>
    <w:multiLevelType w:val="hybridMultilevel"/>
    <w:tmpl w:val="871CC5CC"/>
    <w:lvl w:ilvl="0" w:tplc="B5D2B97E">
      <w:start w:val="1"/>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5DFC5B70"/>
    <w:multiLevelType w:val="hybridMultilevel"/>
    <w:tmpl w:val="D77095D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5E5B198B"/>
    <w:multiLevelType w:val="hybridMultilevel"/>
    <w:tmpl w:val="53C03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F2D7EC6"/>
    <w:multiLevelType w:val="multilevel"/>
    <w:tmpl w:val="2ED4DE36"/>
    <w:lvl w:ilvl="0">
      <w:start w:val="1"/>
      <w:numFmt w:val="upperRoman"/>
      <w:pStyle w:val="Naslov1"/>
      <w:lvlText w:val="%1."/>
      <w:lvlJc w:val="right"/>
      <w:pPr>
        <w:ind w:left="360" w:hanging="360"/>
      </w:pPr>
      <w:rPr>
        <w:rFonts w:hint="default"/>
      </w:rPr>
    </w:lvl>
    <w:lvl w:ilvl="1">
      <w:start w:val="1"/>
      <w:numFmt w:val="decimal"/>
      <w:lvlText w:val="%1.%2"/>
      <w:lvlJc w:val="left"/>
      <w:pPr>
        <w:ind w:left="792" w:hanging="792"/>
      </w:pPr>
      <w:rPr>
        <w:rFonts w:hint="default"/>
        <w:b/>
        <w:bCs w:val="0"/>
        <w:i w:val="0"/>
        <w:iCs w:val="0"/>
        <w:caps w:val="0"/>
        <w:smallCaps w:val="0"/>
        <w:strike w:val="0"/>
        <w:dstrike w:val="0"/>
        <w:vanish w:val="0"/>
        <w:color w:val="253356" w:themeColor="accent1" w:themeShade="8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57" w15:restartNumberingAfterBreak="0">
    <w:nsid w:val="61960B74"/>
    <w:multiLevelType w:val="hybridMultilevel"/>
    <w:tmpl w:val="48D22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4251DDC"/>
    <w:multiLevelType w:val="hybridMultilevel"/>
    <w:tmpl w:val="4C04C1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1" w15:restartNumberingAfterBreak="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2" w15:restartNumberingAfterBreak="0">
    <w:nsid w:val="6FA31383"/>
    <w:multiLevelType w:val="hybridMultilevel"/>
    <w:tmpl w:val="7BF627D8"/>
    <w:lvl w:ilvl="0" w:tplc="08248A16">
      <w:start w:val="1"/>
      <w:numFmt w:val="bullet"/>
      <w:lvlText w:val=""/>
      <w:lvlJc w:val="left"/>
      <w:pPr>
        <w:ind w:left="720" w:hanging="360"/>
      </w:pPr>
      <w:rPr>
        <w:rFonts w:ascii="Symbol" w:hAnsi="Symbol" w:cs="Symbol" w:hint="default"/>
        <w:sz w:val="18"/>
        <w:szCs w:val="18"/>
      </w:rPr>
    </w:lvl>
    <w:lvl w:ilvl="1" w:tplc="12548E7A">
      <w:start w:val="1"/>
      <w:numFmt w:val="bullet"/>
      <w:lvlText w:val="o"/>
      <w:lvlJc w:val="left"/>
      <w:pPr>
        <w:ind w:left="1440" w:hanging="360"/>
      </w:pPr>
      <w:rPr>
        <w:rFonts w:ascii="Courier New" w:hAnsi="Courier New" w:cs="Courier New" w:hint="default"/>
      </w:rPr>
    </w:lvl>
    <w:lvl w:ilvl="2" w:tplc="65EA47BE">
      <w:start w:val="1"/>
      <w:numFmt w:val="bullet"/>
      <w:lvlText w:val=""/>
      <w:lvlJc w:val="left"/>
      <w:pPr>
        <w:ind w:left="2160" w:hanging="360"/>
      </w:pPr>
      <w:rPr>
        <w:rFonts w:ascii="Wingdings" w:hAnsi="Wingdings" w:cs="Wingdings" w:hint="default"/>
      </w:rPr>
    </w:lvl>
    <w:lvl w:ilvl="3" w:tplc="D74633F6">
      <w:start w:val="1"/>
      <w:numFmt w:val="bullet"/>
      <w:lvlText w:val=""/>
      <w:lvlJc w:val="left"/>
      <w:pPr>
        <w:ind w:left="2880" w:hanging="360"/>
      </w:pPr>
      <w:rPr>
        <w:rFonts w:ascii="Symbol" w:hAnsi="Symbol" w:cs="Symbol" w:hint="default"/>
      </w:rPr>
    </w:lvl>
    <w:lvl w:ilvl="4" w:tplc="B0A2C49A">
      <w:start w:val="1"/>
      <w:numFmt w:val="bullet"/>
      <w:lvlText w:val="o"/>
      <w:lvlJc w:val="left"/>
      <w:pPr>
        <w:ind w:left="3600" w:hanging="360"/>
      </w:pPr>
      <w:rPr>
        <w:rFonts w:ascii="Courier New" w:hAnsi="Courier New" w:cs="Courier New" w:hint="default"/>
      </w:rPr>
    </w:lvl>
    <w:lvl w:ilvl="5" w:tplc="F088252C">
      <w:start w:val="1"/>
      <w:numFmt w:val="bullet"/>
      <w:lvlText w:val=""/>
      <w:lvlJc w:val="left"/>
      <w:pPr>
        <w:ind w:left="4320" w:hanging="360"/>
      </w:pPr>
      <w:rPr>
        <w:rFonts w:ascii="Wingdings" w:hAnsi="Wingdings" w:cs="Wingdings" w:hint="default"/>
      </w:rPr>
    </w:lvl>
    <w:lvl w:ilvl="6" w:tplc="8D5EC03E">
      <w:start w:val="1"/>
      <w:numFmt w:val="bullet"/>
      <w:lvlText w:val=""/>
      <w:lvlJc w:val="left"/>
      <w:pPr>
        <w:ind w:left="5040" w:hanging="360"/>
      </w:pPr>
      <w:rPr>
        <w:rFonts w:ascii="Symbol" w:hAnsi="Symbol" w:cs="Symbol" w:hint="default"/>
      </w:rPr>
    </w:lvl>
    <w:lvl w:ilvl="7" w:tplc="7EF86700">
      <w:start w:val="1"/>
      <w:numFmt w:val="bullet"/>
      <w:lvlText w:val="o"/>
      <w:lvlJc w:val="left"/>
      <w:pPr>
        <w:ind w:left="5760" w:hanging="360"/>
      </w:pPr>
      <w:rPr>
        <w:rFonts w:ascii="Courier New" w:hAnsi="Courier New" w:cs="Courier New" w:hint="default"/>
      </w:rPr>
    </w:lvl>
    <w:lvl w:ilvl="8" w:tplc="C4929C5C">
      <w:start w:val="1"/>
      <w:numFmt w:val="bullet"/>
      <w:lvlText w:val=""/>
      <w:lvlJc w:val="left"/>
      <w:pPr>
        <w:ind w:left="6480" w:hanging="360"/>
      </w:pPr>
      <w:rPr>
        <w:rFonts w:ascii="Wingdings" w:hAnsi="Wingdings" w:cs="Wingdings" w:hint="default"/>
      </w:rPr>
    </w:lvl>
  </w:abstractNum>
  <w:abstractNum w:abstractNumId="63" w15:restartNumberingAfterBreak="0">
    <w:nsid w:val="72253CDC"/>
    <w:multiLevelType w:val="hybridMultilevel"/>
    <w:tmpl w:val="BD90E8E4"/>
    <w:lvl w:ilvl="0" w:tplc="24F65036">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2FC0B5F"/>
    <w:multiLevelType w:val="hybridMultilevel"/>
    <w:tmpl w:val="C9BCB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9C1CCF"/>
    <w:multiLevelType w:val="hybridMultilevel"/>
    <w:tmpl w:val="DC681E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5533A9"/>
    <w:multiLevelType w:val="hybridMultilevel"/>
    <w:tmpl w:val="E8E2EAC8"/>
    <w:lvl w:ilvl="0" w:tplc="BAD883EE">
      <w:start w:val="1"/>
      <w:numFmt w:val="decimal"/>
      <w:lvlText w:val="%1."/>
      <w:lvlJc w:val="left"/>
      <w:pPr>
        <w:ind w:left="360" w:hanging="360"/>
      </w:pPr>
      <w:rPr>
        <w:rFonts w:hint="default"/>
        <w:b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786E5FFD"/>
    <w:multiLevelType w:val="hybridMultilevel"/>
    <w:tmpl w:val="6A2EE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70" w15:restartNumberingAfterBreak="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35"/>
  </w:num>
  <w:num w:numId="3">
    <w:abstractNumId w:val="41"/>
  </w:num>
  <w:num w:numId="4">
    <w:abstractNumId w:val="1"/>
  </w:num>
  <w:num w:numId="5">
    <w:abstractNumId w:val="70"/>
  </w:num>
  <w:num w:numId="6">
    <w:abstractNumId w:val="6"/>
  </w:num>
  <w:num w:numId="7">
    <w:abstractNumId w:val="69"/>
  </w:num>
  <w:num w:numId="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36"/>
  </w:num>
  <w:num w:numId="11">
    <w:abstractNumId w:val="56"/>
  </w:num>
  <w:num w:numId="12">
    <w:abstractNumId w:val="51"/>
  </w:num>
  <w:num w:numId="13">
    <w:abstractNumId w:val="55"/>
  </w:num>
  <w:num w:numId="14">
    <w:abstractNumId w:val="25"/>
  </w:num>
  <w:num w:numId="15">
    <w:abstractNumId w:val="46"/>
  </w:num>
  <w:num w:numId="16">
    <w:abstractNumId w:val="60"/>
  </w:num>
  <w:num w:numId="17">
    <w:abstractNumId w:val="15"/>
  </w:num>
  <w:num w:numId="18">
    <w:abstractNumId w:val="19"/>
  </w:num>
  <w:num w:numId="19">
    <w:abstractNumId w:val="40"/>
  </w:num>
  <w:num w:numId="20">
    <w:abstractNumId w:val="29"/>
  </w:num>
  <w:num w:numId="21">
    <w:abstractNumId w:val="10"/>
  </w:num>
  <w:num w:numId="22">
    <w:abstractNumId w:val="12"/>
  </w:num>
  <w:num w:numId="23">
    <w:abstractNumId w:val="26"/>
  </w:num>
  <w:num w:numId="24">
    <w:abstractNumId w:val="66"/>
  </w:num>
  <w:num w:numId="25">
    <w:abstractNumId w:val="59"/>
  </w:num>
  <w:num w:numId="26">
    <w:abstractNumId w:val="22"/>
  </w:num>
  <w:num w:numId="27">
    <w:abstractNumId w:val="31"/>
  </w:num>
  <w:num w:numId="28">
    <w:abstractNumId w:val="53"/>
  </w:num>
  <w:num w:numId="29">
    <w:abstractNumId w:val="47"/>
  </w:num>
  <w:num w:numId="30">
    <w:abstractNumId w:val="39"/>
  </w:num>
  <w:num w:numId="31">
    <w:abstractNumId w:val="3"/>
  </w:num>
  <w:num w:numId="32">
    <w:abstractNumId w:val="17"/>
  </w:num>
  <w:num w:numId="33">
    <w:abstractNumId w:val="28"/>
  </w:num>
  <w:num w:numId="34">
    <w:abstractNumId w:val="45"/>
  </w:num>
  <w:num w:numId="35">
    <w:abstractNumId w:val="43"/>
  </w:num>
  <w:num w:numId="36">
    <w:abstractNumId w:val="13"/>
  </w:num>
  <w:num w:numId="37">
    <w:abstractNumId w:val="0"/>
  </w:num>
  <w:num w:numId="38">
    <w:abstractNumId w:val="62"/>
  </w:num>
  <w:num w:numId="39">
    <w:abstractNumId w:val="48"/>
  </w:num>
  <w:num w:numId="40">
    <w:abstractNumId w:val="67"/>
  </w:num>
  <w:num w:numId="41">
    <w:abstractNumId w:val="32"/>
  </w:num>
  <w:num w:numId="42">
    <w:abstractNumId w:val="23"/>
  </w:num>
  <w:num w:numId="43">
    <w:abstractNumId w:val="11"/>
  </w:num>
  <w:num w:numId="44">
    <w:abstractNumId w:val="21"/>
  </w:num>
  <w:num w:numId="45">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64"/>
  </w:num>
  <w:num w:numId="48">
    <w:abstractNumId w:val="18"/>
  </w:num>
  <w:num w:numId="49">
    <w:abstractNumId w:val="50"/>
  </w:num>
  <w:num w:numId="50">
    <w:abstractNumId w:val="52"/>
  </w:num>
  <w:num w:numId="51">
    <w:abstractNumId w:val="34"/>
  </w:num>
  <w:num w:numId="52">
    <w:abstractNumId w:val="54"/>
  </w:num>
  <w:num w:numId="53">
    <w:abstractNumId w:val="14"/>
  </w:num>
  <w:num w:numId="54">
    <w:abstractNumId w:val="4"/>
  </w:num>
  <w:num w:numId="55">
    <w:abstractNumId w:val="30"/>
  </w:num>
  <w:num w:numId="56">
    <w:abstractNumId w:val="2"/>
  </w:num>
  <w:num w:numId="57">
    <w:abstractNumId w:val="33"/>
  </w:num>
  <w:num w:numId="58">
    <w:abstractNumId w:val="42"/>
  </w:num>
  <w:num w:numId="59">
    <w:abstractNumId w:val="65"/>
  </w:num>
  <w:num w:numId="60">
    <w:abstractNumId w:val="57"/>
  </w:num>
  <w:num w:numId="61">
    <w:abstractNumId w:val="68"/>
  </w:num>
  <w:num w:numId="62">
    <w:abstractNumId w:val="9"/>
  </w:num>
  <w:num w:numId="63">
    <w:abstractNumId w:val="16"/>
  </w:num>
  <w:num w:numId="64">
    <w:abstractNumId w:val="61"/>
  </w:num>
  <w:num w:numId="65">
    <w:abstractNumId w:val="49"/>
  </w:num>
  <w:num w:numId="66">
    <w:abstractNumId w:val="7"/>
  </w:num>
  <w:num w:numId="67">
    <w:abstractNumId w:val="20"/>
  </w:num>
  <w:num w:numId="68">
    <w:abstractNumId w:val="8"/>
  </w:num>
  <w:num w:numId="69">
    <w:abstractNumId w:val="58"/>
  </w:num>
  <w:num w:numId="70">
    <w:abstractNumId w:val="37"/>
  </w:num>
  <w:num w:numId="71">
    <w:abstractNumId w:val="24"/>
  </w:num>
  <w:num w:numId="72">
    <w:abstractNumId w:val="5"/>
  </w:num>
  <w:num w:numId="73">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defaultTabStop w:val="708"/>
  <w:hyphenationZone w:val="425"/>
  <w:drawingGridHorizontalSpacing w:val="110"/>
  <w:displayHorizontalDrawingGridEvery w:val="2"/>
  <w:characterSpacingControl w:val="doNotCompress"/>
  <w:hdrShapeDefaults>
    <o:shapedefaults v:ext="edit" spidmax="2785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945"/>
    <w:rsid w:val="00000A8C"/>
    <w:rsid w:val="00001017"/>
    <w:rsid w:val="000010BD"/>
    <w:rsid w:val="000010D4"/>
    <w:rsid w:val="000013D8"/>
    <w:rsid w:val="0000162D"/>
    <w:rsid w:val="000022FD"/>
    <w:rsid w:val="0000249B"/>
    <w:rsid w:val="00002985"/>
    <w:rsid w:val="00003303"/>
    <w:rsid w:val="00004118"/>
    <w:rsid w:val="00004811"/>
    <w:rsid w:val="000050E5"/>
    <w:rsid w:val="000052B2"/>
    <w:rsid w:val="00005380"/>
    <w:rsid w:val="00005DC7"/>
    <w:rsid w:val="00005EF9"/>
    <w:rsid w:val="00005F9F"/>
    <w:rsid w:val="00006203"/>
    <w:rsid w:val="000067EE"/>
    <w:rsid w:val="00006D5E"/>
    <w:rsid w:val="0000765C"/>
    <w:rsid w:val="00007A4C"/>
    <w:rsid w:val="00007A9D"/>
    <w:rsid w:val="00007D73"/>
    <w:rsid w:val="0001089F"/>
    <w:rsid w:val="00010E5C"/>
    <w:rsid w:val="00011393"/>
    <w:rsid w:val="00011669"/>
    <w:rsid w:val="00011810"/>
    <w:rsid w:val="00011DCB"/>
    <w:rsid w:val="00012146"/>
    <w:rsid w:val="000123A4"/>
    <w:rsid w:val="000128D1"/>
    <w:rsid w:val="000134D4"/>
    <w:rsid w:val="00013853"/>
    <w:rsid w:val="0001388E"/>
    <w:rsid w:val="00013940"/>
    <w:rsid w:val="00013A7C"/>
    <w:rsid w:val="00013C02"/>
    <w:rsid w:val="000149D6"/>
    <w:rsid w:val="00014ABC"/>
    <w:rsid w:val="00014B49"/>
    <w:rsid w:val="00014DA8"/>
    <w:rsid w:val="00014F54"/>
    <w:rsid w:val="00015DC1"/>
    <w:rsid w:val="00015E2C"/>
    <w:rsid w:val="00015E6A"/>
    <w:rsid w:val="00015ED5"/>
    <w:rsid w:val="00016699"/>
    <w:rsid w:val="0001695D"/>
    <w:rsid w:val="00016BC2"/>
    <w:rsid w:val="000172AF"/>
    <w:rsid w:val="0001783B"/>
    <w:rsid w:val="00017AFB"/>
    <w:rsid w:val="00017BBF"/>
    <w:rsid w:val="00017BFB"/>
    <w:rsid w:val="00017E8D"/>
    <w:rsid w:val="0002002F"/>
    <w:rsid w:val="00020507"/>
    <w:rsid w:val="000206A6"/>
    <w:rsid w:val="00020977"/>
    <w:rsid w:val="00020B69"/>
    <w:rsid w:val="00020ED8"/>
    <w:rsid w:val="000210AC"/>
    <w:rsid w:val="00021427"/>
    <w:rsid w:val="0002167E"/>
    <w:rsid w:val="00021710"/>
    <w:rsid w:val="00021C8E"/>
    <w:rsid w:val="00022517"/>
    <w:rsid w:val="00022910"/>
    <w:rsid w:val="00022AF0"/>
    <w:rsid w:val="00022BED"/>
    <w:rsid w:val="00022ED7"/>
    <w:rsid w:val="00023847"/>
    <w:rsid w:val="00023DD6"/>
    <w:rsid w:val="000242DC"/>
    <w:rsid w:val="00024586"/>
    <w:rsid w:val="00024B32"/>
    <w:rsid w:val="00024E68"/>
    <w:rsid w:val="00024E80"/>
    <w:rsid w:val="0002529F"/>
    <w:rsid w:val="00025952"/>
    <w:rsid w:val="000259F7"/>
    <w:rsid w:val="00025B3F"/>
    <w:rsid w:val="00025C1D"/>
    <w:rsid w:val="0002626A"/>
    <w:rsid w:val="0002647D"/>
    <w:rsid w:val="00026782"/>
    <w:rsid w:val="00026869"/>
    <w:rsid w:val="00026AB6"/>
    <w:rsid w:val="00026ABC"/>
    <w:rsid w:val="00026AE9"/>
    <w:rsid w:val="00026BCE"/>
    <w:rsid w:val="00026D0C"/>
    <w:rsid w:val="0002727C"/>
    <w:rsid w:val="00027B89"/>
    <w:rsid w:val="00030813"/>
    <w:rsid w:val="00030D54"/>
    <w:rsid w:val="00030D7A"/>
    <w:rsid w:val="000312E3"/>
    <w:rsid w:val="00031433"/>
    <w:rsid w:val="0003156F"/>
    <w:rsid w:val="0003172C"/>
    <w:rsid w:val="00031B7C"/>
    <w:rsid w:val="00031C8B"/>
    <w:rsid w:val="00031FF2"/>
    <w:rsid w:val="000325C9"/>
    <w:rsid w:val="00032608"/>
    <w:rsid w:val="0003292D"/>
    <w:rsid w:val="00033141"/>
    <w:rsid w:val="000333B1"/>
    <w:rsid w:val="0003406D"/>
    <w:rsid w:val="0003413D"/>
    <w:rsid w:val="000349E9"/>
    <w:rsid w:val="00034A3E"/>
    <w:rsid w:val="00034CA9"/>
    <w:rsid w:val="000352FC"/>
    <w:rsid w:val="000355D3"/>
    <w:rsid w:val="000361D0"/>
    <w:rsid w:val="000364ED"/>
    <w:rsid w:val="00036856"/>
    <w:rsid w:val="00037150"/>
    <w:rsid w:val="00037A27"/>
    <w:rsid w:val="00037CF4"/>
    <w:rsid w:val="00040189"/>
    <w:rsid w:val="00040389"/>
    <w:rsid w:val="00040565"/>
    <w:rsid w:val="00041522"/>
    <w:rsid w:val="000419CE"/>
    <w:rsid w:val="00041E7A"/>
    <w:rsid w:val="00042086"/>
    <w:rsid w:val="0004258A"/>
    <w:rsid w:val="0004296B"/>
    <w:rsid w:val="00042A46"/>
    <w:rsid w:val="00043BD4"/>
    <w:rsid w:val="00043DA7"/>
    <w:rsid w:val="0004434D"/>
    <w:rsid w:val="00045106"/>
    <w:rsid w:val="000453B7"/>
    <w:rsid w:val="00045E37"/>
    <w:rsid w:val="000462A9"/>
    <w:rsid w:val="000467DA"/>
    <w:rsid w:val="0004736C"/>
    <w:rsid w:val="00047490"/>
    <w:rsid w:val="000474B1"/>
    <w:rsid w:val="00047650"/>
    <w:rsid w:val="00047D40"/>
    <w:rsid w:val="00050089"/>
    <w:rsid w:val="00050243"/>
    <w:rsid w:val="0005034D"/>
    <w:rsid w:val="0005133B"/>
    <w:rsid w:val="00051406"/>
    <w:rsid w:val="00051588"/>
    <w:rsid w:val="0005188B"/>
    <w:rsid w:val="00051DF5"/>
    <w:rsid w:val="00051DFD"/>
    <w:rsid w:val="000520F4"/>
    <w:rsid w:val="0005227E"/>
    <w:rsid w:val="0005247B"/>
    <w:rsid w:val="00052752"/>
    <w:rsid w:val="00052EE3"/>
    <w:rsid w:val="000530AC"/>
    <w:rsid w:val="00053270"/>
    <w:rsid w:val="0005357B"/>
    <w:rsid w:val="0005386B"/>
    <w:rsid w:val="000539DF"/>
    <w:rsid w:val="00053C74"/>
    <w:rsid w:val="00054247"/>
    <w:rsid w:val="00054425"/>
    <w:rsid w:val="00054461"/>
    <w:rsid w:val="0005497A"/>
    <w:rsid w:val="00054A42"/>
    <w:rsid w:val="00054A6B"/>
    <w:rsid w:val="0005593D"/>
    <w:rsid w:val="00055D9A"/>
    <w:rsid w:val="00056364"/>
    <w:rsid w:val="00056AD1"/>
    <w:rsid w:val="00057113"/>
    <w:rsid w:val="000572AD"/>
    <w:rsid w:val="00057369"/>
    <w:rsid w:val="000574CF"/>
    <w:rsid w:val="00057865"/>
    <w:rsid w:val="00060678"/>
    <w:rsid w:val="000607CB"/>
    <w:rsid w:val="00060826"/>
    <w:rsid w:val="0006163D"/>
    <w:rsid w:val="000618E7"/>
    <w:rsid w:val="00061E0F"/>
    <w:rsid w:val="000622B2"/>
    <w:rsid w:val="00062717"/>
    <w:rsid w:val="00062DA6"/>
    <w:rsid w:val="000636A1"/>
    <w:rsid w:val="00063717"/>
    <w:rsid w:val="00063977"/>
    <w:rsid w:val="00063C48"/>
    <w:rsid w:val="0006426A"/>
    <w:rsid w:val="0006468A"/>
    <w:rsid w:val="000648D9"/>
    <w:rsid w:val="00064CA4"/>
    <w:rsid w:val="00064F01"/>
    <w:rsid w:val="0006547B"/>
    <w:rsid w:val="000654AE"/>
    <w:rsid w:val="000655D7"/>
    <w:rsid w:val="00065783"/>
    <w:rsid w:val="00065F1D"/>
    <w:rsid w:val="00066101"/>
    <w:rsid w:val="000666BB"/>
    <w:rsid w:val="0006678D"/>
    <w:rsid w:val="00066D74"/>
    <w:rsid w:val="00067A95"/>
    <w:rsid w:val="00067CAF"/>
    <w:rsid w:val="0007019E"/>
    <w:rsid w:val="00070810"/>
    <w:rsid w:val="0007086D"/>
    <w:rsid w:val="000708D9"/>
    <w:rsid w:val="00070D88"/>
    <w:rsid w:val="00070E79"/>
    <w:rsid w:val="00071128"/>
    <w:rsid w:val="0007232E"/>
    <w:rsid w:val="00072641"/>
    <w:rsid w:val="00073032"/>
    <w:rsid w:val="000737AB"/>
    <w:rsid w:val="00073D53"/>
    <w:rsid w:val="00073E26"/>
    <w:rsid w:val="00073F2A"/>
    <w:rsid w:val="000740A7"/>
    <w:rsid w:val="00074597"/>
    <w:rsid w:val="000748D7"/>
    <w:rsid w:val="0007509C"/>
    <w:rsid w:val="000756D7"/>
    <w:rsid w:val="000756DA"/>
    <w:rsid w:val="000756FB"/>
    <w:rsid w:val="00075908"/>
    <w:rsid w:val="0007593A"/>
    <w:rsid w:val="00075EA1"/>
    <w:rsid w:val="00076207"/>
    <w:rsid w:val="0007620A"/>
    <w:rsid w:val="00076357"/>
    <w:rsid w:val="00076B6D"/>
    <w:rsid w:val="00076EEA"/>
    <w:rsid w:val="000770D2"/>
    <w:rsid w:val="0007743A"/>
    <w:rsid w:val="00080243"/>
    <w:rsid w:val="000807D6"/>
    <w:rsid w:val="00080820"/>
    <w:rsid w:val="00081DB5"/>
    <w:rsid w:val="00081E34"/>
    <w:rsid w:val="00082533"/>
    <w:rsid w:val="00082B95"/>
    <w:rsid w:val="00082F06"/>
    <w:rsid w:val="00083686"/>
    <w:rsid w:val="000836D2"/>
    <w:rsid w:val="000845B3"/>
    <w:rsid w:val="00084C43"/>
    <w:rsid w:val="00084C90"/>
    <w:rsid w:val="00084DB0"/>
    <w:rsid w:val="00085393"/>
    <w:rsid w:val="000853F3"/>
    <w:rsid w:val="00085513"/>
    <w:rsid w:val="000855CD"/>
    <w:rsid w:val="0008582C"/>
    <w:rsid w:val="00085943"/>
    <w:rsid w:val="00085C99"/>
    <w:rsid w:val="00085CA3"/>
    <w:rsid w:val="00085D90"/>
    <w:rsid w:val="000862CB"/>
    <w:rsid w:val="00086357"/>
    <w:rsid w:val="00086747"/>
    <w:rsid w:val="00086C49"/>
    <w:rsid w:val="00087B09"/>
    <w:rsid w:val="000902FC"/>
    <w:rsid w:val="00090733"/>
    <w:rsid w:val="0009090E"/>
    <w:rsid w:val="00090AE9"/>
    <w:rsid w:val="000912B1"/>
    <w:rsid w:val="000913A8"/>
    <w:rsid w:val="0009146E"/>
    <w:rsid w:val="00091F57"/>
    <w:rsid w:val="0009214D"/>
    <w:rsid w:val="000930C5"/>
    <w:rsid w:val="000931DE"/>
    <w:rsid w:val="0009328E"/>
    <w:rsid w:val="000936E3"/>
    <w:rsid w:val="00094791"/>
    <w:rsid w:val="000947AF"/>
    <w:rsid w:val="000947C7"/>
    <w:rsid w:val="00094AD1"/>
    <w:rsid w:val="00094B2A"/>
    <w:rsid w:val="00094D59"/>
    <w:rsid w:val="0009535A"/>
    <w:rsid w:val="000955D7"/>
    <w:rsid w:val="00095701"/>
    <w:rsid w:val="00095A6C"/>
    <w:rsid w:val="00095DCF"/>
    <w:rsid w:val="0009609B"/>
    <w:rsid w:val="00096183"/>
    <w:rsid w:val="00096843"/>
    <w:rsid w:val="000969AA"/>
    <w:rsid w:val="00096A62"/>
    <w:rsid w:val="00096A75"/>
    <w:rsid w:val="00096D3C"/>
    <w:rsid w:val="00096FC5"/>
    <w:rsid w:val="00096FDA"/>
    <w:rsid w:val="00097429"/>
    <w:rsid w:val="000A02EC"/>
    <w:rsid w:val="000A03F7"/>
    <w:rsid w:val="000A0495"/>
    <w:rsid w:val="000A0CEE"/>
    <w:rsid w:val="000A1B57"/>
    <w:rsid w:val="000A2189"/>
    <w:rsid w:val="000A23F3"/>
    <w:rsid w:val="000A299D"/>
    <w:rsid w:val="000A3028"/>
    <w:rsid w:val="000A3693"/>
    <w:rsid w:val="000A39C4"/>
    <w:rsid w:val="000A3F6F"/>
    <w:rsid w:val="000A423A"/>
    <w:rsid w:val="000A44F0"/>
    <w:rsid w:val="000A499D"/>
    <w:rsid w:val="000A4D30"/>
    <w:rsid w:val="000A4D8F"/>
    <w:rsid w:val="000A4FA9"/>
    <w:rsid w:val="000A51F7"/>
    <w:rsid w:val="000A543B"/>
    <w:rsid w:val="000A56F6"/>
    <w:rsid w:val="000A56F7"/>
    <w:rsid w:val="000A5B41"/>
    <w:rsid w:val="000A5DF2"/>
    <w:rsid w:val="000A6AB8"/>
    <w:rsid w:val="000A6E53"/>
    <w:rsid w:val="000A71D8"/>
    <w:rsid w:val="000A786C"/>
    <w:rsid w:val="000A7A01"/>
    <w:rsid w:val="000B02A6"/>
    <w:rsid w:val="000B067E"/>
    <w:rsid w:val="000B0812"/>
    <w:rsid w:val="000B086E"/>
    <w:rsid w:val="000B109A"/>
    <w:rsid w:val="000B218C"/>
    <w:rsid w:val="000B223C"/>
    <w:rsid w:val="000B274F"/>
    <w:rsid w:val="000B27CF"/>
    <w:rsid w:val="000B29C1"/>
    <w:rsid w:val="000B2C92"/>
    <w:rsid w:val="000B2CA9"/>
    <w:rsid w:val="000B317E"/>
    <w:rsid w:val="000B3238"/>
    <w:rsid w:val="000B330B"/>
    <w:rsid w:val="000B3852"/>
    <w:rsid w:val="000B39C4"/>
    <w:rsid w:val="000B3BD7"/>
    <w:rsid w:val="000B3C1C"/>
    <w:rsid w:val="000B3E90"/>
    <w:rsid w:val="000B442B"/>
    <w:rsid w:val="000B52FF"/>
    <w:rsid w:val="000B592A"/>
    <w:rsid w:val="000B5B44"/>
    <w:rsid w:val="000B6063"/>
    <w:rsid w:val="000B6288"/>
    <w:rsid w:val="000B6360"/>
    <w:rsid w:val="000B64E3"/>
    <w:rsid w:val="000B65F3"/>
    <w:rsid w:val="000B6639"/>
    <w:rsid w:val="000B66E5"/>
    <w:rsid w:val="000B6A65"/>
    <w:rsid w:val="000B6C35"/>
    <w:rsid w:val="000B7078"/>
    <w:rsid w:val="000B743C"/>
    <w:rsid w:val="000B7668"/>
    <w:rsid w:val="000B7AF1"/>
    <w:rsid w:val="000B7C88"/>
    <w:rsid w:val="000B7E20"/>
    <w:rsid w:val="000C04B2"/>
    <w:rsid w:val="000C067C"/>
    <w:rsid w:val="000C1A30"/>
    <w:rsid w:val="000C1ACF"/>
    <w:rsid w:val="000C1C04"/>
    <w:rsid w:val="000C2022"/>
    <w:rsid w:val="000C3093"/>
    <w:rsid w:val="000C3C6D"/>
    <w:rsid w:val="000C3D3C"/>
    <w:rsid w:val="000C3D46"/>
    <w:rsid w:val="000C40DC"/>
    <w:rsid w:val="000C41C8"/>
    <w:rsid w:val="000C469D"/>
    <w:rsid w:val="000C4855"/>
    <w:rsid w:val="000C488F"/>
    <w:rsid w:val="000C4995"/>
    <w:rsid w:val="000C512A"/>
    <w:rsid w:val="000C5187"/>
    <w:rsid w:val="000C5A33"/>
    <w:rsid w:val="000C5FEF"/>
    <w:rsid w:val="000C66A8"/>
    <w:rsid w:val="000C6DE4"/>
    <w:rsid w:val="000C7183"/>
    <w:rsid w:val="000C72FE"/>
    <w:rsid w:val="000C73BB"/>
    <w:rsid w:val="000C75B6"/>
    <w:rsid w:val="000C7C80"/>
    <w:rsid w:val="000C7D6C"/>
    <w:rsid w:val="000D0184"/>
    <w:rsid w:val="000D0314"/>
    <w:rsid w:val="000D09A5"/>
    <w:rsid w:val="000D0D12"/>
    <w:rsid w:val="000D1397"/>
    <w:rsid w:val="000D163A"/>
    <w:rsid w:val="000D1792"/>
    <w:rsid w:val="000D1827"/>
    <w:rsid w:val="000D2985"/>
    <w:rsid w:val="000D2D97"/>
    <w:rsid w:val="000D2F7D"/>
    <w:rsid w:val="000D309F"/>
    <w:rsid w:val="000D319B"/>
    <w:rsid w:val="000D33BA"/>
    <w:rsid w:val="000D35ED"/>
    <w:rsid w:val="000D4364"/>
    <w:rsid w:val="000D4715"/>
    <w:rsid w:val="000D5659"/>
    <w:rsid w:val="000D5746"/>
    <w:rsid w:val="000D5C50"/>
    <w:rsid w:val="000D6002"/>
    <w:rsid w:val="000D63EC"/>
    <w:rsid w:val="000D6878"/>
    <w:rsid w:val="000D6B7B"/>
    <w:rsid w:val="000D6E44"/>
    <w:rsid w:val="000D733A"/>
    <w:rsid w:val="000D7B90"/>
    <w:rsid w:val="000E0204"/>
    <w:rsid w:val="000E09A9"/>
    <w:rsid w:val="000E1181"/>
    <w:rsid w:val="000E1344"/>
    <w:rsid w:val="000E1B91"/>
    <w:rsid w:val="000E1D41"/>
    <w:rsid w:val="000E24EF"/>
    <w:rsid w:val="000E2A83"/>
    <w:rsid w:val="000E2C28"/>
    <w:rsid w:val="000E2C8A"/>
    <w:rsid w:val="000E2E13"/>
    <w:rsid w:val="000E2F2A"/>
    <w:rsid w:val="000E31D2"/>
    <w:rsid w:val="000E3B34"/>
    <w:rsid w:val="000E4277"/>
    <w:rsid w:val="000E4766"/>
    <w:rsid w:val="000E540B"/>
    <w:rsid w:val="000E55C1"/>
    <w:rsid w:val="000E5FF7"/>
    <w:rsid w:val="000E6394"/>
    <w:rsid w:val="000E648C"/>
    <w:rsid w:val="000E657F"/>
    <w:rsid w:val="000E6D05"/>
    <w:rsid w:val="000E6F11"/>
    <w:rsid w:val="000E70C0"/>
    <w:rsid w:val="000E73D3"/>
    <w:rsid w:val="000E7421"/>
    <w:rsid w:val="000E7492"/>
    <w:rsid w:val="000E76E2"/>
    <w:rsid w:val="000E7A22"/>
    <w:rsid w:val="000E7A6E"/>
    <w:rsid w:val="000E7B23"/>
    <w:rsid w:val="000E7E5E"/>
    <w:rsid w:val="000F00EA"/>
    <w:rsid w:val="000F03B3"/>
    <w:rsid w:val="000F06CB"/>
    <w:rsid w:val="000F0B87"/>
    <w:rsid w:val="000F0DAB"/>
    <w:rsid w:val="000F14C2"/>
    <w:rsid w:val="000F1D72"/>
    <w:rsid w:val="000F20FC"/>
    <w:rsid w:val="000F23A0"/>
    <w:rsid w:val="000F2607"/>
    <w:rsid w:val="000F2633"/>
    <w:rsid w:val="000F2804"/>
    <w:rsid w:val="000F2BA1"/>
    <w:rsid w:val="000F2CBE"/>
    <w:rsid w:val="000F2D74"/>
    <w:rsid w:val="000F325D"/>
    <w:rsid w:val="000F35D7"/>
    <w:rsid w:val="000F3614"/>
    <w:rsid w:val="000F3BD1"/>
    <w:rsid w:val="000F45FB"/>
    <w:rsid w:val="000F462F"/>
    <w:rsid w:val="000F498A"/>
    <w:rsid w:val="000F4B3E"/>
    <w:rsid w:val="000F4DE0"/>
    <w:rsid w:val="000F5094"/>
    <w:rsid w:val="000F563A"/>
    <w:rsid w:val="000F5AB6"/>
    <w:rsid w:val="000F5E7E"/>
    <w:rsid w:val="000F62D5"/>
    <w:rsid w:val="000F6783"/>
    <w:rsid w:val="000F7362"/>
    <w:rsid w:val="000F74C3"/>
    <w:rsid w:val="000F77D3"/>
    <w:rsid w:val="000F7FB6"/>
    <w:rsid w:val="0010004D"/>
    <w:rsid w:val="0010034D"/>
    <w:rsid w:val="0010071F"/>
    <w:rsid w:val="001009C9"/>
    <w:rsid w:val="00100C79"/>
    <w:rsid w:val="00100F80"/>
    <w:rsid w:val="00101E13"/>
    <w:rsid w:val="00101E4B"/>
    <w:rsid w:val="001022E3"/>
    <w:rsid w:val="00102368"/>
    <w:rsid w:val="001028BF"/>
    <w:rsid w:val="00102BB1"/>
    <w:rsid w:val="00102D1F"/>
    <w:rsid w:val="00102E96"/>
    <w:rsid w:val="00102EC8"/>
    <w:rsid w:val="00103042"/>
    <w:rsid w:val="00103160"/>
    <w:rsid w:val="00103219"/>
    <w:rsid w:val="00103933"/>
    <w:rsid w:val="00103A98"/>
    <w:rsid w:val="00103E0A"/>
    <w:rsid w:val="001046EB"/>
    <w:rsid w:val="00104A2D"/>
    <w:rsid w:val="00105376"/>
    <w:rsid w:val="001055C8"/>
    <w:rsid w:val="001056C1"/>
    <w:rsid w:val="0010590A"/>
    <w:rsid w:val="00105D36"/>
    <w:rsid w:val="00105F59"/>
    <w:rsid w:val="001060C8"/>
    <w:rsid w:val="00106367"/>
    <w:rsid w:val="00106611"/>
    <w:rsid w:val="00106880"/>
    <w:rsid w:val="00106D46"/>
    <w:rsid w:val="00106EAC"/>
    <w:rsid w:val="00106F83"/>
    <w:rsid w:val="001071EF"/>
    <w:rsid w:val="00107478"/>
    <w:rsid w:val="00107B86"/>
    <w:rsid w:val="00107CD8"/>
    <w:rsid w:val="00107D90"/>
    <w:rsid w:val="001102D1"/>
    <w:rsid w:val="001105D8"/>
    <w:rsid w:val="00110D9B"/>
    <w:rsid w:val="00110FDE"/>
    <w:rsid w:val="0011174D"/>
    <w:rsid w:val="001117DB"/>
    <w:rsid w:val="00111FCD"/>
    <w:rsid w:val="00112154"/>
    <w:rsid w:val="001126F1"/>
    <w:rsid w:val="001126F6"/>
    <w:rsid w:val="00112A88"/>
    <w:rsid w:val="00112E1B"/>
    <w:rsid w:val="00113355"/>
    <w:rsid w:val="00113591"/>
    <w:rsid w:val="0011359A"/>
    <w:rsid w:val="001137C0"/>
    <w:rsid w:val="00113F30"/>
    <w:rsid w:val="00114645"/>
    <w:rsid w:val="00114CA1"/>
    <w:rsid w:val="001155FF"/>
    <w:rsid w:val="001161DF"/>
    <w:rsid w:val="001163D3"/>
    <w:rsid w:val="00116577"/>
    <w:rsid w:val="00116951"/>
    <w:rsid w:val="00116A81"/>
    <w:rsid w:val="00116C2F"/>
    <w:rsid w:val="00116D67"/>
    <w:rsid w:val="00116E2D"/>
    <w:rsid w:val="00116EC3"/>
    <w:rsid w:val="001175D0"/>
    <w:rsid w:val="00117FDC"/>
    <w:rsid w:val="00120168"/>
    <w:rsid w:val="0012020C"/>
    <w:rsid w:val="00120892"/>
    <w:rsid w:val="00120BCC"/>
    <w:rsid w:val="00120FDC"/>
    <w:rsid w:val="00121706"/>
    <w:rsid w:val="00121771"/>
    <w:rsid w:val="00121EE3"/>
    <w:rsid w:val="00122061"/>
    <w:rsid w:val="00122249"/>
    <w:rsid w:val="00122750"/>
    <w:rsid w:val="00122DE2"/>
    <w:rsid w:val="001232BA"/>
    <w:rsid w:val="0012389F"/>
    <w:rsid w:val="001238A7"/>
    <w:rsid w:val="001238F2"/>
    <w:rsid w:val="00123B17"/>
    <w:rsid w:val="00123BB2"/>
    <w:rsid w:val="00123BDB"/>
    <w:rsid w:val="00123D12"/>
    <w:rsid w:val="00124885"/>
    <w:rsid w:val="00124A9C"/>
    <w:rsid w:val="00124EF6"/>
    <w:rsid w:val="001250C9"/>
    <w:rsid w:val="00125114"/>
    <w:rsid w:val="0012532F"/>
    <w:rsid w:val="00125662"/>
    <w:rsid w:val="00125883"/>
    <w:rsid w:val="00125FA1"/>
    <w:rsid w:val="00126154"/>
    <w:rsid w:val="0012627C"/>
    <w:rsid w:val="001262E2"/>
    <w:rsid w:val="001262EC"/>
    <w:rsid w:val="001262FC"/>
    <w:rsid w:val="001263AE"/>
    <w:rsid w:val="00126414"/>
    <w:rsid w:val="00126AB7"/>
    <w:rsid w:val="0012704A"/>
    <w:rsid w:val="0012769F"/>
    <w:rsid w:val="00127A10"/>
    <w:rsid w:val="00127AE9"/>
    <w:rsid w:val="00127B16"/>
    <w:rsid w:val="001301A1"/>
    <w:rsid w:val="00130219"/>
    <w:rsid w:val="00130485"/>
    <w:rsid w:val="001304B3"/>
    <w:rsid w:val="00130E4E"/>
    <w:rsid w:val="001310B3"/>
    <w:rsid w:val="0013130C"/>
    <w:rsid w:val="0013131C"/>
    <w:rsid w:val="001313CD"/>
    <w:rsid w:val="00131423"/>
    <w:rsid w:val="00131C7A"/>
    <w:rsid w:val="00133079"/>
    <w:rsid w:val="0013356B"/>
    <w:rsid w:val="001342DE"/>
    <w:rsid w:val="001343BA"/>
    <w:rsid w:val="00134404"/>
    <w:rsid w:val="00134663"/>
    <w:rsid w:val="00134E88"/>
    <w:rsid w:val="0013518E"/>
    <w:rsid w:val="00135779"/>
    <w:rsid w:val="00137304"/>
    <w:rsid w:val="0013754B"/>
    <w:rsid w:val="00140552"/>
    <w:rsid w:val="00140659"/>
    <w:rsid w:val="00140663"/>
    <w:rsid w:val="00140678"/>
    <w:rsid w:val="00140BC8"/>
    <w:rsid w:val="00141011"/>
    <w:rsid w:val="001410A9"/>
    <w:rsid w:val="001413FF"/>
    <w:rsid w:val="00141AD4"/>
    <w:rsid w:val="00141CF8"/>
    <w:rsid w:val="00142235"/>
    <w:rsid w:val="00143C17"/>
    <w:rsid w:val="00143F31"/>
    <w:rsid w:val="001441A8"/>
    <w:rsid w:val="001443BA"/>
    <w:rsid w:val="00144A91"/>
    <w:rsid w:val="00144D12"/>
    <w:rsid w:val="00144DF5"/>
    <w:rsid w:val="001452F5"/>
    <w:rsid w:val="00145D0B"/>
    <w:rsid w:val="001465C7"/>
    <w:rsid w:val="00146A77"/>
    <w:rsid w:val="0014794E"/>
    <w:rsid w:val="001479B3"/>
    <w:rsid w:val="00147A8C"/>
    <w:rsid w:val="00147CA7"/>
    <w:rsid w:val="00147D92"/>
    <w:rsid w:val="00150038"/>
    <w:rsid w:val="001509B6"/>
    <w:rsid w:val="00150C4A"/>
    <w:rsid w:val="00150D8D"/>
    <w:rsid w:val="00151893"/>
    <w:rsid w:val="00151D25"/>
    <w:rsid w:val="00151EF3"/>
    <w:rsid w:val="0015206C"/>
    <w:rsid w:val="00152557"/>
    <w:rsid w:val="00152DF6"/>
    <w:rsid w:val="0015304B"/>
    <w:rsid w:val="0015336F"/>
    <w:rsid w:val="0015429D"/>
    <w:rsid w:val="00154440"/>
    <w:rsid w:val="001546F4"/>
    <w:rsid w:val="00154854"/>
    <w:rsid w:val="00154913"/>
    <w:rsid w:val="00154E84"/>
    <w:rsid w:val="00155C7F"/>
    <w:rsid w:val="001564B8"/>
    <w:rsid w:val="001567EE"/>
    <w:rsid w:val="00156DC2"/>
    <w:rsid w:val="0015722A"/>
    <w:rsid w:val="00157444"/>
    <w:rsid w:val="00157590"/>
    <w:rsid w:val="001579EE"/>
    <w:rsid w:val="00157E85"/>
    <w:rsid w:val="0016021B"/>
    <w:rsid w:val="00160278"/>
    <w:rsid w:val="001602D5"/>
    <w:rsid w:val="00160404"/>
    <w:rsid w:val="00160431"/>
    <w:rsid w:val="001609D6"/>
    <w:rsid w:val="001610E2"/>
    <w:rsid w:val="00161359"/>
    <w:rsid w:val="00161394"/>
    <w:rsid w:val="00161432"/>
    <w:rsid w:val="0016143B"/>
    <w:rsid w:val="0016187A"/>
    <w:rsid w:val="00161D99"/>
    <w:rsid w:val="00162690"/>
    <w:rsid w:val="00163306"/>
    <w:rsid w:val="00163AFA"/>
    <w:rsid w:val="00163B89"/>
    <w:rsid w:val="00163D72"/>
    <w:rsid w:val="0016463E"/>
    <w:rsid w:val="001649FA"/>
    <w:rsid w:val="00164EB5"/>
    <w:rsid w:val="00165742"/>
    <w:rsid w:val="00165789"/>
    <w:rsid w:val="001659E3"/>
    <w:rsid w:val="00165E8E"/>
    <w:rsid w:val="00165F61"/>
    <w:rsid w:val="00166AAB"/>
    <w:rsid w:val="00166AF4"/>
    <w:rsid w:val="00166DC5"/>
    <w:rsid w:val="00166FE6"/>
    <w:rsid w:val="00167E21"/>
    <w:rsid w:val="00170141"/>
    <w:rsid w:val="0017094A"/>
    <w:rsid w:val="00170B91"/>
    <w:rsid w:val="00171115"/>
    <w:rsid w:val="001713C5"/>
    <w:rsid w:val="00171E05"/>
    <w:rsid w:val="00171EA0"/>
    <w:rsid w:val="001728B3"/>
    <w:rsid w:val="00172D54"/>
    <w:rsid w:val="00173987"/>
    <w:rsid w:val="00173A73"/>
    <w:rsid w:val="00173CAE"/>
    <w:rsid w:val="001741A6"/>
    <w:rsid w:val="001755D0"/>
    <w:rsid w:val="001759A4"/>
    <w:rsid w:val="00175ECF"/>
    <w:rsid w:val="00176143"/>
    <w:rsid w:val="001762DE"/>
    <w:rsid w:val="001773A6"/>
    <w:rsid w:val="0017747B"/>
    <w:rsid w:val="00177738"/>
    <w:rsid w:val="0017793A"/>
    <w:rsid w:val="00177A0C"/>
    <w:rsid w:val="00177A82"/>
    <w:rsid w:val="00177DA0"/>
    <w:rsid w:val="00177FE7"/>
    <w:rsid w:val="00180316"/>
    <w:rsid w:val="00180811"/>
    <w:rsid w:val="001810EF"/>
    <w:rsid w:val="0018114D"/>
    <w:rsid w:val="00181634"/>
    <w:rsid w:val="001819FD"/>
    <w:rsid w:val="00181FA0"/>
    <w:rsid w:val="001827A5"/>
    <w:rsid w:val="00182967"/>
    <w:rsid w:val="00182E3B"/>
    <w:rsid w:val="00182E99"/>
    <w:rsid w:val="00182FF5"/>
    <w:rsid w:val="0018329E"/>
    <w:rsid w:val="00183557"/>
    <w:rsid w:val="001835D6"/>
    <w:rsid w:val="0018386F"/>
    <w:rsid w:val="00183F96"/>
    <w:rsid w:val="00184258"/>
    <w:rsid w:val="0018472B"/>
    <w:rsid w:val="00184BD3"/>
    <w:rsid w:val="00184C09"/>
    <w:rsid w:val="00184D23"/>
    <w:rsid w:val="001853F7"/>
    <w:rsid w:val="00185C0A"/>
    <w:rsid w:val="001863A8"/>
    <w:rsid w:val="001866BA"/>
    <w:rsid w:val="00186862"/>
    <w:rsid w:val="00187145"/>
    <w:rsid w:val="001871E5"/>
    <w:rsid w:val="001873B7"/>
    <w:rsid w:val="00187796"/>
    <w:rsid w:val="00187962"/>
    <w:rsid w:val="00187BF9"/>
    <w:rsid w:val="00187F5F"/>
    <w:rsid w:val="00190B86"/>
    <w:rsid w:val="00190D01"/>
    <w:rsid w:val="00191350"/>
    <w:rsid w:val="00191741"/>
    <w:rsid w:val="00191899"/>
    <w:rsid w:val="00191981"/>
    <w:rsid w:val="00191B59"/>
    <w:rsid w:val="00191E2D"/>
    <w:rsid w:val="001921A1"/>
    <w:rsid w:val="001925C1"/>
    <w:rsid w:val="001925CB"/>
    <w:rsid w:val="0019272C"/>
    <w:rsid w:val="00192E74"/>
    <w:rsid w:val="00192E96"/>
    <w:rsid w:val="001936B0"/>
    <w:rsid w:val="00193931"/>
    <w:rsid w:val="001943F1"/>
    <w:rsid w:val="00194567"/>
    <w:rsid w:val="001945E0"/>
    <w:rsid w:val="0019503C"/>
    <w:rsid w:val="0019508D"/>
    <w:rsid w:val="00195398"/>
    <w:rsid w:val="001955F0"/>
    <w:rsid w:val="00195711"/>
    <w:rsid w:val="001958B9"/>
    <w:rsid w:val="001958C1"/>
    <w:rsid w:val="00195E95"/>
    <w:rsid w:val="00196B2D"/>
    <w:rsid w:val="0019702C"/>
    <w:rsid w:val="001973E9"/>
    <w:rsid w:val="001973F6"/>
    <w:rsid w:val="0019783F"/>
    <w:rsid w:val="00197CC0"/>
    <w:rsid w:val="001A0315"/>
    <w:rsid w:val="001A0778"/>
    <w:rsid w:val="001A0D9A"/>
    <w:rsid w:val="001A0E14"/>
    <w:rsid w:val="001A1B74"/>
    <w:rsid w:val="001A1D90"/>
    <w:rsid w:val="001A2313"/>
    <w:rsid w:val="001A24EA"/>
    <w:rsid w:val="001A2D87"/>
    <w:rsid w:val="001A3431"/>
    <w:rsid w:val="001A362C"/>
    <w:rsid w:val="001A372C"/>
    <w:rsid w:val="001A3AC8"/>
    <w:rsid w:val="001A49A7"/>
    <w:rsid w:val="001A5622"/>
    <w:rsid w:val="001A56F0"/>
    <w:rsid w:val="001A5848"/>
    <w:rsid w:val="001A5854"/>
    <w:rsid w:val="001A5CA8"/>
    <w:rsid w:val="001A5E4F"/>
    <w:rsid w:val="001A5EAB"/>
    <w:rsid w:val="001A632A"/>
    <w:rsid w:val="001A6492"/>
    <w:rsid w:val="001A6738"/>
    <w:rsid w:val="001A673E"/>
    <w:rsid w:val="001A69EF"/>
    <w:rsid w:val="001A6D21"/>
    <w:rsid w:val="001A70FE"/>
    <w:rsid w:val="001A7520"/>
    <w:rsid w:val="001A7C49"/>
    <w:rsid w:val="001A7F01"/>
    <w:rsid w:val="001B0544"/>
    <w:rsid w:val="001B0690"/>
    <w:rsid w:val="001B0880"/>
    <w:rsid w:val="001B09F9"/>
    <w:rsid w:val="001B0B5A"/>
    <w:rsid w:val="001B0FDF"/>
    <w:rsid w:val="001B104C"/>
    <w:rsid w:val="001B115E"/>
    <w:rsid w:val="001B1328"/>
    <w:rsid w:val="001B1379"/>
    <w:rsid w:val="001B13D0"/>
    <w:rsid w:val="001B2745"/>
    <w:rsid w:val="001B2C59"/>
    <w:rsid w:val="001B2D45"/>
    <w:rsid w:val="001B2DE5"/>
    <w:rsid w:val="001B3442"/>
    <w:rsid w:val="001B3648"/>
    <w:rsid w:val="001B3B34"/>
    <w:rsid w:val="001B413F"/>
    <w:rsid w:val="001B45AB"/>
    <w:rsid w:val="001B4A99"/>
    <w:rsid w:val="001B4B0C"/>
    <w:rsid w:val="001B556B"/>
    <w:rsid w:val="001B5C04"/>
    <w:rsid w:val="001B642B"/>
    <w:rsid w:val="001B6523"/>
    <w:rsid w:val="001B673E"/>
    <w:rsid w:val="001B6879"/>
    <w:rsid w:val="001B68A3"/>
    <w:rsid w:val="001B68C2"/>
    <w:rsid w:val="001B6A13"/>
    <w:rsid w:val="001B6B3B"/>
    <w:rsid w:val="001B6BC1"/>
    <w:rsid w:val="001B727C"/>
    <w:rsid w:val="001B72E1"/>
    <w:rsid w:val="001B73F7"/>
    <w:rsid w:val="001B76D9"/>
    <w:rsid w:val="001B7974"/>
    <w:rsid w:val="001C005D"/>
    <w:rsid w:val="001C01E4"/>
    <w:rsid w:val="001C02F0"/>
    <w:rsid w:val="001C0452"/>
    <w:rsid w:val="001C0686"/>
    <w:rsid w:val="001C078D"/>
    <w:rsid w:val="001C07A9"/>
    <w:rsid w:val="001C139D"/>
    <w:rsid w:val="001C194B"/>
    <w:rsid w:val="001C231D"/>
    <w:rsid w:val="001C2BFB"/>
    <w:rsid w:val="001C2F29"/>
    <w:rsid w:val="001C35B6"/>
    <w:rsid w:val="001C37CB"/>
    <w:rsid w:val="001C3AA1"/>
    <w:rsid w:val="001C3D17"/>
    <w:rsid w:val="001C3F82"/>
    <w:rsid w:val="001C404B"/>
    <w:rsid w:val="001C4294"/>
    <w:rsid w:val="001C4732"/>
    <w:rsid w:val="001C50F1"/>
    <w:rsid w:val="001C53EE"/>
    <w:rsid w:val="001C5773"/>
    <w:rsid w:val="001C58E9"/>
    <w:rsid w:val="001C5920"/>
    <w:rsid w:val="001C5C6D"/>
    <w:rsid w:val="001C659D"/>
    <w:rsid w:val="001C663E"/>
    <w:rsid w:val="001C68F4"/>
    <w:rsid w:val="001C6A60"/>
    <w:rsid w:val="001C6AE1"/>
    <w:rsid w:val="001C6EF0"/>
    <w:rsid w:val="001C7562"/>
    <w:rsid w:val="001C79AE"/>
    <w:rsid w:val="001C7A48"/>
    <w:rsid w:val="001C7BB5"/>
    <w:rsid w:val="001D0114"/>
    <w:rsid w:val="001D058B"/>
    <w:rsid w:val="001D0C3C"/>
    <w:rsid w:val="001D1593"/>
    <w:rsid w:val="001D187B"/>
    <w:rsid w:val="001D1A8B"/>
    <w:rsid w:val="001D2A96"/>
    <w:rsid w:val="001D2B74"/>
    <w:rsid w:val="001D30E2"/>
    <w:rsid w:val="001D35EA"/>
    <w:rsid w:val="001D36A1"/>
    <w:rsid w:val="001D36B5"/>
    <w:rsid w:val="001D37F4"/>
    <w:rsid w:val="001D3CE9"/>
    <w:rsid w:val="001D3E83"/>
    <w:rsid w:val="001D3FE1"/>
    <w:rsid w:val="001D40F1"/>
    <w:rsid w:val="001D4538"/>
    <w:rsid w:val="001D4915"/>
    <w:rsid w:val="001D4AE3"/>
    <w:rsid w:val="001D4C34"/>
    <w:rsid w:val="001D5339"/>
    <w:rsid w:val="001D54BA"/>
    <w:rsid w:val="001D55E8"/>
    <w:rsid w:val="001D58CF"/>
    <w:rsid w:val="001D5975"/>
    <w:rsid w:val="001D5A2D"/>
    <w:rsid w:val="001D5F59"/>
    <w:rsid w:val="001D6140"/>
    <w:rsid w:val="001D61B9"/>
    <w:rsid w:val="001D63DD"/>
    <w:rsid w:val="001D69D5"/>
    <w:rsid w:val="001D6A85"/>
    <w:rsid w:val="001D6AFA"/>
    <w:rsid w:val="001D6BC9"/>
    <w:rsid w:val="001D7558"/>
    <w:rsid w:val="001D75F6"/>
    <w:rsid w:val="001D7612"/>
    <w:rsid w:val="001D7766"/>
    <w:rsid w:val="001D7C16"/>
    <w:rsid w:val="001D7D6D"/>
    <w:rsid w:val="001D7DD2"/>
    <w:rsid w:val="001D7E95"/>
    <w:rsid w:val="001D7F54"/>
    <w:rsid w:val="001E0060"/>
    <w:rsid w:val="001E036A"/>
    <w:rsid w:val="001E041E"/>
    <w:rsid w:val="001E0530"/>
    <w:rsid w:val="001E06B2"/>
    <w:rsid w:val="001E0B71"/>
    <w:rsid w:val="001E0C2F"/>
    <w:rsid w:val="001E0CCE"/>
    <w:rsid w:val="001E0EBC"/>
    <w:rsid w:val="001E1800"/>
    <w:rsid w:val="001E1850"/>
    <w:rsid w:val="001E1A90"/>
    <w:rsid w:val="001E1EA7"/>
    <w:rsid w:val="001E1EE0"/>
    <w:rsid w:val="001E2211"/>
    <w:rsid w:val="001E2288"/>
    <w:rsid w:val="001E2AF1"/>
    <w:rsid w:val="001E2C21"/>
    <w:rsid w:val="001E2DCB"/>
    <w:rsid w:val="001E31D3"/>
    <w:rsid w:val="001E32D1"/>
    <w:rsid w:val="001E3606"/>
    <w:rsid w:val="001E3771"/>
    <w:rsid w:val="001E3F63"/>
    <w:rsid w:val="001E40C9"/>
    <w:rsid w:val="001E43A8"/>
    <w:rsid w:val="001E43CC"/>
    <w:rsid w:val="001E4560"/>
    <w:rsid w:val="001E4D38"/>
    <w:rsid w:val="001E4F10"/>
    <w:rsid w:val="001E55D2"/>
    <w:rsid w:val="001E5940"/>
    <w:rsid w:val="001E5DC3"/>
    <w:rsid w:val="001E654C"/>
    <w:rsid w:val="001E69A4"/>
    <w:rsid w:val="001E704D"/>
    <w:rsid w:val="001F0397"/>
    <w:rsid w:val="001F0432"/>
    <w:rsid w:val="001F0AE3"/>
    <w:rsid w:val="001F0C0F"/>
    <w:rsid w:val="001F0CDC"/>
    <w:rsid w:val="001F0CE8"/>
    <w:rsid w:val="001F1149"/>
    <w:rsid w:val="001F1166"/>
    <w:rsid w:val="001F1478"/>
    <w:rsid w:val="001F17CB"/>
    <w:rsid w:val="001F1C82"/>
    <w:rsid w:val="001F1C9C"/>
    <w:rsid w:val="001F2A57"/>
    <w:rsid w:val="001F2EEE"/>
    <w:rsid w:val="001F3128"/>
    <w:rsid w:val="001F35D8"/>
    <w:rsid w:val="001F39E3"/>
    <w:rsid w:val="001F3F94"/>
    <w:rsid w:val="001F4294"/>
    <w:rsid w:val="001F42EA"/>
    <w:rsid w:val="001F4977"/>
    <w:rsid w:val="001F4F29"/>
    <w:rsid w:val="001F5368"/>
    <w:rsid w:val="001F581E"/>
    <w:rsid w:val="001F5A52"/>
    <w:rsid w:val="001F5BE5"/>
    <w:rsid w:val="001F5E64"/>
    <w:rsid w:val="001F6BFF"/>
    <w:rsid w:val="001F6D60"/>
    <w:rsid w:val="001F6E66"/>
    <w:rsid w:val="001F7116"/>
    <w:rsid w:val="001F7A90"/>
    <w:rsid w:val="002003DC"/>
    <w:rsid w:val="0020050C"/>
    <w:rsid w:val="00200542"/>
    <w:rsid w:val="00200566"/>
    <w:rsid w:val="002007EA"/>
    <w:rsid w:val="0020130B"/>
    <w:rsid w:val="002014B8"/>
    <w:rsid w:val="002014FA"/>
    <w:rsid w:val="00201698"/>
    <w:rsid w:val="00201955"/>
    <w:rsid w:val="00201D7E"/>
    <w:rsid w:val="00201E9B"/>
    <w:rsid w:val="0020222A"/>
    <w:rsid w:val="00202973"/>
    <w:rsid w:val="00202A48"/>
    <w:rsid w:val="00203057"/>
    <w:rsid w:val="00203391"/>
    <w:rsid w:val="002038B4"/>
    <w:rsid w:val="00203DC3"/>
    <w:rsid w:val="00203FC1"/>
    <w:rsid w:val="00204223"/>
    <w:rsid w:val="002042A2"/>
    <w:rsid w:val="002045DF"/>
    <w:rsid w:val="00204DB8"/>
    <w:rsid w:val="00204F0F"/>
    <w:rsid w:val="002052C8"/>
    <w:rsid w:val="0020555E"/>
    <w:rsid w:val="002056C0"/>
    <w:rsid w:val="00205943"/>
    <w:rsid w:val="00205BC5"/>
    <w:rsid w:val="00206C1F"/>
    <w:rsid w:val="00206C95"/>
    <w:rsid w:val="002074F2"/>
    <w:rsid w:val="002108B7"/>
    <w:rsid w:val="00211139"/>
    <w:rsid w:val="00211164"/>
    <w:rsid w:val="002118F6"/>
    <w:rsid w:val="00211AA9"/>
    <w:rsid w:val="00211BB2"/>
    <w:rsid w:val="00211C89"/>
    <w:rsid w:val="00211F52"/>
    <w:rsid w:val="00212763"/>
    <w:rsid w:val="0021279C"/>
    <w:rsid w:val="00212D46"/>
    <w:rsid w:val="00212E74"/>
    <w:rsid w:val="002130BF"/>
    <w:rsid w:val="0021310A"/>
    <w:rsid w:val="002131EA"/>
    <w:rsid w:val="0021357A"/>
    <w:rsid w:val="00213726"/>
    <w:rsid w:val="00213E45"/>
    <w:rsid w:val="00214310"/>
    <w:rsid w:val="002144CF"/>
    <w:rsid w:val="00214650"/>
    <w:rsid w:val="002146C7"/>
    <w:rsid w:val="0021497C"/>
    <w:rsid w:val="00214CA8"/>
    <w:rsid w:val="00214EFB"/>
    <w:rsid w:val="0021521C"/>
    <w:rsid w:val="00215774"/>
    <w:rsid w:val="00215821"/>
    <w:rsid w:val="00215B60"/>
    <w:rsid w:val="00215BFF"/>
    <w:rsid w:val="00215C89"/>
    <w:rsid w:val="0021681C"/>
    <w:rsid w:val="00217031"/>
    <w:rsid w:val="00217100"/>
    <w:rsid w:val="00217CBD"/>
    <w:rsid w:val="002201D7"/>
    <w:rsid w:val="002201DA"/>
    <w:rsid w:val="00220650"/>
    <w:rsid w:val="0022085D"/>
    <w:rsid w:val="00220A65"/>
    <w:rsid w:val="00220CC4"/>
    <w:rsid w:val="00220FCB"/>
    <w:rsid w:val="0022146C"/>
    <w:rsid w:val="00221495"/>
    <w:rsid w:val="00221782"/>
    <w:rsid w:val="00221CB0"/>
    <w:rsid w:val="002229B5"/>
    <w:rsid w:val="00222EF5"/>
    <w:rsid w:val="0022300B"/>
    <w:rsid w:val="0022309C"/>
    <w:rsid w:val="00223203"/>
    <w:rsid w:val="002233D4"/>
    <w:rsid w:val="00223BE8"/>
    <w:rsid w:val="0022479F"/>
    <w:rsid w:val="0022487E"/>
    <w:rsid w:val="00224B61"/>
    <w:rsid w:val="00224F6A"/>
    <w:rsid w:val="0022516E"/>
    <w:rsid w:val="00225531"/>
    <w:rsid w:val="00225BA1"/>
    <w:rsid w:val="00225CED"/>
    <w:rsid w:val="002264C1"/>
    <w:rsid w:val="002265C6"/>
    <w:rsid w:val="00226F51"/>
    <w:rsid w:val="0022721D"/>
    <w:rsid w:val="0022796E"/>
    <w:rsid w:val="00227978"/>
    <w:rsid w:val="00227A18"/>
    <w:rsid w:val="00227B18"/>
    <w:rsid w:val="00227EC0"/>
    <w:rsid w:val="002304DD"/>
    <w:rsid w:val="002306F1"/>
    <w:rsid w:val="002307C6"/>
    <w:rsid w:val="00230841"/>
    <w:rsid w:val="00231300"/>
    <w:rsid w:val="00231468"/>
    <w:rsid w:val="00231BA3"/>
    <w:rsid w:val="00232081"/>
    <w:rsid w:val="00232B7B"/>
    <w:rsid w:val="00232C54"/>
    <w:rsid w:val="00232F79"/>
    <w:rsid w:val="002333D0"/>
    <w:rsid w:val="002333E3"/>
    <w:rsid w:val="00233892"/>
    <w:rsid w:val="002340BC"/>
    <w:rsid w:val="0023450A"/>
    <w:rsid w:val="00234A1D"/>
    <w:rsid w:val="00234BA5"/>
    <w:rsid w:val="00234CA3"/>
    <w:rsid w:val="0023531E"/>
    <w:rsid w:val="002353B6"/>
    <w:rsid w:val="00235652"/>
    <w:rsid w:val="002357E5"/>
    <w:rsid w:val="00235812"/>
    <w:rsid w:val="00235C35"/>
    <w:rsid w:val="0023682F"/>
    <w:rsid w:val="002368D0"/>
    <w:rsid w:val="00236B2B"/>
    <w:rsid w:val="00236D20"/>
    <w:rsid w:val="00237282"/>
    <w:rsid w:val="002374EB"/>
    <w:rsid w:val="00237A1C"/>
    <w:rsid w:val="0024015E"/>
    <w:rsid w:val="002402BD"/>
    <w:rsid w:val="00240548"/>
    <w:rsid w:val="00240587"/>
    <w:rsid w:val="002409A3"/>
    <w:rsid w:val="00241442"/>
    <w:rsid w:val="0024148D"/>
    <w:rsid w:val="0024162E"/>
    <w:rsid w:val="00241993"/>
    <w:rsid w:val="00242483"/>
    <w:rsid w:val="00242899"/>
    <w:rsid w:val="00242C2E"/>
    <w:rsid w:val="00242F92"/>
    <w:rsid w:val="002430BF"/>
    <w:rsid w:val="00243160"/>
    <w:rsid w:val="00243434"/>
    <w:rsid w:val="002435DA"/>
    <w:rsid w:val="0024377F"/>
    <w:rsid w:val="00243C2A"/>
    <w:rsid w:val="00243D66"/>
    <w:rsid w:val="00243EB4"/>
    <w:rsid w:val="00244539"/>
    <w:rsid w:val="002448E3"/>
    <w:rsid w:val="00244E47"/>
    <w:rsid w:val="00244E90"/>
    <w:rsid w:val="00244FC4"/>
    <w:rsid w:val="00245486"/>
    <w:rsid w:val="002456E2"/>
    <w:rsid w:val="00245882"/>
    <w:rsid w:val="00245A62"/>
    <w:rsid w:val="0024605B"/>
    <w:rsid w:val="002462A1"/>
    <w:rsid w:val="00246349"/>
    <w:rsid w:val="0024690A"/>
    <w:rsid w:val="002475FB"/>
    <w:rsid w:val="00250AAF"/>
    <w:rsid w:val="00251169"/>
    <w:rsid w:val="002513DB"/>
    <w:rsid w:val="00251D80"/>
    <w:rsid w:val="002522D3"/>
    <w:rsid w:val="0025240A"/>
    <w:rsid w:val="002524D7"/>
    <w:rsid w:val="00252514"/>
    <w:rsid w:val="002528C5"/>
    <w:rsid w:val="00252A0B"/>
    <w:rsid w:val="00252AF7"/>
    <w:rsid w:val="00252B56"/>
    <w:rsid w:val="00252D48"/>
    <w:rsid w:val="0025311F"/>
    <w:rsid w:val="0025330B"/>
    <w:rsid w:val="00253813"/>
    <w:rsid w:val="00253FF4"/>
    <w:rsid w:val="00254428"/>
    <w:rsid w:val="00254ACE"/>
    <w:rsid w:val="00254DEA"/>
    <w:rsid w:val="0025504C"/>
    <w:rsid w:val="002550E1"/>
    <w:rsid w:val="002550FF"/>
    <w:rsid w:val="00255330"/>
    <w:rsid w:val="00255801"/>
    <w:rsid w:val="0025597C"/>
    <w:rsid w:val="00255C4B"/>
    <w:rsid w:val="00255D2E"/>
    <w:rsid w:val="00255D3E"/>
    <w:rsid w:val="0025621C"/>
    <w:rsid w:val="0025636F"/>
    <w:rsid w:val="002563A3"/>
    <w:rsid w:val="0025666C"/>
    <w:rsid w:val="00256861"/>
    <w:rsid w:val="002569F2"/>
    <w:rsid w:val="00256C20"/>
    <w:rsid w:val="0025715C"/>
    <w:rsid w:val="002576AB"/>
    <w:rsid w:val="00257913"/>
    <w:rsid w:val="00257B99"/>
    <w:rsid w:val="0026007E"/>
    <w:rsid w:val="002601B4"/>
    <w:rsid w:val="0026029D"/>
    <w:rsid w:val="00260345"/>
    <w:rsid w:val="0026063C"/>
    <w:rsid w:val="002608BD"/>
    <w:rsid w:val="002608FE"/>
    <w:rsid w:val="00261384"/>
    <w:rsid w:val="00261578"/>
    <w:rsid w:val="0026186D"/>
    <w:rsid w:val="00261B8F"/>
    <w:rsid w:val="00261C8B"/>
    <w:rsid w:val="00261F9C"/>
    <w:rsid w:val="00261FAF"/>
    <w:rsid w:val="002625FB"/>
    <w:rsid w:val="00262846"/>
    <w:rsid w:val="002635E2"/>
    <w:rsid w:val="002636DD"/>
    <w:rsid w:val="002637DB"/>
    <w:rsid w:val="00264731"/>
    <w:rsid w:val="00264985"/>
    <w:rsid w:val="0026551B"/>
    <w:rsid w:val="002657D0"/>
    <w:rsid w:val="00265876"/>
    <w:rsid w:val="002659C5"/>
    <w:rsid w:val="002664D9"/>
    <w:rsid w:val="0026673A"/>
    <w:rsid w:val="00266FD6"/>
    <w:rsid w:val="002671F9"/>
    <w:rsid w:val="00267211"/>
    <w:rsid w:val="00267744"/>
    <w:rsid w:val="00267A16"/>
    <w:rsid w:val="002702BA"/>
    <w:rsid w:val="0027080F"/>
    <w:rsid w:val="00270E77"/>
    <w:rsid w:val="00270F53"/>
    <w:rsid w:val="002718BE"/>
    <w:rsid w:val="00271A19"/>
    <w:rsid w:val="00271E16"/>
    <w:rsid w:val="00271FEC"/>
    <w:rsid w:val="00272327"/>
    <w:rsid w:val="00272920"/>
    <w:rsid w:val="00272F92"/>
    <w:rsid w:val="0027320C"/>
    <w:rsid w:val="0027359B"/>
    <w:rsid w:val="0027367B"/>
    <w:rsid w:val="002739FB"/>
    <w:rsid w:val="00273CC5"/>
    <w:rsid w:val="002740C8"/>
    <w:rsid w:val="0027439F"/>
    <w:rsid w:val="00274E0F"/>
    <w:rsid w:val="0027513D"/>
    <w:rsid w:val="002756D0"/>
    <w:rsid w:val="00275A80"/>
    <w:rsid w:val="00275ABD"/>
    <w:rsid w:val="00275CED"/>
    <w:rsid w:val="00275D0A"/>
    <w:rsid w:val="00275DAC"/>
    <w:rsid w:val="00275FF8"/>
    <w:rsid w:val="002762C5"/>
    <w:rsid w:val="002763FD"/>
    <w:rsid w:val="0027644F"/>
    <w:rsid w:val="002768E0"/>
    <w:rsid w:val="00277BBC"/>
    <w:rsid w:val="00280251"/>
    <w:rsid w:val="00280B90"/>
    <w:rsid w:val="00280EF9"/>
    <w:rsid w:val="002816B3"/>
    <w:rsid w:val="00281DA7"/>
    <w:rsid w:val="00281E18"/>
    <w:rsid w:val="00282198"/>
    <w:rsid w:val="002826D5"/>
    <w:rsid w:val="00282888"/>
    <w:rsid w:val="002828CF"/>
    <w:rsid w:val="00282D21"/>
    <w:rsid w:val="00282FC6"/>
    <w:rsid w:val="00283666"/>
    <w:rsid w:val="00283766"/>
    <w:rsid w:val="00283D7A"/>
    <w:rsid w:val="002840AB"/>
    <w:rsid w:val="002840F5"/>
    <w:rsid w:val="00284F05"/>
    <w:rsid w:val="002854D0"/>
    <w:rsid w:val="002854D6"/>
    <w:rsid w:val="002857CA"/>
    <w:rsid w:val="0028626B"/>
    <w:rsid w:val="0028656D"/>
    <w:rsid w:val="002865A2"/>
    <w:rsid w:val="00286872"/>
    <w:rsid w:val="002868B3"/>
    <w:rsid w:val="00286966"/>
    <w:rsid w:val="00286B28"/>
    <w:rsid w:val="00286CFB"/>
    <w:rsid w:val="0028715C"/>
    <w:rsid w:val="0028716C"/>
    <w:rsid w:val="00287663"/>
    <w:rsid w:val="002877AA"/>
    <w:rsid w:val="002877D7"/>
    <w:rsid w:val="00287CE1"/>
    <w:rsid w:val="00287E6F"/>
    <w:rsid w:val="0029047B"/>
    <w:rsid w:val="0029078A"/>
    <w:rsid w:val="0029096B"/>
    <w:rsid w:val="00290C1C"/>
    <w:rsid w:val="00290C8F"/>
    <w:rsid w:val="00290F8E"/>
    <w:rsid w:val="00290FB2"/>
    <w:rsid w:val="00291414"/>
    <w:rsid w:val="00291585"/>
    <w:rsid w:val="00291629"/>
    <w:rsid w:val="002919D3"/>
    <w:rsid w:val="00291ECE"/>
    <w:rsid w:val="00291F23"/>
    <w:rsid w:val="0029226F"/>
    <w:rsid w:val="0029291E"/>
    <w:rsid w:val="00292920"/>
    <w:rsid w:val="00292C4B"/>
    <w:rsid w:val="00292D2F"/>
    <w:rsid w:val="00292D55"/>
    <w:rsid w:val="00292E70"/>
    <w:rsid w:val="0029356C"/>
    <w:rsid w:val="0029389F"/>
    <w:rsid w:val="00293A3C"/>
    <w:rsid w:val="00293A79"/>
    <w:rsid w:val="00293BF6"/>
    <w:rsid w:val="00293FFF"/>
    <w:rsid w:val="0029402C"/>
    <w:rsid w:val="00294089"/>
    <w:rsid w:val="00294520"/>
    <w:rsid w:val="00294550"/>
    <w:rsid w:val="0029483A"/>
    <w:rsid w:val="00294897"/>
    <w:rsid w:val="00294BA4"/>
    <w:rsid w:val="00294F12"/>
    <w:rsid w:val="00295548"/>
    <w:rsid w:val="002956B2"/>
    <w:rsid w:val="002957D3"/>
    <w:rsid w:val="0029594E"/>
    <w:rsid w:val="0029599C"/>
    <w:rsid w:val="00295F23"/>
    <w:rsid w:val="00296039"/>
    <w:rsid w:val="0029623F"/>
    <w:rsid w:val="00296453"/>
    <w:rsid w:val="002965A5"/>
    <w:rsid w:val="00296787"/>
    <w:rsid w:val="00296D5A"/>
    <w:rsid w:val="00296DD6"/>
    <w:rsid w:val="0029722B"/>
    <w:rsid w:val="00297C1C"/>
    <w:rsid w:val="002A013D"/>
    <w:rsid w:val="002A0142"/>
    <w:rsid w:val="002A03DB"/>
    <w:rsid w:val="002A10FC"/>
    <w:rsid w:val="002A17D8"/>
    <w:rsid w:val="002A180D"/>
    <w:rsid w:val="002A1D7A"/>
    <w:rsid w:val="002A1DCF"/>
    <w:rsid w:val="002A2027"/>
    <w:rsid w:val="002A2163"/>
    <w:rsid w:val="002A2491"/>
    <w:rsid w:val="002A258B"/>
    <w:rsid w:val="002A2B67"/>
    <w:rsid w:val="002A2BA9"/>
    <w:rsid w:val="002A2F10"/>
    <w:rsid w:val="002A2F19"/>
    <w:rsid w:val="002A326B"/>
    <w:rsid w:val="002A3364"/>
    <w:rsid w:val="002A3673"/>
    <w:rsid w:val="002A3B00"/>
    <w:rsid w:val="002A3DB0"/>
    <w:rsid w:val="002A3FDE"/>
    <w:rsid w:val="002A42C2"/>
    <w:rsid w:val="002A4550"/>
    <w:rsid w:val="002A4717"/>
    <w:rsid w:val="002A4761"/>
    <w:rsid w:val="002A4FF9"/>
    <w:rsid w:val="002A5877"/>
    <w:rsid w:val="002A5B44"/>
    <w:rsid w:val="002A5BB2"/>
    <w:rsid w:val="002A5CD7"/>
    <w:rsid w:val="002A6AE5"/>
    <w:rsid w:val="002A6DE1"/>
    <w:rsid w:val="002A6EBE"/>
    <w:rsid w:val="002A7288"/>
    <w:rsid w:val="002A7694"/>
    <w:rsid w:val="002A76D4"/>
    <w:rsid w:val="002A796B"/>
    <w:rsid w:val="002A7EC7"/>
    <w:rsid w:val="002B04CA"/>
    <w:rsid w:val="002B0707"/>
    <w:rsid w:val="002B0B39"/>
    <w:rsid w:val="002B0F29"/>
    <w:rsid w:val="002B1085"/>
    <w:rsid w:val="002B1680"/>
    <w:rsid w:val="002B1B89"/>
    <w:rsid w:val="002B3FBA"/>
    <w:rsid w:val="002B406F"/>
    <w:rsid w:val="002B450D"/>
    <w:rsid w:val="002B47AF"/>
    <w:rsid w:val="002B48C0"/>
    <w:rsid w:val="002B4BBF"/>
    <w:rsid w:val="002B5126"/>
    <w:rsid w:val="002B573D"/>
    <w:rsid w:val="002B5CB4"/>
    <w:rsid w:val="002B60CA"/>
    <w:rsid w:val="002B6DB9"/>
    <w:rsid w:val="002B700A"/>
    <w:rsid w:val="002B7115"/>
    <w:rsid w:val="002B719B"/>
    <w:rsid w:val="002B7260"/>
    <w:rsid w:val="002B7980"/>
    <w:rsid w:val="002B7B4E"/>
    <w:rsid w:val="002B7B88"/>
    <w:rsid w:val="002B7CA7"/>
    <w:rsid w:val="002B7D69"/>
    <w:rsid w:val="002C021E"/>
    <w:rsid w:val="002C04C9"/>
    <w:rsid w:val="002C07C9"/>
    <w:rsid w:val="002C0C46"/>
    <w:rsid w:val="002C10EF"/>
    <w:rsid w:val="002C1182"/>
    <w:rsid w:val="002C1254"/>
    <w:rsid w:val="002C16BD"/>
    <w:rsid w:val="002C2288"/>
    <w:rsid w:val="002C32E4"/>
    <w:rsid w:val="002C361A"/>
    <w:rsid w:val="002C3A22"/>
    <w:rsid w:val="002C3EB1"/>
    <w:rsid w:val="002C4322"/>
    <w:rsid w:val="002C43A6"/>
    <w:rsid w:val="002C4456"/>
    <w:rsid w:val="002C4768"/>
    <w:rsid w:val="002C4C75"/>
    <w:rsid w:val="002C4F19"/>
    <w:rsid w:val="002C4F3D"/>
    <w:rsid w:val="002C510A"/>
    <w:rsid w:val="002C5486"/>
    <w:rsid w:val="002C587B"/>
    <w:rsid w:val="002C58C5"/>
    <w:rsid w:val="002C5A43"/>
    <w:rsid w:val="002C5DBD"/>
    <w:rsid w:val="002C684B"/>
    <w:rsid w:val="002C6CF2"/>
    <w:rsid w:val="002C6EA2"/>
    <w:rsid w:val="002C7228"/>
    <w:rsid w:val="002C73CA"/>
    <w:rsid w:val="002C79A2"/>
    <w:rsid w:val="002C7EC5"/>
    <w:rsid w:val="002C7F73"/>
    <w:rsid w:val="002D005E"/>
    <w:rsid w:val="002D0B99"/>
    <w:rsid w:val="002D0DDC"/>
    <w:rsid w:val="002D0EA5"/>
    <w:rsid w:val="002D129C"/>
    <w:rsid w:val="002D17F9"/>
    <w:rsid w:val="002D1823"/>
    <w:rsid w:val="002D1BE5"/>
    <w:rsid w:val="002D1C34"/>
    <w:rsid w:val="002D1DF5"/>
    <w:rsid w:val="002D227C"/>
    <w:rsid w:val="002D2574"/>
    <w:rsid w:val="002D278D"/>
    <w:rsid w:val="002D2970"/>
    <w:rsid w:val="002D29F9"/>
    <w:rsid w:val="002D2AA9"/>
    <w:rsid w:val="002D2EEE"/>
    <w:rsid w:val="002D2FCF"/>
    <w:rsid w:val="002D3AD6"/>
    <w:rsid w:val="002D3CB8"/>
    <w:rsid w:val="002D3E1B"/>
    <w:rsid w:val="002D4485"/>
    <w:rsid w:val="002D46FC"/>
    <w:rsid w:val="002D4A71"/>
    <w:rsid w:val="002D4E08"/>
    <w:rsid w:val="002D4F00"/>
    <w:rsid w:val="002D5101"/>
    <w:rsid w:val="002D522E"/>
    <w:rsid w:val="002D61CE"/>
    <w:rsid w:val="002D6364"/>
    <w:rsid w:val="002D663D"/>
    <w:rsid w:val="002D6716"/>
    <w:rsid w:val="002D6AF3"/>
    <w:rsid w:val="002D6D84"/>
    <w:rsid w:val="002D7FD2"/>
    <w:rsid w:val="002E01BD"/>
    <w:rsid w:val="002E08A9"/>
    <w:rsid w:val="002E0AE8"/>
    <w:rsid w:val="002E0D66"/>
    <w:rsid w:val="002E0ED6"/>
    <w:rsid w:val="002E0EDA"/>
    <w:rsid w:val="002E11FD"/>
    <w:rsid w:val="002E1276"/>
    <w:rsid w:val="002E12F4"/>
    <w:rsid w:val="002E1A13"/>
    <w:rsid w:val="002E1D4E"/>
    <w:rsid w:val="002E2640"/>
    <w:rsid w:val="002E2F51"/>
    <w:rsid w:val="002E36A0"/>
    <w:rsid w:val="002E36D7"/>
    <w:rsid w:val="002E3D8E"/>
    <w:rsid w:val="002E45D0"/>
    <w:rsid w:val="002E47D0"/>
    <w:rsid w:val="002E48D5"/>
    <w:rsid w:val="002E4B48"/>
    <w:rsid w:val="002E4DDE"/>
    <w:rsid w:val="002E4E4C"/>
    <w:rsid w:val="002E513C"/>
    <w:rsid w:val="002E550B"/>
    <w:rsid w:val="002E5AC6"/>
    <w:rsid w:val="002E5CFB"/>
    <w:rsid w:val="002E5E50"/>
    <w:rsid w:val="002E613E"/>
    <w:rsid w:val="002E6140"/>
    <w:rsid w:val="002E6315"/>
    <w:rsid w:val="002E66AF"/>
    <w:rsid w:val="002E6AFF"/>
    <w:rsid w:val="002E6C5E"/>
    <w:rsid w:val="002E6F1B"/>
    <w:rsid w:val="002E6F24"/>
    <w:rsid w:val="002E756F"/>
    <w:rsid w:val="002E76B3"/>
    <w:rsid w:val="002E7E23"/>
    <w:rsid w:val="002E7FE3"/>
    <w:rsid w:val="002F001A"/>
    <w:rsid w:val="002F007B"/>
    <w:rsid w:val="002F0AFB"/>
    <w:rsid w:val="002F1371"/>
    <w:rsid w:val="002F153A"/>
    <w:rsid w:val="002F180A"/>
    <w:rsid w:val="002F19C2"/>
    <w:rsid w:val="002F1BB2"/>
    <w:rsid w:val="002F1D99"/>
    <w:rsid w:val="002F20AB"/>
    <w:rsid w:val="002F21F3"/>
    <w:rsid w:val="002F2632"/>
    <w:rsid w:val="002F2718"/>
    <w:rsid w:val="002F2D4C"/>
    <w:rsid w:val="002F2E61"/>
    <w:rsid w:val="002F35C9"/>
    <w:rsid w:val="002F3A3F"/>
    <w:rsid w:val="002F3AFC"/>
    <w:rsid w:val="002F4633"/>
    <w:rsid w:val="002F4647"/>
    <w:rsid w:val="002F496A"/>
    <w:rsid w:val="002F4D8E"/>
    <w:rsid w:val="002F4E31"/>
    <w:rsid w:val="002F5203"/>
    <w:rsid w:val="002F5407"/>
    <w:rsid w:val="002F5848"/>
    <w:rsid w:val="002F586B"/>
    <w:rsid w:val="002F6105"/>
    <w:rsid w:val="002F63FD"/>
    <w:rsid w:val="002F6716"/>
    <w:rsid w:val="002F67D7"/>
    <w:rsid w:val="002F6BFF"/>
    <w:rsid w:val="002F6CDC"/>
    <w:rsid w:val="002F742C"/>
    <w:rsid w:val="002F747B"/>
    <w:rsid w:val="002F7842"/>
    <w:rsid w:val="002F78D9"/>
    <w:rsid w:val="002F7B71"/>
    <w:rsid w:val="002F7BA1"/>
    <w:rsid w:val="002F7D3A"/>
    <w:rsid w:val="0030024E"/>
    <w:rsid w:val="003008FF"/>
    <w:rsid w:val="00300AA3"/>
    <w:rsid w:val="003010DC"/>
    <w:rsid w:val="0030134F"/>
    <w:rsid w:val="003014F7"/>
    <w:rsid w:val="0030155A"/>
    <w:rsid w:val="00301E4C"/>
    <w:rsid w:val="00301F15"/>
    <w:rsid w:val="0030209B"/>
    <w:rsid w:val="00302631"/>
    <w:rsid w:val="00302A8E"/>
    <w:rsid w:val="00302B14"/>
    <w:rsid w:val="0030302F"/>
    <w:rsid w:val="00303746"/>
    <w:rsid w:val="0030380A"/>
    <w:rsid w:val="00303AB2"/>
    <w:rsid w:val="00303BD8"/>
    <w:rsid w:val="00304131"/>
    <w:rsid w:val="0030461D"/>
    <w:rsid w:val="0030492D"/>
    <w:rsid w:val="0030506C"/>
    <w:rsid w:val="00305D8C"/>
    <w:rsid w:val="00305EFF"/>
    <w:rsid w:val="00306252"/>
    <w:rsid w:val="003068A3"/>
    <w:rsid w:val="00306C21"/>
    <w:rsid w:val="00306CA4"/>
    <w:rsid w:val="0030701F"/>
    <w:rsid w:val="00307177"/>
    <w:rsid w:val="00307303"/>
    <w:rsid w:val="0030744A"/>
    <w:rsid w:val="0030764C"/>
    <w:rsid w:val="003101D7"/>
    <w:rsid w:val="003102CD"/>
    <w:rsid w:val="003103FE"/>
    <w:rsid w:val="003104EB"/>
    <w:rsid w:val="0031069C"/>
    <w:rsid w:val="003107E5"/>
    <w:rsid w:val="00311626"/>
    <w:rsid w:val="00311778"/>
    <w:rsid w:val="00311B72"/>
    <w:rsid w:val="00311E58"/>
    <w:rsid w:val="003126C3"/>
    <w:rsid w:val="00312D43"/>
    <w:rsid w:val="00313C0C"/>
    <w:rsid w:val="00313EA5"/>
    <w:rsid w:val="00314933"/>
    <w:rsid w:val="00314AE4"/>
    <w:rsid w:val="00314FB6"/>
    <w:rsid w:val="0031547C"/>
    <w:rsid w:val="00315875"/>
    <w:rsid w:val="00315D61"/>
    <w:rsid w:val="00315DA8"/>
    <w:rsid w:val="0031680E"/>
    <w:rsid w:val="003169CD"/>
    <w:rsid w:val="00316BE3"/>
    <w:rsid w:val="00316CC9"/>
    <w:rsid w:val="00316E2F"/>
    <w:rsid w:val="0031726C"/>
    <w:rsid w:val="003176AB"/>
    <w:rsid w:val="00317DE5"/>
    <w:rsid w:val="003212B3"/>
    <w:rsid w:val="003216B7"/>
    <w:rsid w:val="00321776"/>
    <w:rsid w:val="003218E4"/>
    <w:rsid w:val="00321DAF"/>
    <w:rsid w:val="00321EB2"/>
    <w:rsid w:val="00321FE8"/>
    <w:rsid w:val="00322159"/>
    <w:rsid w:val="00322371"/>
    <w:rsid w:val="0032253E"/>
    <w:rsid w:val="0032273D"/>
    <w:rsid w:val="00322F5D"/>
    <w:rsid w:val="003239F3"/>
    <w:rsid w:val="00323A09"/>
    <w:rsid w:val="00323B62"/>
    <w:rsid w:val="003244C3"/>
    <w:rsid w:val="00324C78"/>
    <w:rsid w:val="00325007"/>
    <w:rsid w:val="003251CF"/>
    <w:rsid w:val="00325339"/>
    <w:rsid w:val="0032597F"/>
    <w:rsid w:val="00325A40"/>
    <w:rsid w:val="00325B21"/>
    <w:rsid w:val="00326150"/>
    <w:rsid w:val="00326197"/>
    <w:rsid w:val="00326228"/>
    <w:rsid w:val="003266E8"/>
    <w:rsid w:val="0032676B"/>
    <w:rsid w:val="00326F9C"/>
    <w:rsid w:val="00327039"/>
    <w:rsid w:val="00327C6F"/>
    <w:rsid w:val="00327F04"/>
    <w:rsid w:val="00327FC7"/>
    <w:rsid w:val="003302F9"/>
    <w:rsid w:val="00330665"/>
    <w:rsid w:val="0033070B"/>
    <w:rsid w:val="003312DE"/>
    <w:rsid w:val="00331337"/>
    <w:rsid w:val="003317E0"/>
    <w:rsid w:val="00331ADE"/>
    <w:rsid w:val="00331B79"/>
    <w:rsid w:val="00332194"/>
    <w:rsid w:val="003322A1"/>
    <w:rsid w:val="003323B3"/>
    <w:rsid w:val="003324F9"/>
    <w:rsid w:val="00332FC4"/>
    <w:rsid w:val="0033460C"/>
    <w:rsid w:val="00334639"/>
    <w:rsid w:val="003347FA"/>
    <w:rsid w:val="00334B93"/>
    <w:rsid w:val="00334D6A"/>
    <w:rsid w:val="003350C1"/>
    <w:rsid w:val="003354F1"/>
    <w:rsid w:val="0033585A"/>
    <w:rsid w:val="00335AC4"/>
    <w:rsid w:val="00335BBB"/>
    <w:rsid w:val="00335C4C"/>
    <w:rsid w:val="00335E18"/>
    <w:rsid w:val="00335FB5"/>
    <w:rsid w:val="00336770"/>
    <w:rsid w:val="003369F8"/>
    <w:rsid w:val="00336A09"/>
    <w:rsid w:val="00336F45"/>
    <w:rsid w:val="00337552"/>
    <w:rsid w:val="0033762B"/>
    <w:rsid w:val="003376E0"/>
    <w:rsid w:val="003404C9"/>
    <w:rsid w:val="003406CC"/>
    <w:rsid w:val="0034090A"/>
    <w:rsid w:val="003409C1"/>
    <w:rsid w:val="00340EDD"/>
    <w:rsid w:val="00340FC7"/>
    <w:rsid w:val="003412EF"/>
    <w:rsid w:val="00341408"/>
    <w:rsid w:val="00342092"/>
    <w:rsid w:val="003421E8"/>
    <w:rsid w:val="0034279C"/>
    <w:rsid w:val="00342F43"/>
    <w:rsid w:val="00343093"/>
    <w:rsid w:val="003431CD"/>
    <w:rsid w:val="003437F2"/>
    <w:rsid w:val="00343DCE"/>
    <w:rsid w:val="00343F88"/>
    <w:rsid w:val="003445F2"/>
    <w:rsid w:val="00344B87"/>
    <w:rsid w:val="00344B97"/>
    <w:rsid w:val="003452DD"/>
    <w:rsid w:val="003453EE"/>
    <w:rsid w:val="003456AE"/>
    <w:rsid w:val="003459C7"/>
    <w:rsid w:val="00345B28"/>
    <w:rsid w:val="00345D71"/>
    <w:rsid w:val="00345DAB"/>
    <w:rsid w:val="00346340"/>
    <w:rsid w:val="0034692B"/>
    <w:rsid w:val="00346F92"/>
    <w:rsid w:val="00347BDA"/>
    <w:rsid w:val="00350A0E"/>
    <w:rsid w:val="00350A8A"/>
    <w:rsid w:val="00350F7A"/>
    <w:rsid w:val="0035120A"/>
    <w:rsid w:val="00351AEF"/>
    <w:rsid w:val="00351D06"/>
    <w:rsid w:val="0035205E"/>
    <w:rsid w:val="00352162"/>
    <w:rsid w:val="0035229F"/>
    <w:rsid w:val="00352722"/>
    <w:rsid w:val="00352993"/>
    <w:rsid w:val="00352DFB"/>
    <w:rsid w:val="00352F9D"/>
    <w:rsid w:val="00353280"/>
    <w:rsid w:val="003538C5"/>
    <w:rsid w:val="00353EEF"/>
    <w:rsid w:val="00353EF4"/>
    <w:rsid w:val="00353FB7"/>
    <w:rsid w:val="0035476E"/>
    <w:rsid w:val="003547EE"/>
    <w:rsid w:val="003548B0"/>
    <w:rsid w:val="00354DFD"/>
    <w:rsid w:val="00355666"/>
    <w:rsid w:val="00355A37"/>
    <w:rsid w:val="00355A80"/>
    <w:rsid w:val="00355C9A"/>
    <w:rsid w:val="00356134"/>
    <w:rsid w:val="00356362"/>
    <w:rsid w:val="003563ED"/>
    <w:rsid w:val="003564DE"/>
    <w:rsid w:val="0035656E"/>
    <w:rsid w:val="003565A2"/>
    <w:rsid w:val="00356C3C"/>
    <w:rsid w:val="00356FEA"/>
    <w:rsid w:val="003574ED"/>
    <w:rsid w:val="00357B4F"/>
    <w:rsid w:val="00357F26"/>
    <w:rsid w:val="0036018C"/>
    <w:rsid w:val="00360669"/>
    <w:rsid w:val="003608E0"/>
    <w:rsid w:val="0036155D"/>
    <w:rsid w:val="00361805"/>
    <w:rsid w:val="0036188A"/>
    <w:rsid w:val="00361898"/>
    <w:rsid w:val="00361972"/>
    <w:rsid w:val="003623AC"/>
    <w:rsid w:val="0036297E"/>
    <w:rsid w:val="00362BAF"/>
    <w:rsid w:val="00363594"/>
    <w:rsid w:val="003636BE"/>
    <w:rsid w:val="0036387C"/>
    <w:rsid w:val="00363AE6"/>
    <w:rsid w:val="003641FD"/>
    <w:rsid w:val="003646F7"/>
    <w:rsid w:val="00365011"/>
    <w:rsid w:val="00365081"/>
    <w:rsid w:val="0036559A"/>
    <w:rsid w:val="003658B4"/>
    <w:rsid w:val="00365AC8"/>
    <w:rsid w:val="0036602E"/>
    <w:rsid w:val="00366743"/>
    <w:rsid w:val="0036699B"/>
    <w:rsid w:val="00366B1F"/>
    <w:rsid w:val="00366CF9"/>
    <w:rsid w:val="00367125"/>
    <w:rsid w:val="0036743E"/>
    <w:rsid w:val="003677F9"/>
    <w:rsid w:val="00370223"/>
    <w:rsid w:val="00370420"/>
    <w:rsid w:val="0037052D"/>
    <w:rsid w:val="0037065E"/>
    <w:rsid w:val="00370869"/>
    <w:rsid w:val="00370B80"/>
    <w:rsid w:val="0037163D"/>
    <w:rsid w:val="00371AED"/>
    <w:rsid w:val="00371B48"/>
    <w:rsid w:val="00371DF6"/>
    <w:rsid w:val="0037208B"/>
    <w:rsid w:val="003720EC"/>
    <w:rsid w:val="00372314"/>
    <w:rsid w:val="003725AF"/>
    <w:rsid w:val="0037290B"/>
    <w:rsid w:val="00372C26"/>
    <w:rsid w:val="003734B1"/>
    <w:rsid w:val="0037392E"/>
    <w:rsid w:val="00373ECE"/>
    <w:rsid w:val="003744D7"/>
    <w:rsid w:val="0037456F"/>
    <w:rsid w:val="0037472C"/>
    <w:rsid w:val="003753DA"/>
    <w:rsid w:val="003762A4"/>
    <w:rsid w:val="00376424"/>
    <w:rsid w:val="00376725"/>
    <w:rsid w:val="00376744"/>
    <w:rsid w:val="00376FA7"/>
    <w:rsid w:val="003776F4"/>
    <w:rsid w:val="00377E48"/>
    <w:rsid w:val="00377E90"/>
    <w:rsid w:val="003800FC"/>
    <w:rsid w:val="00380528"/>
    <w:rsid w:val="00380530"/>
    <w:rsid w:val="003805BF"/>
    <w:rsid w:val="00380632"/>
    <w:rsid w:val="0038129D"/>
    <w:rsid w:val="00381E5B"/>
    <w:rsid w:val="00381EF0"/>
    <w:rsid w:val="00382366"/>
    <w:rsid w:val="003825C2"/>
    <w:rsid w:val="00382C60"/>
    <w:rsid w:val="00383347"/>
    <w:rsid w:val="0038342E"/>
    <w:rsid w:val="003834C8"/>
    <w:rsid w:val="00383A95"/>
    <w:rsid w:val="00383DF7"/>
    <w:rsid w:val="0038402E"/>
    <w:rsid w:val="003849F0"/>
    <w:rsid w:val="00384AFA"/>
    <w:rsid w:val="003854F5"/>
    <w:rsid w:val="003858F2"/>
    <w:rsid w:val="003858F4"/>
    <w:rsid w:val="00385C7B"/>
    <w:rsid w:val="00385E13"/>
    <w:rsid w:val="00385E70"/>
    <w:rsid w:val="003866DF"/>
    <w:rsid w:val="00386AA5"/>
    <w:rsid w:val="00386EB2"/>
    <w:rsid w:val="00386F0E"/>
    <w:rsid w:val="0038721A"/>
    <w:rsid w:val="003872E6"/>
    <w:rsid w:val="00387304"/>
    <w:rsid w:val="00387E17"/>
    <w:rsid w:val="00387FD5"/>
    <w:rsid w:val="00390050"/>
    <w:rsid w:val="0039060B"/>
    <w:rsid w:val="0039097A"/>
    <w:rsid w:val="00390B48"/>
    <w:rsid w:val="00390D90"/>
    <w:rsid w:val="00390E5C"/>
    <w:rsid w:val="00392489"/>
    <w:rsid w:val="00392655"/>
    <w:rsid w:val="00392AC3"/>
    <w:rsid w:val="00393155"/>
    <w:rsid w:val="0039327F"/>
    <w:rsid w:val="00393621"/>
    <w:rsid w:val="00393779"/>
    <w:rsid w:val="003938FB"/>
    <w:rsid w:val="00393BDF"/>
    <w:rsid w:val="00393CB5"/>
    <w:rsid w:val="00393DDA"/>
    <w:rsid w:val="003942A2"/>
    <w:rsid w:val="0039436F"/>
    <w:rsid w:val="00394376"/>
    <w:rsid w:val="00394471"/>
    <w:rsid w:val="00394849"/>
    <w:rsid w:val="00395756"/>
    <w:rsid w:val="00395F49"/>
    <w:rsid w:val="00395F9C"/>
    <w:rsid w:val="00395FD1"/>
    <w:rsid w:val="003965A7"/>
    <w:rsid w:val="003969F7"/>
    <w:rsid w:val="00396CA9"/>
    <w:rsid w:val="00396D72"/>
    <w:rsid w:val="00396F63"/>
    <w:rsid w:val="0039700B"/>
    <w:rsid w:val="00397242"/>
    <w:rsid w:val="003972AE"/>
    <w:rsid w:val="00397380"/>
    <w:rsid w:val="00397673"/>
    <w:rsid w:val="003A0015"/>
    <w:rsid w:val="003A0845"/>
    <w:rsid w:val="003A1AD5"/>
    <w:rsid w:val="003A1D81"/>
    <w:rsid w:val="003A1D88"/>
    <w:rsid w:val="003A2294"/>
    <w:rsid w:val="003A2577"/>
    <w:rsid w:val="003A2EA3"/>
    <w:rsid w:val="003A320C"/>
    <w:rsid w:val="003A3298"/>
    <w:rsid w:val="003A34C3"/>
    <w:rsid w:val="003A35D6"/>
    <w:rsid w:val="003A3827"/>
    <w:rsid w:val="003A3880"/>
    <w:rsid w:val="003A394F"/>
    <w:rsid w:val="003A3A63"/>
    <w:rsid w:val="003A474A"/>
    <w:rsid w:val="003A4860"/>
    <w:rsid w:val="003A497D"/>
    <w:rsid w:val="003A4CB7"/>
    <w:rsid w:val="003A4F96"/>
    <w:rsid w:val="003A507E"/>
    <w:rsid w:val="003A56E2"/>
    <w:rsid w:val="003A59DC"/>
    <w:rsid w:val="003A5A42"/>
    <w:rsid w:val="003A5E8F"/>
    <w:rsid w:val="003A5EE7"/>
    <w:rsid w:val="003A5FCE"/>
    <w:rsid w:val="003A609A"/>
    <w:rsid w:val="003A60DA"/>
    <w:rsid w:val="003A6338"/>
    <w:rsid w:val="003A6904"/>
    <w:rsid w:val="003A6C41"/>
    <w:rsid w:val="003A6DBE"/>
    <w:rsid w:val="003A7299"/>
    <w:rsid w:val="003A73D2"/>
    <w:rsid w:val="003A7709"/>
    <w:rsid w:val="003A7A93"/>
    <w:rsid w:val="003A7DE1"/>
    <w:rsid w:val="003A7EB0"/>
    <w:rsid w:val="003B030C"/>
    <w:rsid w:val="003B05D1"/>
    <w:rsid w:val="003B0A2C"/>
    <w:rsid w:val="003B0F85"/>
    <w:rsid w:val="003B17BC"/>
    <w:rsid w:val="003B1A5C"/>
    <w:rsid w:val="003B2F65"/>
    <w:rsid w:val="003B3084"/>
    <w:rsid w:val="003B37C4"/>
    <w:rsid w:val="003B3C23"/>
    <w:rsid w:val="003B429C"/>
    <w:rsid w:val="003B4910"/>
    <w:rsid w:val="003B4AFA"/>
    <w:rsid w:val="003B4D35"/>
    <w:rsid w:val="003B528C"/>
    <w:rsid w:val="003B5295"/>
    <w:rsid w:val="003B52A1"/>
    <w:rsid w:val="003B532D"/>
    <w:rsid w:val="003B537A"/>
    <w:rsid w:val="003B5537"/>
    <w:rsid w:val="003B5C9A"/>
    <w:rsid w:val="003B62AC"/>
    <w:rsid w:val="003B66A5"/>
    <w:rsid w:val="003B6FE6"/>
    <w:rsid w:val="003B7204"/>
    <w:rsid w:val="003B754B"/>
    <w:rsid w:val="003B7584"/>
    <w:rsid w:val="003B7BC5"/>
    <w:rsid w:val="003B7CC8"/>
    <w:rsid w:val="003B7D27"/>
    <w:rsid w:val="003B7FE9"/>
    <w:rsid w:val="003C081D"/>
    <w:rsid w:val="003C11C6"/>
    <w:rsid w:val="003C14D2"/>
    <w:rsid w:val="003C167C"/>
    <w:rsid w:val="003C16D1"/>
    <w:rsid w:val="003C18AD"/>
    <w:rsid w:val="003C1D79"/>
    <w:rsid w:val="003C1E8B"/>
    <w:rsid w:val="003C214B"/>
    <w:rsid w:val="003C215E"/>
    <w:rsid w:val="003C22EA"/>
    <w:rsid w:val="003C25B5"/>
    <w:rsid w:val="003C29B3"/>
    <w:rsid w:val="003C2BA2"/>
    <w:rsid w:val="003C2E6F"/>
    <w:rsid w:val="003C40BD"/>
    <w:rsid w:val="003C42A1"/>
    <w:rsid w:val="003C45EA"/>
    <w:rsid w:val="003C48DA"/>
    <w:rsid w:val="003C49C0"/>
    <w:rsid w:val="003C539C"/>
    <w:rsid w:val="003C5524"/>
    <w:rsid w:val="003C59A7"/>
    <w:rsid w:val="003C5AF0"/>
    <w:rsid w:val="003C5E4B"/>
    <w:rsid w:val="003C66EA"/>
    <w:rsid w:val="003C6D39"/>
    <w:rsid w:val="003C73BE"/>
    <w:rsid w:val="003C73EA"/>
    <w:rsid w:val="003C7905"/>
    <w:rsid w:val="003C7ACE"/>
    <w:rsid w:val="003D0301"/>
    <w:rsid w:val="003D04F9"/>
    <w:rsid w:val="003D0CA6"/>
    <w:rsid w:val="003D11F7"/>
    <w:rsid w:val="003D15CA"/>
    <w:rsid w:val="003D171A"/>
    <w:rsid w:val="003D24FA"/>
    <w:rsid w:val="003D2812"/>
    <w:rsid w:val="003D2A67"/>
    <w:rsid w:val="003D2D33"/>
    <w:rsid w:val="003D2D6E"/>
    <w:rsid w:val="003D3443"/>
    <w:rsid w:val="003D3504"/>
    <w:rsid w:val="003D3590"/>
    <w:rsid w:val="003D3688"/>
    <w:rsid w:val="003D3918"/>
    <w:rsid w:val="003D3AD8"/>
    <w:rsid w:val="003D3DCB"/>
    <w:rsid w:val="003D43CF"/>
    <w:rsid w:val="003D4438"/>
    <w:rsid w:val="003D44B9"/>
    <w:rsid w:val="003D44F1"/>
    <w:rsid w:val="003D49F1"/>
    <w:rsid w:val="003D4C1E"/>
    <w:rsid w:val="003D4E1E"/>
    <w:rsid w:val="003D5117"/>
    <w:rsid w:val="003D51C2"/>
    <w:rsid w:val="003D555A"/>
    <w:rsid w:val="003D5606"/>
    <w:rsid w:val="003D5DF5"/>
    <w:rsid w:val="003D665D"/>
    <w:rsid w:val="003D6721"/>
    <w:rsid w:val="003D67A7"/>
    <w:rsid w:val="003D6A42"/>
    <w:rsid w:val="003D6FB0"/>
    <w:rsid w:val="003D6FC0"/>
    <w:rsid w:val="003D72D4"/>
    <w:rsid w:val="003D73D9"/>
    <w:rsid w:val="003D761F"/>
    <w:rsid w:val="003D79A7"/>
    <w:rsid w:val="003D7FDB"/>
    <w:rsid w:val="003E01A6"/>
    <w:rsid w:val="003E08D4"/>
    <w:rsid w:val="003E0B73"/>
    <w:rsid w:val="003E0BD7"/>
    <w:rsid w:val="003E0CF7"/>
    <w:rsid w:val="003E0D7C"/>
    <w:rsid w:val="003E1220"/>
    <w:rsid w:val="003E16FB"/>
    <w:rsid w:val="003E1AFB"/>
    <w:rsid w:val="003E2199"/>
    <w:rsid w:val="003E2460"/>
    <w:rsid w:val="003E2693"/>
    <w:rsid w:val="003E26B8"/>
    <w:rsid w:val="003E2E66"/>
    <w:rsid w:val="003E2FAB"/>
    <w:rsid w:val="003E390F"/>
    <w:rsid w:val="003E399E"/>
    <w:rsid w:val="003E3F41"/>
    <w:rsid w:val="003E412B"/>
    <w:rsid w:val="003E4408"/>
    <w:rsid w:val="003E4792"/>
    <w:rsid w:val="003E4879"/>
    <w:rsid w:val="003E50F9"/>
    <w:rsid w:val="003E5115"/>
    <w:rsid w:val="003E59C1"/>
    <w:rsid w:val="003E5AEE"/>
    <w:rsid w:val="003E5EE2"/>
    <w:rsid w:val="003E5FBB"/>
    <w:rsid w:val="003E6072"/>
    <w:rsid w:val="003E6332"/>
    <w:rsid w:val="003E6515"/>
    <w:rsid w:val="003E6807"/>
    <w:rsid w:val="003E689D"/>
    <w:rsid w:val="003E6A05"/>
    <w:rsid w:val="003E6F61"/>
    <w:rsid w:val="003E762F"/>
    <w:rsid w:val="003E7B34"/>
    <w:rsid w:val="003E7B75"/>
    <w:rsid w:val="003E7CEB"/>
    <w:rsid w:val="003E7D4B"/>
    <w:rsid w:val="003E7DC9"/>
    <w:rsid w:val="003F05A7"/>
    <w:rsid w:val="003F05E8"/>
    <w:rsid w:val="003F095B"/>
    <w:rsid w:val="003F0A60"/>
    <w:rsid w:val="003F0BED"/>
    <w:rsid w:val="003F0C5F"/>
    <w:rsid w:val="003F0F1D"/>
    <w:rsid w:val="003F1018"/>
    <w:rsid w:val="003F168E"/>
    <w:rsid w:val="003F176A"/>
    <w:rsid w:val="003F19C7"/>
    <w:rsid w:val="003F1AF4"/>
    <w:rsid w:val="003F1D49"/>
    <w:rsid w:val="003F2097"/>
    <w:rsid w:val="003F2518"/>
    <w:rsid w:val="003F2882"/>
    <w:rsid w:val="003F291F"/>
    <w:rsid w:val="003F2CD4"/>
    <w:rsid w:val="003F2E9E"/>
    <w:rsid w:val="003F2FA7"/>
    <w:rsid w:val="003F3A0E"/>
    <w:rsid w:val="003F3F65"/>
    <w:rsid w:val="003F4626"/>
    <w:rsid w:val="003F4C23"/>
    <w:rsid w:val="003F4DDC"/>
    <w:rsid w:val="003F54AC"/>
    <w:rsid w:val="003F6054"/>
    <w:rsid w:val="003F607B"/>
    <w:rsid w:val="003F626E"/>
    <w:rsid w:val="003F6636"/>
    <w:rsid w:val="003F7134"/>
    <w:rsid w:val="003F751E"/>
    <w:rsid w:val="003F7AE5"/>
    <w:rsid w:val="003F7C4B"/>
    <w:rsid w:val="0040022A"/>
    <w:rsid w:val="0040036E"/>
    <w:rsid w:val="00400952"/>
    <w:rsid w:val="00400A59"/>
    <w:rsid w:val="00400BCD"/>
    <w:rsid w:val="00400D25"/>
    <w:rsid w:val="00400E48"/>
    <w:rsid w:val="0040104F"/>
    <w:rsid w:val="00401263"/>
    <w:rsid w:val="00401790"/>
    <w:rsid w:val="00401A68"/>
    <w:rsid w:val="0040219E"/>
    <w:rsid w:val="004021CC"/>
    <w:rsid w:val="0040235F"/>
    <w:rsid w:val="00402367"/>
    <w:rsid w:val="004023C2"/>
    <w:rsid w:val="004026A4"/>
    <w:rsid w:val="00402C5E"/>
    <w:rsid w:val="00402CE2"/>
    <w:rsid w:val="00402FB6"/>
    <w:rsid w:val="00403119"/>
    <w:rsid w:val="00403631"/>
    <w:rsid w:val="004040EC"/>
    <w:rsid w:val="004041D4"/>
    <w:rsid w:val="004045B2"/>
    <w:rsid w:val="0040478F"/>
    <w:rsid w:val="004047A7"/>
    <w:rsid w:val="00404982"/>
    <w:rsid w:val="00404B7E"/>
    <w:rsid w:val="00405515"/>
    <w:rsid w:val="00405775"/>
    <w:rsid w:val="00405C20"/>
    <w:rsid w:val="00406A94"/>
    <w:rsid w:val="00406E37"/>
    <w:rsid w:val="004072D6"/>
    <w:rsid w:val="004077F9"/>
    <w:rsid w:val="00407FBF"/>
    <w:rsid w:val="00410005"/>
    <w:rsid w:val="004102CE"/>
    <w:rsid w:val="00410C40"/>
    <w:rsid w:val="00410C48"/>
    <w:rsid w:val="00410C72"/>
    <w:rsid w:val="004111CB"/>
    <w:rsid w:val="0041133D"/>
    <w:rsid w:val="0041169F"/>
    <w:rsid w:val="0041190F"/>
    <w:rsid w:val="00411BFF"/>
    <w:rsid w:val="00411EB2"/>
    <w:rsid w:val="00411FAC"/>
    <w:rsid w:val="00412159"/>
    <w:rsid w:val="00412341"/>
    <w:rsid w:val="00413C42"/>
    <w:rsid w:val="00413E9A"/>
    <w:rsid w:val="0041431E"/>
    <w:rsid w:val="00414450"/>
    <w:rsid w:val="00414497"/>
    <w:rsid w:val="004148FC"/>
    <w:rsid w:val="00414C54"/>
    <w:rsid w:val="00414F38"/>
    <w:rsid w:val="00414F98"/>
    <w:rsid w:val="00414FDF"/>
    <w:rsid w:val="0041503E"/>
    <w:rsid w:val="004152F2"/>
    <w:rsid w:val="0041557B"/>
    <w:rsid w:val="00415D1B"/>
    <w:rsid w:val="00416365"/>
    <w:rsid w:val="00416BC5"/>
    <w:rsid w:val="00416F73"/>
    <w:rsid w:val="00417492"/>
    <w:rsid w:val="00417DB1"/>
    <w:rsid w:val="00420B36"/>
    <w:rsid w:val="00420CC8"/>
    <w:rsid w:val="00420D95"/>
    <w:rsid w:val="004213F2"/>
    <w:rsid w:val="00421A0A"/>
    <w:rsid w:val="00421C30"/>
    <w:rsid w:val="0042229F"/>
    <w:rsid w:val="00422C23"/>
    <w:rsid w:val="00422F81"/>
    <w:rsid w:val="00423A6C"/>
    <w:rsid w:val="00423DCB"/>
    <w:rsid w:val="00424EA8"/>
    <w:rsid w:val="00424F03"/>
    <w:rsid w:val="00424F7A"/>
    <w:rsid w:val="00424F96"/>
    <w:rsid w:val="004250A2"/>
    <w:rsid w:val="0042524C"/>
    <w:rsid w:val="0042541F"/>
    <w:rsid w:val="00425EAE"/>
    <w:rsid w:val="004263DC"/>
    <w:rsid w:val="00426542"/>
    <w:rsid w:val="00426979"/>
    <w:rsid w:val="00426F39"/>
    <w:rsid w:val="004270D1"/>
    <w:rsid w:val="0042712D"/>
    <w:rsid w:val="00427261"/>
    <w:rsid w:val="004273A5"/>
    <w:rsid w:val="0042746E"/>
    <w:rsid w:val="00427602"/>
    <w:rsid w:val="00427923"/>
    <w:rsid w:val="004306E0"/>
    <w:rsid w:val="004308B6"/>
    <w:rsid w:val="00430B9F"/>
    <w:rsid w:val="004311AE"/>
    <w:rsid w:val="00431273"/>
    <w:rsid w:val="004317D9"/>
    <w:rsid w:val="004318ED"/>
    <w:rsid w:val="00431D63"/>
    <w:rsid w:val="00431F32"/>
    <w:rsid w:val="0043228F"/>
    <w:rsid w:val="0043232B"/>
    <w:rsid w:val="0043241E"/>
    <w:rsid w:val="00432489"/>
    <w:rsid w:val="00432636"/>
    <w:rsid w:val="00433181"/>
    <w:rsid w:val="004334FB"/>
    <w:rsid w:val="00433570"/>
    <w:rsid w:val="00434019"/>
    <w:rsid w:val="00434193"/>
    <w:rsid w:val="0043439C"/>
    <w:rsid w:val="00434494"/>
    <w:rsid w:val="00436070"/>
    <w:rsid w:val="004360B7"/>
    <w:rsid w:val="00436236"/>
    <w:rsid w:val="0043644D"/>
    <w:rsid w:val="0043663C"/>
    <w:rsid w:val="00436D87"/>
    <w:rsid w:val="00436DCE"/>
    <w:rsid w:val="00437134"/>
    <w:rsid w:val="004374E0"/>
    <w:rsid w:val="00437501"/>
    <w:rsid w:val="00437853"/>
    <w:rsid w:val="004379FF"/>
    <w:rsid w:val="00437AB2"/>
    <w:rsid w:val="00437BC6"/>
    <w:rsid w:val="00437C5A"/>
    <w:rsid w:val="00437F15"/>
    <w:rsid w:val="00440395"/>
    <w:rsid w:val="004404D9"/>
    <w:rsid w:val="00440677"/>
    <w:rsid w:val="00440BB4"/>
    <w:rsid w:val="00440D04"/>
    <w:rsid w:val="00440E45"/>
    <w:rsid w:val="00441021"/>
    <w:rsid w:val="00441155"/>
    <w:rsid w:val="00441425"/>
    <w:rsid w:val="00441701"/>
    <w:rsid w:val="00441750"/>
    <w:rsid w:val="00442150"/>
    <w:rsid w:val="00442262"/>
    <w:rsid w:val="004423B3"/>
    <w:rsid w:val="0044250F"/>
    <w:rsid w:val="00442AED"/>
    <w:rsid w:val="00442CE0"/>
    <w:rsid w:val="004431FF"/>
    <w:rsid w:val="0044320D"/>
    <w:rsid w:val="00443C1F"/>
    <w:rsid w:val="00443C23"/>
    <w:rsid w:val="00443DE4"/>
    <w:rsid w:val="00444194"/>
    <w:rsid w:val="0044436E"/>
    <w:rsid w:val="0044464A"/>
    <w:rsid w:val="0044564B"/>
    <w:rsid w:val="0044612B"/>
    <w:rsid w:val="0044659E"/>
    <w:rsid w:val="00446616"/>
    <w:rsid w:val="004467B8"/>
    <w:rsid w:val="00446924"/>
    <w:rsid w:val="00446A98"/>
    <w:rsid w:val="004470FE"/>
    <w:rsid w:val="004472CF"/>
    <w:rsid w:val="00447AED"/>
    <w:rsid w:val="00447C5C"/>
    <w:rsid w:val="00447D44"/>
    <w:rsid w:val="004500F6"/>
    <w:rsid w:val="004507EA"/>
    <w:rsid w:val="00450BAD"/>
    <w:rsid w:val="00450EA4"/>
    <w:rsid w:val="00451515"/>
    <w:rsid w:val="004517A9"/>
    <w:rsid w:val="00451CDF"/>
    <w:rsid w:val="00452132"/>
    <w:rsid w:val="004521A9"/>
    <w:rsid w:val="00452936"/>
    <w:rsid w:val="00452BDA"/>
    <w:rsid w:val="00453754"/>
    <w:rsid w:val="0045466B"/>
    <w:rsid w:val="00454CA6"/>
    <w:rsid w:val="00455579"/>
    <w:rsid w:val="00456087"/>
    <w:rsid w:val="00456246"/>
    <w:rsid w:val="004567E2"/>
    <w:rsid w:val="00457276"/>
    <w:rsid w:val="00457556"/>
    <w:rsid w:val="00457874"/>
    <w:rsid w:val="0046069C"/>
    <w:rsid w:val="0046087B"/>
    <w:rsid w:val="00460968"/>
    <w:rsid w:val="00460B59"/>
    <w:rsid w:val="00460BC4"/>
    <w:rsid w:val="00460E7A"/>
    <w:rsid w:val="00461A66"/>
    <w:rsid w:val="00461CA6"/>
    <w:rsid w:val="00461DCC"/>
    <w:rsid w:val="004628DA"/>
    <w:rsid w:val="004629BC"/>
    <w:rsid w:val="00462DFA"/>
    <w:rsid w:val="00462E13"/>
    <w:rsid w:val="00462FE3"/>
    <w:rsid w:val="004634C1"/>
    <w:rsid w:val="00463893"/>
    <w:rsid w:val="00463DFB"/>
    <w:rsid w:val="00463E55"/>
    <w:rsid w:val="00463F3A"/>
    <w:rsid w:val="004646BF"/>
    <w:rsid w:val="00464702"/>
    <w:rsid w:val="00464A8A"/>
    <w:rsid w:val="00464ABB"/>
    <w:rsid w:val="00465295"/>
    <w:rsid w:val="00465DAB"/>
    <w:rsid w:val="00466A49"/>
    <w:rsid w:val="00466F8C"/>
    <w:rsid w:val="0046769E"/>
    <w:rsid w:val="004678B1"/>
    <w:rsid w:val="00467AD6"/>
    <w:rsid w:val="00470044"/>
    <w:rsid w:val="004710E4"/>
    <w:rsid w:val="0047120D"/>
    <w:rsid w:val="00471BC6"/>
    <w:rsid w:val="00472224"/>
    <w:rsid w:val="00472300"/>
    <w:rsid w:val="004727C3"/>
    <w:rsid w:val="0047284F"/>
    <w:rsid w:val="00472E2A"/>
    <w:rsid w:val="004732AE"/>
    <w:rsid w:val="0047356B"/>
    <w:rsid w:val="0047372C"/>
    <w:rsid w:val="00473B2B"/>
    <w:rsid w:val="00473C79"/>
    <w:rsid w:val="00473EB2"/>
    <w:rsid w:val="00473FFD"/>
    <w:rsid w:val="00474159"/>
    <w:rsid w:val="004741E5"/>
    <w:rsid w:val="00474674"/>
    <w:rsid w:val="00474C2F"/>
    <w:rsid w:val="00474D9C"/>
    <w:rsid w:val="00475265"/>
    <w:rsid w:val="00475299"/>
    <w:rsid w:val="004752C5"/>
    <w:rsid w:val="00475486"/>
    <w:rsid w:val="00475EE1"/>
    <w:rsid w:val="00476635"/>
    <w:rsid w:val="00476A8E"/>
    <w:rsid w:val="00476F40"/>
    <w:rsid w:val="00477006"/>
    <w:rsid w:val="004770CD"/>
    <w:rsid w:val="00477626"/>
    <w:rsid w:val="00477C58"/>
    <w:rsid w:val="00477D16"/>
    <w:rsid w:val="00477DD6"/>
    <w:rsid w:val="00477ECF"/>
    <w:rsid w:val="00477EF1"/>
    <w:rsid w:val="0048005C"/>
    <w:rsid w:val="00480972"/>
    <w:rsid w:val="00480BE6"/>
    <w:rsid w:val="00480BE7"/>
    <w:rsid w:val="0048155A"/>
    <w:rsid w:val="00481684"/>
    <w:rsid w:val="00482100"/>
    <w:rsid w:val="00482187"/>
    <w:rsid w:val="00482476"/>
    <w:rsid w:val="00482A69"/>
    <w:rsid w:val="0048347F"/>
    <w:rsid w:val="0048374C"/>
    <w:rsid w:val="00483B51"/>
    <w:rsid w:val="004846BA"/>
    <w:rsid w:val="00484C96"/>
    <w:rsid w:val="00485084"/>
    <w:rsid w:val="00485332"/>
    <w:rsid w:val="0048594D"/>
    <w:rsid w:val="00485C76"/>
    <w:rsid w:val="00485D1D"/>
    <w:rsid w:val="004860ED"/>
    <w:rsid w:val="0048619D"/>
    <w:rsid w:val="0048647F"/>
    <w:rsid w:val="00486644"/>
    <w:rsid w:val="004867DF"/>
    <w:rsid w:val="00486816"/>
    <w:rsid w:val="00486D8A"/>
    <w:rsid w:val="00486DA4"/>
    <w:rsid w:val="004873EA"/>
    <w:rsid w:val="00487722"/>
    <w:rsid w:val="00487E47"/>
    <w:rsid w:val="004907A4"/>
    <w:rsid w:val="00490835"/>
    <w:rsid w:val="00490E44"/>
    <w:rsid w:val="00490F63"/>
    <w:rsid w:val="00491DA6"/>
    <w:rsid w:val="0049232B"/>
    <w:rsid w:val="004924B7"/>
    <w:rsid w:val="00492619"/>
    <w:rsid w:val="0049263E"/>
    <w:rsid w:val="004928FE"/>
    <w:rsid w:val="00492C51"/>
    <w:rsid w:val="00492D65"/>
    <w:rsid w:val="00493734"/>
    <w:rsid w:val="00493931"/>
    <w:rsid w:val="00493A60"/>
    <w:rsid w:val="00494631"/>
    <w:rsid w:val="004947CE"/>
    <w:rsid w:val="004947D5"/>
    <w:rsid w:val="00494D8F"/>
    <w:rsid w:val="004952A0"/>
    <w:rsid w:val="004954F6"/>
    <w:rsid w:val="004956C4"/>
    <w:rsid w:val="004958EB"/>
    <w:rsid w:val="00495C26"/>
    <w:rsid w:val="0049615A"/>
    <w:rsid w:val="00496575"/>
    <w:rsid w:val="0049678E"/>
    <w:rsid w:val="00496B72"/>
    <w:rsid w:val="00496BB7"/>
    <w:rsid w:val="00497020"/>
    <w:rsid w:val="00497AA9"/>
    <w:rsid w:val="004A0B98"/>
    <w:rsid w:val="004A0FB9"/>
    <w:rsid w:val="004A112C"/>
    <w:rsid w:val="004A127E"/>
    <w:rsid w:val="004A1405"/>
    <w:rsid w:val="004A1773"/>
    <w:rsid w:val="004A1787"/>
    <w:rsid w:val="004A1B0C"/>
    <w:rsid w:val="004A22F7"/>
    <w:rsid w:val="004A2B93"/>
    <w:rsid w:val="004A32B3"/>
    <w:rsid w:val="004A38FF"/>
    <w:rsid w:val="004A47A8"/>
    <w:rsid w:val="004A4BA1"/>
    <w:rsid w:val="004A50DC"/>
    <w:rsid w:val="004A56DA"/>
    <w:rsid w:val="004A5A14"/>
    <w:rsid w:val="004A61BB"/>
    <w:rsid w:val="004A670E"/>
    <w:rsid w:val="004A69E2"/>
    <w:rsid w:val="004A6BFC"/>
    <w:rsid w:val="004A6EC9"/>
    <w:rsid w:val="004A742E"/>
    <w:rsid w:val="004A785F"/>
    <w:rsid w:val="004A7B4A"/>
    <w:rsid w:val="004B039B"/>
    <w:rsid w:val="004B0584"/>
    <w:rsid w:val="004B0B94"/>
    <w:rsid w:val="004B0C72"/>
    <w:rsid w:val="004B0ECC"/>
    <w:rsid w:val="004B0FA4"/>
    <w:rsid w:val="004B1001"/>
    <w:rsid w:val="004B1469"/>
    <w:rsid w:val="004B22AE"/>
    <w:rsid w:val="004B235C"/>
    <w:rsid w:val="004B25A9"/>
    <w:rsid w:val="004B25AA"/>
    <w:rsid w:val="004B264A"/>
    <w:rsid w:val="004B2656"/>
    <w:rsid w:val="004B3597"/>
    <w:rsid w:val="004B39A5"/>
    <w:rsid w:val="004B3EA2"/>
    <w:rsid w:val="004B41CD"/>
    <w:rsid w:val="004B4394"/>
    <w:rsid w:val="004B448A"/>
    <w:rsid w:val="004B47A8"/>
    <w:rsid w:val="004B50FE"/>
    <w:rsid w:val="004B56B2"/>
    <w:rsid w:val="004B599E"/>
    <w:rsid w:val="004B59CE"/>
    <w:rsid w:val="004B5A15"/>
    <w:rsid w:val="004B638B"/>
    <w:rsid w:val="004B63A2"/>
    <w:rsid w:val="004B6B5C"/>
    <w:rsid w:val="004B6D17"/>
    <w:rsid w:val="004B6EA9"/>
    <w:rsid w:val="004B6F17"/>
    <w:rsid w:val="004B780D"/>
    <w:rsid w:val="004B7A12"/>
    <w:rsid w:val="004C0065"/>
    <w:rsid w:val="004C022E"/>
    <w:rsid w:val="004C0499"/>
    <w:rsid w:val="004C0E4A"/>
    <w:rsid w:val="004C0FFB"/>
    <w:rsid w:val="004C1137"/>
    <w:rsid w:val="004C1468"/>
    <w:rsid w:val="004C1650"/>
    <w:rsid w:val="004C18EF"/>
    <w:rsid w:val="004C1956"/>
    <w:rsid w:val="004C198E"/>
    <w:rsid w:val="004C1C0B"/>
    <w:rsid w:val="004C2197"/>
    <w:rsid w:val="004C224D"/>
    <w:rsid w:val="004C2385"/>
    <w:rsid w:val="004C2453"/>
    <w:rsid w:val="004C24B8"/>
    <w:rsid w:val="004C26CF"/>
    <w:rsid w:val="004C2AB1"/>
    <w:rsid w:val="004C2CAB"/>
    <w:rsid w:val="004C2E26"/>
    <w:rsid w:val="004C2E69"/>
    <w:rsid w:val="004C2EFF"/>
    <w:rsid w:val="004C3298"/>
    <w:rsid w:val="004C32F5"/>
    <w:rsid w:val="004C3539"/>
    <w:rsid w:val="004C3C68"/>
    <w:rsid w:val="004C3ECE"/>
    <w:rsid w:val="004C4188"/>
    <w:rsid w:val="004C4237"/>
    <w:rsid w:val="004C42CB"/>
    <w:rsid w:val="004C437C"/>
    <w:rsid w:val="004C4989"/>
    <w:rsid w:val="004C49DC"/>
    <w:rsid w:val="004C4A32"/>
    <w:rsid w:val="004C4C65"/>
    <w:rsid w:val="004C4F72"/>
    <w:rsid w:val="004C55B8"/>
    <w:rsid w:val="004C5ACA"/>
    <w:rsid w:val="004C5FCF"/>
    <w:rsid w:val="004C6095"/>
    <w:rsid w:val="004C644D"/>
    <w:rsid w:val="004C6562"/>
    <w:rsid w:val="004C6AD2"/>
    <w:rsid w:val="004C6CA9"/>
    <w:rsid w:val="004C7FDC"/>
    <w:rsid w:val="004D0015"/>
    <w:rsid w:val="004D0068"/>
    <w:rsid w:val="004D1284"/>
    <w:rsid w:val="004D1944"/>
    <w:rsid w:val="004D1A51"/>
    <w:rsid w:val="004D1A61"/>
    <w:rsid w:val="004D208C"/>
    <w:rsid w:val="004D22FC"/>
    <w:rsid w:val="004D2C66"/>
    <w:rsid w:val="004D30A2"/>
    <w:rsid w:val="004D34AC"/>
    <w:rsid w:val="004D37BD"/>
    <w:rsid w:val="004D3872"/>
    <w:rsid w:val="004D3899"/>
    <w:rsid w:val="004D3D07"/>
    <w:rsid w:val="004D4152"/>
    <w:rsid w:val="004D420C"/>
    <w:rsid w:val="004D42C4"/>
    <w:rsid w:val="004D497E"/>
    <w:rsid w:val="004D4B8E"/>
    <w:rsid w:val="004D4EE5"/>
    <w:rsid w:val="004D509D"/>
    <w:rsid w:val="004D5E4A"/>
    <w:rsid w:val="004D5EC9"/>
    <w:rsid w:val="004D641D"/>
    <w:rsid w:val="004D6830"/>
    <w:rsid w:val="004D78E4"/>
    <w:rsid w:val="004D7D96"/>
    <w:rsid w:val="004E0414"/>
    <w:rsid w:val="004E050F"/>
    <w:rsid w:val="004E0B67"/>
    <w:rsid w:val="004E0DF0"/>
    <w:rsid w:val="004E126D"/>
    <w:rsid w:val="004E12B5"/>
    <w:rsid w:val="004E1504"/>
    <w:rsid w:val="004E1561"/>
    <w:rsid w:val="004E17D7"/>
    <w:rsid w:val="004E1813"/>
    <w:rsid w:val="004E19CF"/>
    <w:rsid w:val="004E20C1"/>
    <w:rsid w:val="004E2151"/>
    <w:rsid w:val="004E222B"/>
    <w:rsid w:val="004E2840"/>
    <w:rsid w:val="004E2CFC"/>
    <w:rsid w:val="004E2FA9"/>
    <w:rsid w:val="004E318A"/>
    <w:rsid w:val="004E31A9"/>
    <w:rsid w:val="004E32C6"/>
    <w:rsid w:val="004E391D"/>
    <w:rsid w:val="004E39A1"/>
    <w:rsid w:val="004E3ABE"/>
    <w:rsid w:val="004E3C6E"/>
    <w:rsid w:val="004E43DE"/>
    <w:rsid w:val="004E46C0"/>
    <w:rsid w:val="004E4938"/>
    <w:rsid w:val="004E4D8E"/>
    <w:rsid w:val="004E4EAE"/>
    <w:rsid w:val="004E5210"/>
    <w:rsid w:val="004E5229"/>
    <w:rsid w:val="004E567B"/>
    <w:rsid w:val="004E5696"/>
    <w:rsid w:val="004E56C5"/>
    <w:rsid w:val="004E59C2"/>
    <w:rsid w:val="004E6120"/>
    <w:rsid w:val="004E6418"/>
    <w:rsid w:val="004E65C8"/>
    <w:rsid w:val="004E6864"/>
    <w:rsid w:val="004E6910"/>
    <w:rsid w:val="004E6C6F"/>
    <w:rsid w:val="004E7AEE"/>
    <w:rsid w:val="004E7B44"/>
    <w:rsid w:val="004E7C91"/>
    <w:rsid w:val="004F0094"/>
    <w:rsid w:val="004F02CD"/>
    <w:rsid w:val="004F0763"/>
    <w:rsid w:val="004F1016"/>
    <w:rsid w:val="004F11C7"/>
    <w:rsid w:val="004F11CD"/>
    <w:rsid w:val="004F1761"/>
    <w:rsid w:val="004F1D7A"/>
    <w:rsid w:val="004F1F99"/>
    <w:rsid w:val="004F2176"/>
    <w:rsid w:val="004F342A"/>
    <w:rsid w:val="004F34C3"/>
    <w:rsid w:val="004F3A2F"/>
    <w:rsid w:val="004F3F67"/>
    <w:rsid w:val="004F4040"/>
    <w:rsid w:val="004F4220"/>
    <w:rsid w:val="004F47DF"/>
    <w:rsid w:val="004F492B"/>
    <w:rsid w:val="004F50B8"/>
    <w:rsid w:val="004F5181"/>
    <w:rsid w:val="004F528F"/>
    <w:rsid w:val="004F5B58"/>
    <w:rsid w:val="004F5F0F"/>
    <w:rsid w:val="004F6089"/>
    <w:rsid w:val="004F6A13"/>
    <w:rsid w:val="004F6AC4"/>
    <w:rsid w:val="004F73F0"/>
    <w:rsid w:val="004F7411"/>
    <w:rsid w:val="004F7A15"/>
    <w:rsid w:val="004F7FDA"/>
    <w:rsid w:val="0050063E"/>
    <w:rsid w:val="00501161"/>
    <w:rsid w:val="00501174"/>
    <w:rsid w:val="005019A3"/>
    <w:rsid w:val="00501AFF"/>
    <w:rsid w:val="00501BC8"/>
    <w:rsid w:val="00501D82"/>
    <w:rsid w:val="00501E06"/>
    <w:rsid w:val="00502285"/>
    <w:rsid w:val="0050243A"/>
    <w:rsid w:val="00502B04"/>
    <w:rsid w:val="00502E54"/>
    <w:rsid w:val="00502F0A"/>
    <w:rsid w:val="0050300E"/>
    <w:rsid w:val="0050318A"/>
    <w:rsid w:val="00503667"/>
    <w:rsid w:val="0050392F"/>
    <w:rsid w:val="00503949"/>
    <w:rsid w:val="00503DA0"/>
    <w:rsid w:val="0050413F"/>
    <w:rsid w:val="005046B5"/>
    <w:rsid w:val="005051C1"/>
    <w:rsid w:val="0050569B"/>
    <w:rsid w:val="00505E97"/>
    <w:rsid w:val="005062BD"/>
    <w:rsid w:val="005062E0"/>
    <w:rsid w:val="00506842"/>
    <w:rsid w:val="005074DC"/>
    <w:rsid w:val="00510FD5"/>
    <w:rsid w:val="005113F0"/>
    <w:rsid w:val="005123F0"/>
    <w:rsid w:val="00512521"/>
    <w:rsid w:val="00512CFE"/>
    <w:rsid w:val="005130D6"/>
    <w:rsid w:val="0051334D"/>
    <w:rsid w:val="00513B8C"/>
    <w:rsid w:val="00513C2A"/>
    <w:rsid w:val="00513DDF"/>
    <w:rsid w:val="0051411D"/>
    <w:rsid w:val="00514572"/>
    <w:rsid w:val="00514936"/>
    <w:rsid w:val="00514C3E"/>
    <w:rsid w:val="00515119"/>
    <w:rsid w:val="00515156"/>
    <w:rsid w:val="00515633"/>
    <w:rsid w:val="00515A13"/>
    <w:rsid w:val="00515E21"/>
    <w:rsid w:val="0051698D"/>
    <w:rsid w:val="00516C75"/>
    <w:rsid w:val="00517017"/>
    <w:rsid w:val="005172C2"/>
    <w:rsid w:val="00517557"/>
    <w:rsid w:val="005179EA"/>
    <w:rsid w:val="00517BF9"/>
    <w:rsid w:val="0052061E"/>
    <w:rsid w:val="00520ACC"/>
    <w:rsid w:val="005211B6"/>
    <w:rsid w:val="005211CF"/>
    <w:rsid w:val="0052152A"/>
    <w:rsid w:val="00521877"/>
    <w:rsid w:val="00521F1A"/>
    <w:rsid w:val="00522480"/>
    <w:rsid w:val="0052249B"/>
    <w:rsid w:val="0052253C"/>
    <w:rsid w:val="00522630"/>
    <w:rsid w:val="005233F1"/>
    <w:rsid w:val="00523470"/>
    <w:rsid w:val="00523BBE"/>
    <w:rsid w:val="005240C0"/>
    <w:rsid w:val="0052474C"/>
    <w:rsid w:val="00524B7F"/>
    <w:rsid w:val="00524E67"/>
    <w:rsid w:val="00524EC4"/>
    <w:rsid w:val="00524EEC"/>
    <w:rsid w:val="005257F5"/>
    <w:rsid w:val="005258CC"/>
    <w:rsid w:val="00525A95"/>
    <w:rsid w:val="00525E15"/>
    <w:rsid w:val="0052613B"/>
    <w:rsid w:val="00526528"/>
    <w:rsid w:val="0052674E"/>
    <w:rsid w:val="005269BE"/>
    <w:rsid w:val="005269D0"/>
    <w:rsid w:val="00526C89"/>
    <w:rsid w:val="00527141"/>
    <w:rsid w:val="005271AB"/>
    <w:rsid w:val="00527206"/>
    <w:rsid w:val="0052737F"/>
    <w:rsid w:val="005274C6"/>
    <w:rsid w:val="00527753"/>
    <w:rsid w:val="00530059"/>
    <w:rsid w:val="0053017B"/>
    <w:rsid w:val="0053039D"/>
    <w:rsid w:val="0053082D"/>
    <w:rsid w:val="005310C9"/>
    <w:rsid w:val="0053171A"/>
    <w:rsid w:val="00531D79"/>
    <w:rsid w:val="00531E7E"/>
    <w:rsid w:val="00531EB6"/>
    <w:rsid w:val="00531FCE"/>
    <w:rsid w:val="005320FD"/>
    <w:rsid w:val="00532163"/>
    <w:rsid w:val="00532231"/>
    <w:rsid w:val="005322B6"/>
    <w:rsid w:val="005325C8"/>
    <w:rsid w:val="005325D4"/>
    <w:rsid w:val="005331DD"/>
    <w:rsid w:val="0053336D"/>
    <w:rsid w:val="00533961"/>
    <w:rsid w:val="00534485"/>
    <w:rsid w:val="005344C9"/>
    <w:rsid w:val="00534BA7"/>
    <w:rsid w:val="00534BC1"/>
    <w:rsid w:val="00534CD4"/>
    <w:rsid w:val="0053526C"/>
    <w:rsid w:val="005352A8"/>
    <w:rsid w:val="0053554A"/>
    <w:rsid w:val="00535FC7"/>
    <w:rsid w:val="00536251"/>
    <w:rsid w:val="0053627F"/>
    <w:rsid w:val="00536874"/>
    <w:rsid w:val="0053700E"/>
    <w:rsid w:val="0053763E"/>
    <w:rsid w:val="00537BC1"/>
    <w:rsid w:val="00540601"/>
    <w:rsid w:val="0054068F"/>
    <w:rsid w:val="0054077C"/>
    <w:rsid w:val="005408EA"/>
    <w:rsid w:val="00540C1A"/>
    <w:rsid w:val="00540DF4"/>
    <w:rsid w:val="00540FEE"/>
    <w:rsid w:val="0054112D"/>
    <w:rsid w:val="00541240"/>
    <w:rsid w:val="00541805"/>
    <w:rsid w:val="00541874"/>
    <w:rsid w:val="00541EE0"/>
    <w:rsid w:val="00542703"/>
    <w:rsid w:val="005427B2"/>
    <w:rsid w:val="00542802"/>
    <w:rsid w:val="00542A3A"/>
    <w:rsid w:val="00542F5D"/>
    <w:rsid w:val="0054316D"/>
    <w:rsid w:val="0054327D"/>
    <w:rsid w:val="005434B3"/>
    <w:rsid w:val="005436C2"/>
    <w:rsid w:val="00543761"/>
    <w:rsid w:val="00543AC4"/>
    <w:rsid w:val="00543B61"/>
    <w:rsid w:val="00543BA0"/>
    <w:rsid w:val="0054462F"/>
    <w:rsid w:val="00544F96"/>
    <w:rsid w:val="0054558B"/>
    <w:rsid w:val="0054590D"/>
    <w:rsid w:val="00545C28"/>
    <w:rsid w:val="00545DBC"/>
    <w:rsid w:val="0054661C"/>
    <w:rsid w:val="0054691F"/>
    <w:rsid w:val="00546CEB"/>
    <w:rsid w:val="00546CFC"/>
    <w:rsid w:val="005472F8"/>
    <w:rsid w:val="00547665"/>
    <w:rsid w:val="00550166"/>
    <w:rsid w:val="00550640"/>
    <w:rsid w:val="00550910"/>
    <w:rsid w:val="00550927"/>
    <w:rsid w:val="00550FE6"/>
    <w:rsid w:val="005514F5"/>
    <w:rsid w:val="0055181A"/>
    <w:rsid w:val="00551874"/>
    <w:rsid w:val="00551CBC"/>
    <w:rsid w:val="00552270"/>
    <w:rsid w:val="005527C8"/>
    <w:rsid w:val="00552EB2"/>
    <w:rsid w:val="005531CC"/>
    <w:rsid w:val="005532C6"/>
    <w:rsid w:val="00553656"/>
    <w:rsid w:val="005536AD"/>
    <w:rsid w:val="00553D00"/>
    <w:rsid w:val="00554722"/>
    <w:rsid w:val="00554B4E"/>
    <w:rsid w:val="00554C41"/>
    <w:rsid w:val="005555EA"/>
    <w:rsid w:val="005558BC"/>
    <w:rsid w:val="005559DF"/>
    <w:rsid w:val="00555DC3"/>
    <w:rsid w:val="0055611E"/>
    <w:rsid w:val="00556B09"/>
    <w:rsid w:val="00556BA8"/>
    <w:rsid w:val="00556D5E"/>
    <w:rsid w:val="00556D7E"/>
    <w:rsid w:val="00556E7F"/>
    <w:rsid w:val="00556FAA"/>
    <w:rsid w:val="00557079"/>
    <w:rsid w:val="005574E5"/>
    <w:rsid w:val="00557627"/>
    <w:rsid w:val="005576F0"/>
    <w:rsid w:val="005578ED"/>
    <w:rsid w:val="005579C3"/>
    <w:rsid w:val="00560118"/>
    <w:rsid w:val="005601D4"/>
    <w:rsid w:val="00560811"/>
    <w:rsid w:val="0056140E"/>
    <w:rsid w:val="00562127"/>
    <w:rsid w:val="005622EB"/>
    <w:rsid w:val="00562887"/>
    <w:rsid w:val="00562934"/>
    <w:rsid w:val="005629A7"/>
    <w:rsid w:val="005629FC"/>
    <w:rsid w:val="00562D5D"/>
    <w:rsid w:val="00562F1A"/>
    <w:rsid w:val="005633CE"/>
    <w:rsid w:val="00563775"/>
    <w:rsid w:val="00563870"/>
    <w:rsid w:val="00563C7E"/>
    <w:rsid w:val="00564307"/>
    <w:rsid w:val="005643C7"/>
    <w:rsid w:val="005650A0"/>
    <w:rsid w:val="0056591C"/>
    <w:rsid w:val="005659AE"/>
    <w:rsid w:val="00565A08"/>
    <w:rsid w:val="00566689"/>
    <w:rsid w:val="00566737"/>
    <w:rsid w:val="00566774"/>
    <w:rsid w:val="00566CB0"/>
    <w:rsid w:val="0056722F"/>
    <w:rsid w:val="0056724B"/>
    <w:rsid w:val="00567282"/>
    <w:rsid w:val="00567882"/>
    <w:rsid w:val="00567B94"/>
    <w:rsid w:val="00567BE1"/>
    <w:rsid w:val="00570A61"/>
    <w:rsid w:val="00570E52"/>
    <w:rsid w:val="005717D7"/>
    <w:rsid w:val="005719E7"/>
    <w:rsid w:val="00571A36"/>
    <w:rsid w:val="00571F8B"/>
    <w:rsid w:val="00572202"/>
    <w:rsid w:val="0057231F"/>
    <w:rsid w:val="0057236C"/>
    <w:rsid w:val="00572DC7"/>
    <w:rsid w:val="00572EE6"/>
    <w:rsid w:val="00572F69"/>
    <w:rsid w:val="00573144"/>
    <w:rsid w:val="00573169"/>
    <w:rsid w:val="005746F8"/>
    <w:rsid w:val="00574784"/>
    <w:rsid w:val="00574D2E"/>
    <w:rsid w:val="00574F42"/>
    <w:rsid w:val="005753CB"/>
    <w:rsid w:val="00575541"/>
    <w:rsid w:val="005759DE"/>
    <w:rsid w:val="0057611E"/>
    <w:rsid w:val="00576A02"/>
    <w:rsid w:val="00576B5E"/>
    <w:rsid w:val="00576F8D"/>
    <w:rsid w:val="0057703A"/>
    <w:rsid w:val="0057712C"/>
    <w:rsid w:val="00577381"/>
    <w:rsid w:val="0057748F"/>
    <w:rsid w:val="00577516"/>
    <w:rsid w:val="00577A59"/>
    <w:rsid w:val="00577C21"/>
    <w:rsid w:val="00577E10"/>
    <w:rsid w:val="00577FFE"/>
    <w:rsid w:val="0058084E"/>
    <w:rsid w:val="005808C0"/>
    <w:rsid w:val="005813DC"/>
    <w:rsid w:val="00581662"/>
    <w:rsid w:val="0058175B"/>
    <w:rsid w:val="00581806"/>
    <w:rsid w:val="0058207E"/>
    <w:rsid w:val="005821E6"/>
    <w:rsid w:val="0058281A"/>
    <w:rsid w:val="005829A7"/>
    <w:rsid w:val="00582BCB"/>
    <w:rsid w:val="00582C71"/>
    <w:rsid w:val="00582CCE"/>
    <w:rsid w:val="00583521"/>
    <w:rsid w:val="0058359A"/>
    <w:rsid w:val="0058372E"/>
    <w:rsid w:val="00583A48"/>
    <w:rsid w:val="00583B88"/>
    <w:rsid w:val="00583CFA"/>
    <w:rsid w:val="00583D1F"/>
    <w:rsid w:val="00583EC5"/>
    <w:rsid w:val="00583F4B"/>
    <w:rsid w:val="005848C3"/>
    <w:rsid w:val="00584A10"/>
    <w:rsid w:val="005856FF"/>
    <w:rsid w:val="00585719"/>
    <w:rsid w:val="0058588A"/>
    <w:rsid w:val="005859B1"/>
    <w:rsid w:val="0058647F"/>
    <w:rsid w:val="00586543"/>
    <w:rsid w:val="00586FC8"/>
    <w:rsid w:val="00587224"/>
    <w:rsid w:val="00587300"/>
    <w:rsid w:val="005875FB"/>
    <w:rsid w:val="00587CCA"/>
    <w:rsid w:val="0059035F"/>
    <w:rsid w:val="00590784"/>
    <w:rsid w:val="00590A4C"/>
    <w:rsid w:val="00590B3F"/>
    <w:rsid w:val="00590D91"/>
    <w:rsid w:val="00590FEF"/>
    <w:rsid w:val="00591642"/>
    <w:rsid w:val="00591C6E"/>
    <w:rsid w:val="00591CB5"/>
    <w:rsid w:val="00591F35"/>
    <w:rsid w:val="005924AC"/>
    <w:rsid w:val="0059258D"/>
    <w:rsid w:val="005927B9"/>
    <w:rsid w:val="00592A9E"/>
    <w:rsid w:val="00592B31"/>
    <w:rsid w:val="0059313B"/>
    <w:rsid w:val="005938A2"/>
    <w:rsid w:val="005939AE"/>
    <w:rsid w:val="00593A16"/>
    <w:rsid w:val="00593AF9"/>
    <w:rsid w:val="00593EAB"/>
    <w:rsid w:val="00593FF2"/>
    <w:rsid w:val="00594189"/>
    <w:rsid w:val="005941C3"/>
    <w:rsid w:val="0059422D"/>
    <w:rsid w:val="0059448C"/>
    <w:rsid w:val="005944CA"/>
    <w:rsid w:val="0059557C"/>
    <w:rsid w:val="005959E1"/>
    <w:rsid w:val="00595C49"/>
    <w:rsid w:val="00595E37"/>
    <w:rsid w:val="0059676B"/>
    <w:rsid w:val="00596839"/>
    <w:rsid w:val="00596A8C"/>
    <w:rsid w:val="00596C64"/>
    <w:rsid w:val="00597071"/>
    <w:rsid w:val="005971E3"/>
    <w:rsid w:val="005972B0"/>
    <w:rsid w:val="00597844"/>
    <w:rsid w:val="0059793E"/>
    <w:rsid w:val="00597A78"/>
    <w:rsid w:val="00597B16"/>
    <w:rsid w:val="005A0201"/>
    <w:rsid w:val="005A04EF"/>
    <w:rsid w:val="005A05A7"/>
    <w:rsid w:val="005A0D11"/>
    <w:rsid w:val="005A0F86"/>
    <w:rsid w:val="005A133B"/>
    <w:rsid w:val="005A1619"/>
    <w:rsid w:val="005A1AA7"/>
    <w:rsid w:val="005A1BC1"/>
    <w:rsid w:val="005A1CAE"/>
    <w:rsid w:val="005A1E5E"/>
    <w:rsid w:val="005A22AD"/>
    <w:rsid w:val="005A2877"/>
    <w:rsid w:val="005A30F6"/>
    <w:rsid w:val="005A3CFE"/>
    <w:rsid w:val="005A40A0"/>
    <w:rsid w:val="005A46E1"/>
    <w:rsid w:val="005A4D3F"/>
    <w:rsid w:val="005A54BA"/>
    <w:rsid w:val="005A5C54"/>
    <w:rsid w:val="005A656C"/>
    <w:rsid w:val="005A664F"/>
    <w:rsid w:val="005A6AA5"/>
    <w:rsid w:val="005A6B1F"/>
    <w:rsid w:val="005A6BF0"/>
    <w:rsid w:val="005A71E7"/>
    <w:rsid w:val="005A726F"/>
    <w:rsid w:val="005A74AC"/>
    <w:rsid w:val="005A7A21"/>
    <w:rsid w:val="005A7A2F"/>
    <w:rsid w:val="005B0157"/>
    <w:rsid w:val="005B0C72"/>
    <w:rsid w:val="005B1193"/>
    <w:rsid w:val="005B1975"/>
    <w:rsid w:val="005B1AAB"/>
    <w:rsid w:val="005B1C90"/>
    <w:rsid w:val="005B20F5"/>
    <w:rsid w:val="005B2D98"/>
    <w:rsid w:val="005B2FBD"/>
    <w:rsid w:val="005B3120"/>
    <w:rsid w:val="005B346A"/>
    <w:rsid w:val="005B35EF"/>
    <w:rsid w:val="005B3C47"/>
    <w:rsid w:val="005B41B6"/>
    <w:rsid w:val="005B431D"/>
    <w:rsid w:val="005B4603"/>
    <w:rsid w:val="005B471A"/>
    <w:rsid w:val="005B4C2F"/>
    <w:rsid w:val="005B51A4"/>
    <w:rsid w:val="005B56D9"/>
    <w:rsid w:val="005B57C3"/>
    <w:rsid w:val="005B596A"/>
    <w:rsid w:val="005B5A12"/>
    <w:rsid w:val="005B6071"/>
    <w:rsid w:val="005B6391"/>
    <w:rsid w:val="005B69FD"/>
    <w:rsid w:val="005B6F00"/>
    <w:rsid w:val="005B7191"/>
    <w:rsid w:val="005B7BD7"/>
    <w:rsid w:val="005C0187"/>
    <w:rsid w:val="005C1258"/>
    <w:rsid w:val="005C12F2"/>
    <w:rsid w:val="005C1C4F"/>
    <w:rsid w:val="005C1D9B"/>
    <w:rsid w:val="005C243B"/>
    <w:rsid w:val="005C2597"/>
    <w:rsid w:val="005C31D6"/>
    <w:rsid w:val="005C34F8"/>
    <w:rsid w:val="005C3A41"/>
    <w:rsid w:val="005C3DCA"/>
    <w:rsid w:val="005C41C4"/>
    <w:rsid w:val="005C4CC5"/>
    <w:rsid w:val="005C51C3"/>
    <w:rsid w:val="005C53FC"/>
    <w:rsid w:val="005C5567"/>
    <w:rsid w:val="005C5B5C"/>
    <w:rsid w:val="005C5F69"/>
    <w:rsid w:val="005C63ED"/>
    <w:rsid w:val="005C6408"/>
    <w:rsid w:val="005C66B7"/>
    <w:rsid w:val="005C728A"/>
    <w:rsid w:val="005C7B1C"/>
    <w:rsid w:val="005C7C0C"/>
    <w:rsid w:val="005C7EA2"/>
    <w:rsid w:val="005D012B"/>
    <w:rsid w:val="005D04AE"/>
    <w:rsid w:val="005D0840"/>
    <w:rsid w:val="005D09F5"/>
    <w:rsid w:val="005D1300"/>
    <w:rsid w:val="005D15D0"/>
    <w:rsid w:val="005D1787"/>
    <w:rsid w:val="005D1962"/>
    <w:rsid w:val="005D1CEA"/>
    <w:rsid w:val="005D2172"/>
    <w:rsid w:val="005D2408"/>
    <w:rsid w:val="005D28E6"/>
    <w:rsid w:val="005D2C51"/>
    <w:rsid w:val="005D3002"/>
    <w:rsid w:val="005D3A59"/>
    <w:rsid w:val="005D415C"/>
    <w:rsid w:val="005D4194"/>
    <w:rsid w:val="005D41E8"/>
    <w:rsid w:val="005D4345"/>
    <w:rsid w:val="005D4402"/>
    <w:rsid w:val="005D48F4"/>
    <w:rsid w:val="005D4994"/>
    <w:rsid w:val="005D4DF5"/>
    <w:rsid w:val="005D4FFC"/>
    <w:rsid w:val="005D5E88"/>
    <w:rsid w:val="005D5F59"/>
    <w:rsid w:val="005D5F9E"/>
    <w:rsid w:val="005D612F"/>
    <w:rsid w:val="005D6394"/>
    <w:rsid w:val="005D6923"/>
    <w:rsid w:val="005D6B22"/>
    <w:rsid w:val="005D705D"/>
    <w:rsid w:val="005D7216"/>
    <w:rsid w:val="005D731C"/>
    <w:rsid w:val="005D7B86"/>
    <w:rsid w:val="005D7F90"/>
    <w:rsid w:val="005E014B"/>
    <w:rsid w:val="005E05A6"/>
    <w:rsid w:val="005E0F08"/>
    <w:rsid w:val="005E1842"/>
    <w:rsid w:val="005E1AAD"/>
    <w:rsid w:val="005E1C99"/>
    <w:rsid w:val="005E2228"/>
    <w:rsid w:val="005E2288"/>
    <w:rsid w:val="005E26F7"/>
    <w:rsid w:val="005E29F0"/>
    <w:rsid w:val="005E2BDC"/>
    <w:rsid w:val="005E2FFD"/>
    <w:rsid w:val="005E30E3"/>
    <w:rsid w:val="005E3303"/>
    <w:rsid w:val="005E3BC9"/>
    <w:rsid w:val="005E3CB6"/>
    <w:rsid w:val="005E3CEF"/>
    <w:rsid w:val="005E5145"/>
    <w:rsid w:val="005E5A28"/>
    <w:rsid w:val="005E5A35"/>
    <w:rsid w:val="005E5C7D"/>
    <w:rsid w:val="005E5DF4"/>
    <w:rsid w:val="005E5EA5"/>
    <w:rsid w:val="005E62C7"/>
    <w:rsid w:val="005E63FF"/>
    <w:rsid w:val="005E68AB"/>
    <w:rsid w:val="005E721A"/>
    <w:rsid w:val="005E7394"/>
    <w:rsid w:val="005E7512"/>
    <w:rsid w:val="005E7614"/>
    <w:rsid w:val="005E7643"/>
    <w:rsid w:val="005E7BD8"/>
    <w:rsid w:val="005E7C29"/>
    <w:rsid w:val="005F0491"/>
    <w:rsid w:val="005F057F"/>
    <w:rsid w:val="005F05F2"/>
    <w:rsid w:val="005F0631"/>
    <w:rsid w:val="005F0DC5"/>
    <w:rsid w:val="005F0E78"/>
    <w:rsid w:val="005F1A7E"/>
    <w:rsid w:val="005F1ACA"/>
    <w:rsid w:val="005F1B73"/>
    <w:rsid w:val="005F1E16"/>
    <w:rsid w:val="005F1E38"/>
    <w:rsid w:val="005F223A"/>
    <w:rsid w:val="005F2300"/>
    <w:rsid w:val="005F314B"/>
    <w:rsid w:val="005F360E"/>
    <w:rsid w:val="005F39FD"/>
    <w:rsid w:val="005F4624"/>
    <w:rsid w:val="005F4672"/>
    <w:rsid w:val="005F4933"/>
    <w:rsid w:val="005F4969"/>
    <w:rsid w:val="005F49ED"/>
    <w:rsid w:val="005F4B01"/>
    <w:rsid w:val="005F4B99"/>
    <w:rsid w:val="005F4CE7"/>
    <w:rsid w:val="005F4F8C"/>
    <w:rsid w:val="005F51A1"/>
    <w:rsid w:val="005F53E7"/>
    <w:rsid w:val="005F563C"/>
    <w:rsid w:val="005F5831"/>
    <w:rsid w:val="005F5AEE"/>
    <w:rsid w:val="005F5F2E"/>
    <w:rsid w:val="005F6337"/>
    <w:rsid w:val="005F67A2"/>
    <w:rsid w:val="005F6A92"/>
    <w:rsid w:val="005F6AA0"/>
    <w:rsid w:val="005F6C58"/>
    <w:rsid w:val="005F7A7C"/>
    <w:rsid w:val="005F7AE9"/>
    <w:rsid w:val="005F7E35"/>
    <w:rsid w:val="00600331"/>
    <w:rsid w:val="006009F6"/>
    <w:rsid w:val="00601304"/>
    <w:rsid w:val="006019EE"/>
    <w:rsid w:val="00601B4C"/>
    <w:rsid w:val="00601BA4"/>
    <w:rsid w:val="00603573"/>
    <w:rsid w:val="006037AE"/>
    <w:rsid w:val="0060381B"/>
    <w:rsid w:val="00603BC6"/>
    <w:rsid w:val="00603D39"/>
    <w:rsid w:val="00603D6B"/>
    <w:rsid w:val="00603FCC"/>
    <w:rsid w:val="00604205"/>
    <w:rsid w:val="0060424D"/>
    <w:rsid w:val="00604442"/>
    <w:rsid w:val="00604AD4"/>
    <w:rsid w:val="00604FDB"/>
    <w:rsid w:val="006050A6"/>
    <w:rsid w:val="006054B8"/>
    <w:rsid w:val="00605AA0"/>
    <w:rsid w:val="00605E1E"/>
    <w:rsid w:val="00605FA8"/>
    <w:rsid w:val="006060F4"/>
    <w:rsid w:val="0060665A"/>
    <w:rsid w:val="006071FC"/>
    <w:rsid w:val="00607DA3"/>
    <w:rsid w:val="00607E5F"/>
    <w:rsid w:val="006104A9"/>
    <w:rsid w:val="00610500"/>
    <w:rsid w:val="00610C6D"/>
    <w:rsid w:val="00610EC9"/>
    <w:rsid w:val="00611035"/>
    <w:rsid w:val="00611682"/>
    <w:rsid w:val="00612298"/>
    <w:rsid w:val="006124FA"/>
    <w:rsid w:val="00612511"/>
    <w:rsid w:val="0061262C"/>
    <w:rsid w:val="006128AF"/>
    <w:rsid w:val="00612CD2"/>
    <w:rsid w:val="00612CE8"/>
    <w:rsid w:val="00612E37"/>
    <w:rsid w:val="006130E8"/>
    <w:rsid w:val="00613102"/>
    <w:rsid w:val="00613399"/>
    <w:rsid w:val="00613AC4"/>
    <w:rsid w:val="00613DFC"/>
    <w:rsid w:val="00613E8D"/>
    <w:rsid w:val="00614BD7"/>
    <w:rsid w:val="00614DEC"/>
    <w:rsid w:val="00614E5E"/>
    <w:rsid w:val="00614EAC"/>
    <w:rsid w:val="00615F05"/>
    <w:rsid w:val="006163DC"/>
    <w:rsid w:val="006174D8"/>
    <w:rsid w:val="00617677"/>
    <w:rsid w:val="00617A13"/>
    <w:rsid w:val="00617AFD"/>
    <w:rsid w:val="00620D0F"/>
    <w:rsid w:val="006211CC"/>
    <w:rsid w:val="0062148B"/>
    <w:rsid w:val="0062164C"/>
    <w:rsid w:val="00621C14"/>
    <w:rsid w:val="00622039"/>
    <w:rsid w:val="0062224D"/>
    <w:rsid w:val="0062256A"/>
    <w:rsid w:val="006226CE"/>
    <w:rsid w:val="00622C18"/>
    <w:rsid w:val="006230CC"/>
    <w:rsid w:val="006233AA"/>
    <w:rsid w:val="00623607"/>
    <w:rsid w:val="006237C5"/>
    <w:rsid w:val="00623C38"/>
    <w:rsid w:val="00623FAD"/>
    <w:rsid w:val="00623FC7"/>
    <w:rsid w:val="006241AB"/>
    <w:rsid w:val="00624597"/>
    <w:rsid w:val="0062477F"/>
    <w:rsid w:val="00624CCB"/>
    <w:rsid w:val="00624EFD"/>
    <w:rsid w:val="00625476"/>
    <w:rsid w:val="006256D6"/>
    <w:rsid w:val="006259FD"/>
    <w:rsid w:val="00625EE1"/>
    <w:rsid w:val="00627133"/>
    <w:rsid w:val="006272B9"/>
    <w:rsid w:val="00627561"/>
    <w:rsid w:val="006277CB"/>
    <w:rsid w:val="00627A58"/>
    <w:rsid w:val="00627B0D"/>
    <w:rsid w:val="00627E39"/>
    <w:rsid w:val="00627E75"/>
    <w:rsid w:val="0063001B"/>
    <w:rsid w:val="00630303"/>
    <w:rsid w:val="0063067B"/>
    <w:rsid w:val="006313CF"/>
    <w:rsid w:val="00631BC7"/>
    <w:rsid w:val="006321CC"/>
    <w:rsid w:val="00632623"/>
    <w:rsid w:val="00632A42"/>
    <w:rsid w:val="00632BA3"/>
    <w:rsid w:val="00632C31"/>
    <w:rsid w:val="00632C8C"/>
    <w:rsid w:val="006331D1"/>
    <w:rsid w:val="006335B8"/>
    <w:rsid w:val="00633D6E"/>
    <w:rsid w:val="00633F8B"/>
    <w:rsid w:val="00633FAB"/>
    <w:rsid w:val="00634114"/>
    <w:rsid w:val="00634654"/>
    <w:rsid w:val="00634747"/>
    <w:rsid w:val="006348F2"/>
    <w:rsid w:val="00634A69"/>
    <w:rsid w:val="00634F23"/>
    <w:rsid w:val="00634FED"/>
    <w:rsid w:val="00635FDC"/>
    <w:rsid w:val="00635FFA"/>
    <w:rsid w:val="00636107"/>
    <w:rsid w:val="00636174"/>
    <w:rsid w:val="0063617B"/>
    <w:rsid w:val="0063625C"/>
    <w:rsid w:val="006367F8"/>
    <w:rsid w:val="00636B9C"/>
    <w:rsid w:val="00636BDD"/>
    <w:rsid w:val="00636E70"/>
    <w:rsid w:val="00636F5A"/>
    <w:rsid w:val="0063701E"/>
    <w:rsid w:val="006371DE"/>
    <w:rsid w:val="0063722A"/>
    <w:rsid w:val="00637337"/>
    <w:rsid w:val="006375EC"/>
    <w:rsid w:val="00637CA4"/>
    <w:rsid w:val="00640656"/>
    <w:rsid w:val="00640F7F"/>
    <w:rsid w:val="0064187A"/>
    <w:rsid w:val="00641881"/>
    <w:rsid w:val="006418D4"/>
    <w:rsid w:val="00641E3A"/>
    <w:rsid w:val="00642538"/>
    <w:rsid w:val="006425B3"/>
    <w:rsid w:val="006431F1"/>
    <w:rsid w:val="0064329E"/>
    <w:rsid w:val="00643F38"/>
    <w:rsid w:val="0064406D"/>
    <w:rsid w:val="0064498D"/>
    <w:rsid w:val="006449FD"/>
    <w:rsid w:val="00644A23"/>
    <w:rsid w:val="00644AB4"/>
    <w:rsid w:val="00644B22"/>
    <w:rsid w:val="00645DD3"/>
    <w:rsid w:val="00646045"/>
    <w:rsid w:val="00646398"/>
    <w:rsid w:val="006467C4"/>
    <w:rsid w:val="006470E7"/>
    <w:rsid w:val="0064727D"/>
    <w:rsid w:val="0064749D"/>
    <w:rsid w:val="00647C71"/>
    <w:rsid w:val="00647C75"/>
    <w:rsid w:val="00647ED1"/>
    <w:rsid w:val="006501C8"/>
    <w:rsid w:val="006502AC"/>
    <w:rsid w:val="00650537"/>
    <w:rsid w:val="0065079A"/>
    <w:rsid w:val="00650A29"/>
    <w:rsid w:val="00650EF7"/>
    <w:rsid w:val="00651126"/>
    <w:rsid w:val="00651226"/>
    <w:rsid w:val="006513BC"/>
    <w:rsid w:val="006519DF"/>
    <w:rsid w:val="00651D64"/>
    <w:rsid w:val="00652394"/>
    <w:rsid w:val="0065270C"/>
    <w:rsid w:val="00652B1C"/>
    <w:rsid w:val="00652BC1"/>
    <w:rsid w:val="006533AD"/>
    <w:rsid w:val="00653479"/>
    <w:rsid w:val="00653678"/>
    <w:rsid w:val="006538F9"/>
    <w:rsid w:val="00653EF7"/>
    <w:rsid w:val="00654B05"/>
    <w:rsid w:val="00654C81"/>
    <w:rsid w:val="0065505E"/>
    <w:rsid w:val="0065529D"/>
    <w:rsid w:val="00655A98"/>
    <w:rsid w:val="00655B3E"/>
    <w:rsid w:val="00655B56"/>
    <w:rsid w:val="00655B8B"/>
    <w:rsid w:val="00655DFF"/>
    <w:rsid w:val="00655FF4"/>
    <w:rsid w:val="006561BE"/>
    <w:rsid w:val="00656930"/>
    <w:rsid w:val="006569FB"/>
    <w:rsid w:val="00656A76"/>
    <w:rsid w:val="00657006"/>
    <w:rsid w:val="0065776B"/>
    <w:rsid w:val="006577F5"/>
    <w:rsid w:val="00657E8B"/>
    <w:rsid w:val="006607B3"/>
    <w:rsid w:val="0066086E"/>
    <w:rsid w:val="00660D86"/>
    <w:rsid w:val="00661EC9"/>
    <w:rsid w:val="00661F54"/>
    <w:rsid w:val="00661FB8"/>
    <w:rsid w:val="00662336"/>
    <w:rsid w:val="00662B02"/>
    <w:rsid w:val="00662DD8"/>
    <w:rsid w:val="006634B7"/>
    <w:rsid w:val="006637FB"/>
    <w:rsid w:val="00663A15"/>
    <w:rsid w:val="00663B9E"/>
    <w:rsid w:val="00663D04"/>
    <w:rsid w:val="0066417A"/>
    <w:rsid w:val="006644F8"/>
    <w:rsid w:val="00664537"/>
    <w:rsid w:val="00664E44"/>
    <w:rsid w:val="00664FE5"/>
    <w:rsid w:val="006652BD"/>
    <w:rsid w:val="0066530E"/>
    <w:rsid w:val="006653CD"/>
    <w:rsid w:val="00665538"/>
    <w:rsid w:val="00665AC5"/>
    <w:rsid w:val="00665C5A"/>
    <w:rsid w:val="006660CB"/>
    <w:rsid w:val="0066683E"/>
    <w:rsid w:val="006671B6"/>
    <w:rsid w:val="00667662"/>
    <w:rsid w:val="00667A9D"/>
    <w:rsid w:val="00667B1F"/>
    <w:rsid w:val="00667D34"/>
    <w:rsid w:val="00667DB7"/>
    <w:rsid w:val="00667FAA"/>
    <w:rsid w:val="006703F9"/>
    <w:rsid w:val="0067098B"/>
    <w:rsid w:val="00670ACF"/>
    <w:rsid w:val="00670B4A"/>
    <w:rsid w:val="006710B1"/>
    <w:rsid w:val="00671851"/>
    <w:rsid w:val="00671FB9"/>
    <w:rsid w:val="006721F3"/>
    <w:rsid w:val="006725B5"/>
    <w:rsid w:val="00672AD6"/>
    <w:rsid w:val="00672D4D"/>
    <w:rsid w:val="006730BA"/>
    <w:rsid w:val="006730EA"/>
    <w:rsid w:val="0067333E"/>
    <w:rsid w:val="0067357C"/>
    <w:rsid w:val="00673705"/>
    <w:rsid w:val="00673968"/>
    <w:rsid w:val="00673AD8"/>
    <w:rsid w:val="00674626"/>
    <w:rsid w:val="006748B4"/>
    <w:rsid w:val="00674B20"/>
    <w:rsid w:val="00675297"/>
    <w:rsid w:val="0067577D"/>
    <w:rsid w:val="00675AC8"/>
    <w:rsid w:val="00675B09"/>
    <w:rsid w:val="00675C18"/>
    <w:rsid w:val="00675C72"/>
    <w:rsid w:val="0067602B"/>
    <w:rsid w:val="00676A3C"/>
    <w:rsid w:val="00676B59"/>
    <w:rsid w:val="00677214"/>
    <w:rsid w:val="0067781F"/>
    <w:rsid w:val="00677EAF"/>
    <w:rsid w:val="006803A5"/>
    <w:rsid w:val="006805F2"/>
    <w:rsid w:val="0068062B"/>
    <w:rsid w:val="00681BEF"/>
    <w:rsid w:val="00681C5E"/>
    <w:rsid w:val="00681D64"/>
    <w:rsid w:val="00682068"/>
    <w:rsid w:val="00682664"/>
    <w:rsid w:val="0068279C"/>
    <w:rsid w:val="00682879"/>
    <w:rsid w:val="006828C9"/>
    <w:rsid w:val="0068339B"/>
    <w:rsid w:val="006838CD"/>
    <w:rsid w:val="00683AAC"/>
    <w:rsid w:val="00684347"/>
    <w:rsid w:val="00684505"/>
    <w:rsid w:val="00684756"/>
    <w:rsid w:val="006849DE"/>
    <w:rsid w:val="00684C0E"/>
    <w:rsid w:val="00684C5D"/>
    <w:rsid w:val="0068525C"/>
    <w:rsid w:val="0068533D"/>
    <w:rsid w:val="00685600"/>
    <w:rsid w:val="00685825"/>
    <w:rsid w:val="006858C5"/>
    <w:rsid w:val="00685B69"/>
    <w:rsid w:val="00685FF0"/>
    <w:rsid w:val="0068607B"/>
    <w:rsid w:val="006869A4"/>
    <w:rsid w:val="00686ACF"/>
    <w:rsid w:val="006876DE"/>
    <w:rsid w:val="00687AED"/>
    <w:rsid w:val="00687E40"/>
    <w:rsid w:val="00690991"/>
    <w:rsid w:val="00691661"/>
    <w:rsid w:val="0069175B"/>
    <w:rsid w:val="006917C7"/>
    <w:rsid w:val="00691BA8"/>
    <w:rsid w:val="00691F3F"/>
    <w:rsid w:val="00692288"/>
    <w:rsid w:val="00692D6F"/>
    <w:rsid w:val="00692E5F"/>
    <w:rsid w:val="00692EB6"/>
    <w:rsid w:val="00693007"/>
    <w:rsid w:val="00693303"/>
    <w:rsid w:val="0069356E"/>
    <w:rsid w:val="00693BA0"/>
    <w:rsid w:val="00693C09"/>
    <w:rsid w:val="00693C30"/>
    <w:rsid w:val="00694567"/>
    <w:rsid w:val="00695106"/>
    <w:rsid w:val="00695259"/>
    <w:rsid w:val="00695353"/>
    <w:rsid w:val="00695D98"/>
    <w:rsid w:val="00695FBF"/>
    <w:rsid w:val="0069615C"/>
    <w:rsid w:val="006962F2"/>
    <w:rsid w:val="006965B9"/>
    <w:rsid w:val="00697257"/>
    <w:rsid w:val="00697F1A"/>
    <w:rsid w:val="006A05BD"/>
    <w:rsid w:val="006A0660"/>
    <w:rsid w:val="006A0B1D"/>
    <w:rsid w:val="006A0BED"/>
    <w:rsid w:val="006A0CB3"/>
    <w:rsid w:val="006A0E48"/>
    <w:rsid w:val="006A0FC6"/>
    <w:rsid w:val="006A132A"/>
    <w:rsid w:val="006A1657"/>
    <w:rsid w:val="006A1887"/>
    <w:rsid w:val="006A1B82"/>
    <w:rsid w:val="006A1ED1"/>
    <w:rsid w:val="006A2453"/>
    <w:rsid w:val="006A309B"/>
    <w:rsid w:val="006A31A1"/>
    <w:rsid w:val="006A31DE"/>
    <w:rsid w:val="006A4043"/>
    <w:rsid w:val="006A404D"/>
    <w:rsid w:val="006A47C8"/>
    <w:rsid w:val="006A5114"/>
    <w:rsid w:val="006A57F5"/>
    <w:rsid w:val="006A5CDD"/>
    <w:rsid w:val="006A5FB0"/>
    <w:rsid w:val="006A609C"/>
    <w:rsid w:val="006A6195"/>
    <w:rsid w:val="006A6857"/>
    <w:rsid w:val="006A7170"/>
    <w:rsid w:val="006A718B"/>
    <w:rsid w:val="006A7362"/>
    <w:rsid w:val="006A7A41"/>
    <w:rsid w:val="006A7CE7"/>
    <w:rsid w:val="006B00DE"/>
    <w:rsid w:val="006B027F"/>
    <w:rsid w:val="006B03A5"/>
    <w:rsid w:val="006B043F"/>
    <w:rsid w:val="006B0524"/>
    <w:rsid w:val="006B0F56"/>
    <w:rsid w:val="006B1628"/>
    <w:rsid w:val="006B1853"/>
    <w:rsid w:val="006B1855"/>
    <w:rsid w:val="006B210E"/>
    <w:rsid w:val="006B211F"/>
    <w:rsid w:val="006B22FF"/>
    <w:rsid w:val="006B239C"/>
    <w:rsid w:val="006B29B4"/>
    <w:rsid w:val="006B314B"/>
    <w:rsid w:val="006B318F"/>
    <w:rsid w:val="006B36EC"/>
    <w:rsid w:val="006B376D"/>
    <w:rsid w:val="006B3A2B"/>
    <w:rsid w:val="006B3F3D"/>
    <w:rsid w:val="006B4526"/>
    <w:rsid w:val="006B45E8"/>
    <w:rsid w:val="006B51B5"/>
    <w:rsid w:val="006B5282"/>
    <w:rsid w:val="006B5967"/>
    <w:rsid w:val="006B59C0"/>
    <w:rsid w:val="006B5A61"/>
    <w:rsid w:val="006B5C1F"/>
    <w:rsid w:val="006B63DF"/>
    <w:rsid w:val="006B66EC"/>
    <w:rsid w:val="006B66F8"/>
    <w:rsid w:val="006B6D52"/>
    <w:rsid w:val="006B71F0"/>
    <w:rsid w:val="006B7788"/>
    <w:rsid w:val="006B77F9"/>
    <w:rsid w:val="006B7844"/>
    <w:rsid w:val="006B7A82"/>
    <w:rsid w:val="006B7C0F"/>
    <w:rsid w:val="006B7F1C"/>
    <w:rsid w:val="006C0420"/>
    <w:rsid w:val="006C06AB"/>
    <w:rsid w:val="006C0CED"/>
    <w:rsid w:val="006C0EF3"/>
    <w:rsid w:val="006C10D9"/>
    <w:rsid w:val="006C1337"/>
    <w:rsid w:val="006C16AC"/>
    <w:rsid w:val="006C213C"/>
    <w:rsid w:val="006C24F3"/>
    <w:rsid w:val="006C25B7"/>
    <w:rsid w:val="006C25C8"/>
    <w:rsid w:val="006C266E"/>
    <w:rsid w:val="006C26BB"/>
    <w:rsid w:val="006C2966"/>
    <w:rsid w:val="006C2D4B"/>
    <w:rsid w:val="006C313E"/>
    <w:rsid w:val="006C3719"/>
    <w:rsid w:val="006C37DA"/>
    <w:rsid w:val="006C3A99"/>
    <w:rsid w:val="006C3D8E"/>
    <w:rsid w:val="006C4008"/>
    <w:rsid w:val="006C4268"/>
    <w:rsid w:val="006C444A"/>
    <w:rsid w:val="006C447A"/>
    <w:rsid w:val="006C4697"/>
    <w:rsid w:val="006C4747"/>
    <w:rsid w:val="006C477E"/>
    <w:rsid w:val="006C48F9"/>
    <w:rsid w:val="006C498D"/>
    <w:rsid w:val="006C4D35"/>
    <w:rsid w:val="006C538C"/>
    <w:rsid w:val="006C53D5"/>
    <w:rsid w:val="006C551E"/>
    <w:rsid w:val="006C584C"/>
    <w:rsid w:val="006C5B72"/>
    <w:rsid w:val="006C5DF4"/>
    <w:rsid w:val="006C607F"/>
    <w:rsid w:val="006C6105"/>
    <w:rsid w:val="006C623F"/>
    <w:rsid w:val="006C65D9"/>
    <w:rsid w:val="006C68F1"/>
    <w:rsid w:val="006C69E1"/>
    <w:rsid w:val="006C6C0C"/>
    <w:rsid w:val="006C78AD"/>
    <w:rsid w:val="006D01BF"/>
    <w:rsid w:val="006D0248"/>
    <w:rsid w:val="006D1087"/>
    <w:rsid w:val="006D117B"/>
    <w:rsid w:val="006D14B0"/>
    <w:rsid w:val="006D15EC"/>
    <w:rsid w:val="006D16FE"/>
    <w:rsid w:val="006D175E"/>
    <w:rsid w:val="006D1C64"/>
    <w:rsid w:val="006D297F"/>
    <w:rsid w:val="006D32C8"/>
    <w:rsid w:val="006D32EF"/>
    <w:rsid w:val="006D365E"/>
    <w:rsid w:val="006D39CC"/>
    <w:rsid w:val="006D4082"/>
    <w:rsid w:val="006D428D"/>
    <w:rsid w:val="006D47BB"/>
    <w:rsid w:val="006D4CD5"/>
    <w:rsid w:val="006D4F80"/>
    <w:rsid w:val="006D505B"/>
    <w:rsid w:val="006D511E"/>
    <w:rsid w:val="006D5133"/>
    <w:rsid w:val="006D578F"/>
    <w:rsid w:val="006D5872"/>
    <w:rsid w:val="006D5DEB"/>
    <w:rsid w:val="006D6643"/>
    <w:rsid w:val="006D6B31"/>
    <w:rsid w:val="006D6C6E"/>
    <w:rsid w:val="006D6F0A"/>
    <w:rsid w:val="006D737B"/>
    <w:rsid w:val="006D7462"/>
    <w:rsid w:val="006D7467"/>
    <w:rsid w:val="006D77FA"/>
    <w:rsid w:val="006D7E64"/>
    <w:rsid w:val="006E0063"/>
    <w:rsid w:val="006E012A"/>
    <w:rsid w:val="006E08B9"/>
    <w:rsid w:val="006E0927"/>
    <w:rsid w:val="006E0EBE"/>
    <w:rsid w:val="006E11F8"/>
    <w:rsid w:val="006E168C"/>
    <w:rsid w:val="006E175B"/>
    <w:rsid w:val="006E1B67"/>
    <w:rsid w:val="006E1B92"/>
    <w:rsid w:val="006E1F2E"/>
    <w:rsid w:val="006E2295"/>
    <w:rsid w:val="006E2753"/>
    <w:rsid w:val="006E2E32"/>
    <w:rsid w:val="006E2FAD"/>
    <w:rsid w:val="006E352B"/>
    <w:rsid w:val="006E365D"/>
    <w:rsid w:val="006E3B5A"/>
    <w:rsid w:val="006E3B82"/>
    <w:rsid w:val="006E4388"/>
    <w:rsid w:val="006E43AD"/>
    <w:rsid w:val="006E4583"/>
    <w:rsid w:val="006E5110"/>
    <w:rsid w:val="006E517B"/>
    <w:rsid w:val="006E54FC"/>
    <w:rsid w:val="006E599D"/>
    <w:rsid w:val="006E61C7"/>
    <w:rsid w:val="006E6334"/>
    <w:rsid w:val="006E64F4"/>
    <w:rsid w:val="006E6648"/>
    <w:rsid w:val="006E699B"/>
    <w:rsid w:val="006E6A06"/>
    <w:rsid w:val="006E6A5C"/>
    <w:rsid w:val="006E6EA3"/>
    <w:rsid w:val="006E70C6"/>
    <w:rsid w:val="006E74AC"/>
    <w:rsid w:val="006E75A5"/>
    <w:rsid w:val="006E799A"/>
    <w:rsid w:val="006E7EA4"/>
    <w:rsid w:val="006F0102"/>
    <w:rsid w:val="006F065A"/>
    <w:rsid w:val="006F0923"/>
    <w:rsid w:val="006F0CC1"/>
    <w:rsid w:val="006F0F3F"/>
    <w:rsid w:val="006F10B4"/>
    <w:rsid w:val="006F125B"/>
    <w:rsid w:val="006F1706"/>
    <w:rsid w:val="006F18A8"/>
    <w:rsid w:val="006F1928"/>
    <w:rsid w:val="006F1D3C"/>
    <w:rsid w:val="006F1DB0"/>
    <w:rsid w:val="006F1F94"/>
    <w:rsid w:val="006F24E2"/>
    <w:rsid w:val="006F25E8"/>
    <w:rsid w:val="006F2944"/>
    <w:rsid w:val="006F2E88"/>
    <w:rsid w:val="006F37AD"/>
    <w:rsid w:val="006F3925"/>
    <w:rsid w:val="006F3B1F"/>
    <w:rsid w:val="006F3DC1"/>
    <w:rsid w:val="006F41EF"/>
    <w:rsid w:val="006F4D59"/>
    <w:rsid w:val="006F570C"/>
    <w:rsid w:val="006F57F8"/>
    <w:rsid w:val="006F5B91"/>
    <w:rsid w:val="006F5C05"/>
    <w:rsid w:val="006F5CCC"/>
    <w:rsid w:val="006F5DE8"/>
    <w:rsid w:val="006F5E25"/>
    <w:rsid w:val="006F6645"/>
    <w:rsid w:val="006F6A5D"/>
    <w:rsid w:val="006F6CE9"/>
    <w:rsid w:val="006F6DF5"/>
    <w:rsid w:val="006F7208"/>
    <w:rsid w:val="006F7272"/>
    <w:rsid w:val="006F778F"/>
    <w:rsid w:val="006F7E06"/>
    <w:rsid w:val="007001A8"/>
    <w:rsid w:val="007003DA"/>
    <w:rsid w:val="00700654"/>
    <w:rsid w:val="007008BC"/>
    <w:rsid w:val="007013CF"/>
    <w:rsid w:val="00701B82"/>
    <w:rsid w:val="00701E80"/>
    <w:rsid w:val="007021CD"/>
    <w:rsid w:val="007022CD"/>
    <w:rsid w:val="0070282A"/>
    <w:rsid w:val="00702C8C"/>
    <w:rsid w:val="0070306B"/>
    <w:rsid w:val="00703070"/>
    <w:rsid w:val="0070351A"/>
    <w:rsid w:val="007038E8"/>
    <w:rsid w:val="007039E5"/>
    <w:rsid w:val="00703D67"/>
    <w:rsid w:val="0070434B"/>
    <w:rsid w:val="00704B52"/>
    <w:rsid w:val="007052E0"/>
    <w:rsid w:val="007056DB"/>
    <w:rsid w:val="007057B9"/>
    <w:rsid w:val="00705E0F"/>
    <w:rsid w:val="00705ECE"/>
    <w:rsid w:val="00705FD8"/>
    <w:rsid w:val="007064AC"/>
    <w:rsid w:val="0070666D"/>
    <w:rsid w:val="007066B5"/>
    <w:rsid w:val="00706869"/>
    <w:rsid w:val="00706942"/>
    <w:rsid w:val="00707700"/>
    <w:rsid w:val="00707773"/>
    <w:rsid w:val="007077CA"/>
    <w:rsid w:val="007077E1"/>
    <w:rsid w:val="00707D0C"/>
    <w:rsid w:val="00707D18"/>
    <w:rsid w:val="00710866"/>
    <w:rsid w:val="00710923"/>
    <w:rsid w:val="00710A14"/>
    <w:rsid w:val="00710CD2"/>
    <w:rsid w:val="00710CE7"/>
    <w:rsid w:val="0071125A"/>
    <w:rsid w:val="007116D6"/>
    <w:rsid w:val="00711D7B"/>
    <w:rsid w:val="00711E77"/>
    <w:rsid w:val="007121B0"/>
    <w:rsid w:val="00712281"/>
    <w:rsid w:val="007128CF"/>
    <w:rsid w:val="00713597"/>
    <w:rsid w:val="00713765"/>
    <w:rsid w:val="0071384B"/>
    <w:rsid w:val="00713A0F"/>
    <w:rsid w:val="00713F83"/>
    <w:rsid w:val="0071482B"/>
    <w:rsid w:val="00714977"/>
    <w:rsid w:val="00714D1D"/>
    <w:rsid w:val="00715110"/>
    <w:rsid w:val="007155B8"/>
    <w:rsid w:val="00715E93"/>
    <w:rsid w:val="00715F0E"/>
    <w:rsid w:val="00716331"/>
    <w:rsid w:val="0071715D"/>
    <w:rsid w:val="00717956"/>
    <w:rsid w:val="00717EA4"/>
    <w:rsid w:val="00720189"/>
    <w:rsid w:val="007203FA"/>
    <w:rsid w:val="007204C5"/>
    <w:rsid w:val="0072117E"/>
    <w:rsid w:val="007214A6"/>
    <w:rsid w:val="00721582"/>
    <w:rsid w:val="007215F1"/>
    <w:rsid w:val="007217BD"/>
    <w:rsid w:val="00722052"/>
    <w:rsid w:val="00722293"/>
    <w:rsid w:val="007226A7"/>
    <w:rsid w:val="007226D5"/>
    <w:rsid w:val="007227B5"/>
    <w:rsid w:val="00722D0F"/>
    <w:rsid w:val="00722ECB"/>
    <w:rsid w:val="00722F75"/>
    <w:rsid w:val="007232D7"/>
    <w:rsid w:val="00723963"/>
    <w:rsid w:val="00724CDD"/>
    <w:rsid w:val="00725170"/>
    <w:rsid w:val="007251BD"/>
    <w:rsid w:val="007251E9"/>
    <w:rsid w:val="00725329"/>
    <w:rsid w:val="00725F6C"/>
    <w:rsid w:val="0072634D"/>
    <w:rsid w:val="007266D6"/>
    <w:rsid w:val="007267ED"/>
    <w:rsid w:val="007268A4"/>
    <w:rsid w:val="007277A0"/>
    <w:rsid w:val="0072794A"/>
    <w:rsid w:val="0073056A"/>
    <w:rsid w:val="007307BA"/>
    <w:rsid w:val="007308F4"/>
    <w:rsid w:val="00730977"/>
    <w:rsid w:val="00731288"/>
    <w:rsid w:val="007312CB"/>
    <w:rsid w:val="0073163C"/>
    <w:rsid w:val="00731C6C"/>
    <w:rsid w:val="0073242F"/>
    <w:rsid w:val="00732B0E"/>
    <w:rsid w:val="00732CEE"/>
    <w:rsid w:val="00732F88"/>
    <w:rsid w:val="007330AD"/>
    <w:rsid w:val="007334C8"/>
    <w:rsid w:val="007339D3"/>
    <w:rsid w:val="00734191"/>
    <w:rsid w:val="0073429B"/>
    <w:rsid w:val="0073458B"/>
    <w:rsid w:val="00734667"/>
    <w:rsid w:val="00734BA0"/>
    <w:rsid w:val="00734E75"/>
    <w:rsid w:val="00735122"/>
    <w:rsid w:val="007351AC"/>
    <w:rsid w:val="007353B0"/>
    <w:rsid w:val="00735571"/>
    <w:rsid w:val="0073577B"/>
    <w:rsid w:val="00735B9A"/>
    <w:rsid w:val="007360D8"/>
    <w:rsid w:val="007360FF"/>
    <w:rsid w:val="0073633F"/>
    <w:rsid w:val="00736504"/>
    <w:rsid w:val="00736793"/>
    <w:rsid w:val="00736EF6"/>
    <w:rsid w:val="00736F15"/>
    <w:rsid w:val="0073743D"/>
    <w:rsid w:val="0073776C"/>
    <w:rsid w:val="007377A4"/>
    <w:rsid w:val="00737828"/>
    <w:rsid w:val="00737DCB"/>
    <w:rsid w:val="00737EF9"/>
    <w:rsid w:val="00740102"/>
    <w:rsid w:val="007404A5"/>
    <w:rsid w:val="00740EB9"/>
    <w:rsid w:val="00740FA3"/>
    <w:rsid w:val="007415F5"/>
    <w:rsid w:val="0074169D"/>
    <w:rsid w:val="0074172E"/>
    <w:rsid w:val="00741BA8"/>
    <w:rsid w:val="00741EB7"/>
    <w:rsid w:val="0074261A"/>
    <w:rsid w:val="00742678"/>
    <w:rsid w:val="007428BF"/>
    <w:rsid w:val="00742B1F"/>
    <w:rsid w:val="00742D29"/>
    <w:rsid w:val="00742E42"/>
    <w:rsid w:val="00742ECE"/>
    <w:rsid w:val="00742F4E"/>
    <w:rsid w:val="0074307B"/>
    <w:rsid w:val="00743843"/>
    <w:rsid w:val="007439F1"/>
    <w:rsid w:val="00743A1E"/>
    <w:rsid w:val="00743E46"/>
    <w:rsid w:val="00743E4C"/>
    <w:rsid w:val="00743FBB"/>
    <w:rsid w:val="0074425C"/>
    <w:rsid w:val="007444E1"/>
    <w:rsid w:val="007444F2"/>
    <w:rsid w:val="007447D4"/>
    <w:rsid w:val="00744800"/>
    <w:rsid w:val="0074480B"/>
    <w:rsid w:val="0074528A"/>
    <w:rsid w:val="0074578C"/>
    <w:rsid w:val="007457B0"/>
    <w:rsid w:val="0074588D"/>
    <w:rsid w:val="00745919"/>
    <w:rsid w:val="007464FE"/>
    <w:rsid w:val="00746621"/>
    <w:rsid w:val="00746A34"/>
    <w:rsid w:val="007476D3"/>
    <w:rsid w:val="00747883"/>
    <w:rsid w:val="00747D56"/>
    <w:rsid w:val="007500B4"/>
    <w:rsid w:val="00750499"/>
    <w:rsid w:val="00750714"/>
    <w:rsid w:val="00750C97"/>
    <w:rsid w:val="0075122E"/>
    <w:rsid w:val="007513CA"/>
    <w:rsid w:val="007515FD"/>
    <w:rsid w:val="0075227A"/>
    <w:rsid w:val="007530F0"/>
    <w:rsid w:val="00753574"/>
    <w:rsid w:val="00753BB8"/>
    <w:rsid w:val="00753C6F"/>
    <w:rsid w:val="00753D2F"/>
    <w:rsid w:val="00753ECA"/>
    <w:rsid w:val="00754062"/>
    <w:rsid w:val="00754523"/>
    <w:rsid w:val="0075468A"/>
    <w:rsid w:val="0075481B"/>
    <w:rsid w:val="00754E72"/>
    <w:rsid w:val="0075505E"/>
    <w:rsid w:val="00755144"/>
    <w:rsid w:val="00755BB6"/>
    <w:rsid w:val="0075652C"/>
    <w:rsid w:val="0075667C"/>
    <w:rsid w:val="00756D5E"/>
    <w:rsid w:val="00756E67"/>
    <w:rsid w:val="00756FE8"/>
    <w:rsid w:val="00757453"/>
    <w:rsid w:val="00757811"/>
    <w:rsid w:val="00757C61"/>
    <w:rsid w:val="00757D8A"/>
    <w:rsid w:val="00757F9D"/>
    <w:rsid w:val="00760294"/>
    <w:rsid w:val="00760572"/>
    <w:rsid w:val="007608E4"/>
    <w:rsid w:val="00761C2A"/>
    <w:rsid w:val="00761DFB"/>
    <w:rsid w:val="00761F1A"/>
    <w:rsid w:val="00762040"/>
    <w:rsid w:val="00762180"/>
    <w:rsid w:val="00762183"/>
    <w:rsid w:val="0076240E"/>
    <w:rsid w:val="00762AF5"/>
    <w:rsid w:val="007630E5"/>
    <w:rsid w:val="0076311D"/>
    <w:rsid w:val="007634E8"/>
    <w:rsid w:val="00763D4B"/>
    <w:rsid w:val="007640CC"/>
    <w:rsid w:val="007640F4"/>
    <w:rsid w:val="00764203"/>
    <w:rsid w:val="0076457D"/>
    <w:rsid w:val="007648B9"/>
    <w:rsid w:val="0076497C"/>
    <w:rsid w:val="00764BE5"/>
    <w:rsid w:val="00764EEA"/>
    <w:rsid w:val="00765B3C"/>
    <w:rsid w:val="00765B71"/>
    <w:rsid w:val="00765FB4"/>
    <w:rsid w:val="00766409"/>
    <w:rsid w:val="00766C3F"/>
    <w:rsid w:val="0076708D"/>
    <w:rsid w:val="007675BE"/>
    <w:rsid w:val="00767885"/>
    <w:rsid w:val="00767A66"/>
    <w:rsid w:val="00767C2D"/>
    <w:rsid w:val="007705E2"/>
    <w:rsid w:val="00770634"/>
    <w:rsid w:val="00770E05"/>
    <w:rsid w:val="00771258"/>
    <w:rsid w:val="00771284"/>
    <w:rsid w:val="00771594"/>
    <w:rsid w:val="00771800"/>
    <w:rsid w:val="00771C05"/>
    <w:rsid w:val="00771D5F"/>
    <w:rsid w:val="0077217E"/>
    <w:rsid w:val="00772783"/>
    <w:rsid w:val="00772CAC"/>
    <w:rsid w:val="00772EFC"/>
    <w:rsid w:val="00772F7D"/>
    <w:rsid w:val="00774712"/>
    <w:rsid w:val="00774B96"/>
    <w:rsid w:val="00774C9B"/>
    <w:rsid w:val="00774DEB"/>
    <w:rsid w:val="00774EA9"/>
    <w:rsid w:val="007758A2"/>
    <w:rsid w:val="00775BBC"/>
    <w:rsid w:val="00775D61"/>
    <w:rsid w:val="0077610B"/>
    <w:rsid w:val="00776613"/>
    <w:rsid w:val="007767CF"/>
    <w:rsid w:val="00776BAB"/>
    <w:rsid w:val="00776C44"/>
    <w:rsid w:val="00777074"/>
    <w:rsid w:val="00777672"/>
    <w:rsid w:val="007777C4"/>
    <w:rsid w:val="0077797B"/>
    <w:rsid w:val="00777982"/>
    <w:rsid w:val="00777F88"/>
    <w:rsid w:val="007803FD"/>
    <w:rsid w:val="00780A31"/>
    <w:rsid w:val="0078126D"/>
    <w:rsid w:val="00781537"/>
    <w:rsid w:val="0078158B"/>
    <w:rsid w:val="00781DED"/>
    <w:rsid w:val="007828A2"/>
    <w:rsid w:val="00782B39"/>
    <w:rsid w:val="00783169"/>
    <w:rsid w:val="00783B4D"/>
    <w:rsid w:val="0078465E"/>
    <w:rsid w:val="00784D29"/>
    <w:rsid w:val="00784E79"/>
    <w:rsid w:val="00785975"/>
    <w:rsid w:val="00785C15"/>
    <w:rsid w:val="00785EB3"/>
    <w:rsid w:val="00785EC2"/>
    <w:rsid w:val="0078611F"/>
    <w:rsid w:val="00786874"/>
    <w:rsid w:val="00786D6D"/>
    <w:rsid w:val="00786E21"/>
    <w:rsid w:val="00787089"/>
    <w:rsid w:val="007876F9"/>
    <w:rsid w:val="007879D0"/>
    <w:rsid w:val="00790054"/>
    <w:rsid w:val="007907F2"/>
    <w:rsid w:val="00790AD7"/>
    <w:rsid w:val="007911F8"/>
    <w:rsid w:val="00791464"/>
    <w:rsid w:val="00791774"/>
    <w:rsid w:val="00791C2F"/>
    <w:rsid w:val="00791E2E"/>
    <w:rsid w:val="00791F1E"/>
    <w:rsid w:val="00791FF8"/>
    <w:rsid w:val="00792076"/>
    <w:rsid w:val="007923CC"/>
    <w:rsid w:val="00792537"/>
    <w:rsid w:val="00792698"/>
    <w:rsid w:val="00792E6C"/>
    <w:rsid w:val="007931BA"/>
    <w:rsid w:val="00794211"/>
    <w:rsid w:val="007945F0"/>
    <w:rsid w:val="007946E9"/>
    <w:rsid w:val="00794777"/>
    <w:rsid w:val="00794863"/>
    <w:rsid w:val="007954B9"/>
    <w:rsid w:val="0079604E"/>
    <w:rsid w:val="007963C3"/>
    <w:rsid w:val="00796F51"/>
    <w:rsid w:val="00797790"/>
    <w:rsid w:val="007978A7"/>
    <w:rsid w:val="00797C1E"/>
    <w:rsid w:val="00797C8D"/>
    <w:rsid w:val="00797DA1"/>
    <w:rsid w:val="007A016D"/>
    <w:rsid w:val="007A04E0"/>
    <w:rsid w:val="007A0663"/>
    <w:rsid w:val="007A09EB"/>
    <w:rsid w:val="007A15CD"/>
    <w:rsid w:val="007A160D"/>
    <w:rsid w:val="007A1757"/>
    <w:rsid w:val="007A184E"/>
    <w:rsid w:val="007A1B84"/>
    <w:rsid w:val="007A1C55"/>
    <w:rsid w:val="007A33BF"/>
    <w:rsid w:val="007A41A2"/>
    <w:rsid w:val="007A421B"/>
    <w:rsid w:val="007A4E86"/>
    <w:rsid w:val="007A51AC"/>
    <w:rsid w:val="007A583C"/>
    <w:rsid w:val="007A5874"/>
    <w:rsid w:val="007A58B4"/>
    <w:rsid w:val="007A5AF9"/>
    <w:rsid w:val="007A5C53"/>
    <w:rsid w:val="007A5C78"/>
    <w:rsid w:val="007A621C"/>
    <w:rsid w:val="007A6409"/>
    <w:rsid w:val="007A6623"/>
    <w:rsid w:val="007A669A"/>
    <w:rsid w:val="007A7004"/>
    <w:rsid w:val="007A7538"/>
    <w:rsid w:val="007A7C2D"/>
    <w:rsid w:val="007A7EE5"/>
    <w:rsid w:val="007A7FD9"/>
    <w:rsid w:val="007B0205"/>
    <w:rsid w:val="007B09EF"/>
    <w:rsid w:val="007B145A"/>
    <w:rsid w:val="007B1BED"/>
    <w:rsid w:val="007B2004"/>
    <w:rsid w:val="007B201B"/>
    <w:rsid w:val="007B2115"/>
    <w:rsid w:val="007B243C"/>
    <w:rsid w:val="007B2CA4"/>
    <w:rsid w:val="007B3269"/>
    <w:rsid w:val="007B32C1"/>
    <w:rsid w:val="007B34D7"/>
    <w:rsid w:val="007B3513"/>
    <w:rsid w:val="007B37D4"/>
    <w:rsid w:val="007B3926"/>
    <w:rsid w:val="007B3B24"/>
    <w:rsid w:val="007B3E53"/>
    <w:rsid w:val="007B3E95"/>
    <w:rsid w:val="007B3EE9"/>
    <w:rsid w:val="007B4034"/>
    <w:rsid w:val="007B43B8"/>
    <w:rsid w:val="007B4672"/>
    <w:rsid w:val="007B46B9"/>
    <w:rsid w:val="007B46E2"/>
    <w:rsid w:val="007B4BE0"/>
    <w:rsid w:val="007B51B3"/>
    <w:rsid w:val="007B5220"/>
    <w:rsid w:val="007B5505"/>
    <w:rsid w:val="007B5BC8"/>
    <w:rsid w:val="007B5D24"/>
    <w:rsid w:val="007B5D86"/>
    <w:rsid w:val="007B6573"/>
    <w:rsid w:val="007B67E1"/>
    <w:rsid w:val="007B6980"/>
    <w:rsid w:val="007B6C87"/>
    <w:rsid w:val="007B766D"/>
    <w:rsid w:val="007B7A16"/>
    <w:rsid w:val="007C0155"/>
    <w:rsid w:val="007C0C3D"/>
    <w:rsid w:val="007C1107"/>
    <w:rsid w:val="007C19DD"/>
    <w:rsid w:val="007C1EC0"/>
    <w:rsid w:val="007C21C1"/>
    <w:rsid w:val="007C2546"/>
    <w:rsid w:val="007C2D5A"/>
    <w:rsid w:val="007C33AB"/>
    <w:rsid w:val="007C340D"/>
    <w:rsid w:val="007C3F16"/>
    <w:rsid w:val="007C424B"/>
    <w:rsid w:val="007C4B4E"/>
    <w:rsid w:val="007C4D7C"/>
    <w:rsid w:val="007C4F27"/>
    <w:rsid w:val="007C4FDC"/>
    <w:rsid w:val="007C5064"/>
    <w:rsid w:val="007C5516"/>
    <w:rsid w:val="007C562C"/>
    <w:rsid w:val="007C62E1"/>
    <w:rsid w:val="007C6388"/>
    <w:rsid w:val="007C63C5"/>
    <w:rsid w:val="007C68D2"/>
    <w:rsid w:val="007C6FB6"/>
    <w:rsid w:val="007C73AD"/>
    <w:rsid w:val="007C73C5"/>
    <w:rsid w:val="007C784D"/>
    <w:rsid w:val="007C7BE5"/>
    <w:rsid w:val="007C7D64"/>
    <w:rsid w:val="007D0641"/>
    <w:rsid w:val="007D0B47"/>
    <w:rsid w:val="007D0F66"/>
    <w:rsid w:val="007D0FA9"/>
    <w:rsid w:val="007D19F0"/>
    <w:rsid w:val="007D21AB"/>
    <w:rsid w:val="007D2957"/>
    <w:rsid w:val="007D2D0E"/>
    <w:rsid w:val="007D330A"/>
    <w:rsid w:val="007D35FC"/>
    <w:rsid w:val="007D4852"/>
    <w:rsid w:val="007D4BD8"/>
    <w:rsid w:val="007D4D74"/>
    <w:rsid w:val="007D4D75"/>
    <w:rsid w:val="007D50BC"/>
    <w:rsid w:val="007D5116"/>
    <w:rsid w:val="007D51BF"/>
    <w:rsid w:val="007D536F"/>
    <w:rsid w:val="007D5430"/>
    <w:rsid w:val="007D545A"/>
    <w:rsid w:val="007D56A1"/>
    <w:rsid w:val="007D5FE3"/>
    <w:rsid w:val="007D6037"/>
    <w:rsid w:val="007D60BC"/>
    <w:rsid w:val="007D6517"/>
    <w:rsid w:val="007D6717"/>
    <w:rsid w:val="007D6979"/>
    <w:rsid w:val="007D697B"/>
    <w:rsid w:val="007D751F"/>
    <w:rsid w:val="007D759B"/>
    <w:rsid w:val="007D7958"/>
    <w:rsid w:val="007D79B6"/>
    <w:rsid w:val="007D7A96"/>
    <w:rsid w:val="007D7CC3"/>
    <w:rsid w:val="007D7FA3"/>
    <w:rsid w:val="007E007B"/>
    <w:rsid w:val="007E051A"/>
    <w:rsid w:val="007E075E"/>
    <w:rsid w:val="007E080A"/>
    <w:rsid w:val="007E09AA"/>
    <w:rsid w:val="007E0CE8"/>
    <w:rsid w:val="007E0D39"/>
    <w:rsid w:val="007E0F81"/>
    <w:rsid w:val="007E0F93"/>
    <w:rsid w:val="007E1144"/>
    <w:rsid w:val="007E1258"/>
    <w:rsid w:val="007E125E"/>
    <w:rsid w:val="007E1519"/>
    <w:rsid w:val="007E16F1"/>
    <w:rsid w:val="007E176B"/>
    <w:rsid w:val="007E1DED"/>
    <w:rsid w:val="007E1EE5"/>
    <w:rsid w:val="007E1F4D"/>
    <w:rsid w:val="007E2289"/>
    <w:rsid w:val="007E2710"/>
    <w:rsid w:val="007E271B"/>
    <w:rsid w:val="007E2A25"/>
    <w:rsid w:val="007E2AF7"/>
    <w:rsid w:val="007E2CE7"/>
    <w:rsid w:val="007E4872"/>
    <w:rsid w:val="007E5083"/>
    <w:rsid w:val="007E5263"/>
    <w:rsid w:val="007E5294"/>
    <w:rsid w:val="007E560F"/>
    <w:rsid w:val="007E582F"/>
    <w:rsid w:val="007E5CB0"/>
    <w:rsid w:val="007E5EEE"/>
    <w:rsid w:val="007E60D2"/>
    <w:rsid w:val="007E60EE"/>
    <w:rsid w:val="007E694F"/>
    <w:rsid w:val="007E69E9"/>
    <w:rsid w:val="007E6F68"/>
    <w:rsid w:val="007E7D97"/>
    <w:rsid w:val="007E7E38"/>
    <w:rsid w:val="007F0983"/>
    <w:rsid w:val="007F0B12"/>
    <w:rsid w:val="007F0CFF"/>
    <w:rsid w:val="007F1189"/>
    <w:rsid w:val="007F19DD"/>
    <w:rsid w:val="007F1F2A"/>
    <w:rsid w:val="007F22E0"/>
    <w:rsid w:val="007F23A3"/>
    <w:rsid w:val="007F25C4"/>
    <w:rsid w:val="007F26B7"/>
    <w:rsid w:val="007F27C3"/>
    <w:rsid w:val="007F326E"/>
    <w:rsid w:val="007F350D"/>
    <w:rsid w:val="007F38B8"/>
    <w:rsid w:val="007F3DD4"/>
    <w:rsid w:val="007F3ED0"/>
    <w:rsid w:val="007F4156"/>
    <w:rsid w:val="007F4198"/>
    <w:rsid w:val="007F4215"/>
    <w:rsid w:val="007F5580"/>
    <w:rsid w:val="007F55A5"/>
    <w:rsid w:val="007F5D12"/>
    <w:rsid w:val="007F5F21"/>
    <w:rsid w:val="007F6517"/>
    <w:rsid w:val="007F6CD2"/>
    <w:rsid w:val="007F70AB"/>
    <w:rsid w:val="007F788A"/>
    <w:rsid w:val="007F788C"/>
    <w:rsid w:val="007F7931"/>
    <w:rsid w:val="007F7F75"/>
    <w:rsid w:val="00801487"/>
    <w:rsid w:val="008014AD"/>
    <w:rsid w:val="00801616"/>
    <w:rsid w:val="008016C3"/>
    <w:rsid w:val="00801783"/>
    <w:rsid w:val="00801800"/>
    <w:rsid w:val="00801A61"/>
    <w:rsid w:val="00801B9C"/>
    <w:rsid w:val="008022ED"/>
    <w:rsid w:val="0080236E"/>
    <w:rsid w:val="00802686"/>
    <w:rsid w:val="00802CC4"/>
    <w:rsid w:val="00802E07"/>
    <w:rsid w:val="008030BE"/>
    <w:rsid w:val="00803404"/>
    <w:rsid w:val="00803701"/>
    <w:rsid w:val="00803712"/>
    <w:rsid w:val="00803B4D"/>
    <w:rsid w:val="0080410B"/>
    <w:rsid w:val="00804764"/>
    <w:rsid w:val="00804777"/>
    <w:rsid w:val="00804C5D"/>
    <w:rsid w:val="00804FE3"/>
    <w:rsid w:val="008054CF"/>
    <w:rsid w:val="0080576A"/>
    <w:rsid w:val="00805812"/>
    <w:rsid w:val="00805D00"/>
    <w:rsid w:val="00805D97"/>
    <w:rsid w:val="00806206"/>
    <w:rsid w:val="00806337"/>
    <w:rsid w:val="0080633D"/>
    <w:rsid w:val="008064D4"/>
    <w:rsid w:val="0080719C"/>
    <w:rsid w:val="008072AF"/>
    <w:rsid w:val="008072DB"/>
    <w:rsid w:val="008072E8"/>
    <w:rsid w:val="00807DE7"/>
    <w:rsid w:val="00810173"/>
    <w:rsid w:val="00810485"/>
    <w:rsid w:val="0081078F"/>
    <w:rsid w:val="00810835"/>
    <w:rsid w:val="00810CB4"/>
    <w:rsid w:val="00810CC6"/>
    <w:rsid w:val="00812480"/>
    <w:rsid w:val="0081265E"/>
    <w:rsid w:val="00812E2A"/>
    <w:rsid w:val="0081377D"/>
    <w:rsid w:val="00813E01"/>
    <w:rsid w:val="00814048"/>
    <w:rsid w:val="008141D7"/>
    <w:rsid w:val="00814522"/>
    <w:rsid w:val="008145E9"/>
    <w:rsid w:val="008146CA"/>
    <w:rsid w:val="0081476B"/>
    <w:rsid w:val="008155E5"/>
    <w:rsid w:val="00815975"/>
    <w:rsid w:val="00815CAD"/>
    <w:rsid w:val="00816693"/>
    <w:rsid w:val="008166B4"/>
    <w:rsid w:val="00816D56"/>
    <w:rsid w:val="00816E8C"/>
    <w:rsid w:val="0081709A"/>
    <w:rsid w:val="008173A5"/>
    <w:rsid w:val="0081784D"/>
    <w:rsid w:val="0082014E"/>
    <w:rsid w:val="0082030F"/>
    <w:rsid w:val="00820757"/>
    <w:rsid w:val="008208E7"/>
    <w:rsid w:val="0082094A"/>
    <w:rsid w:val="00820C0D"/>
    <w:rsid w:val="00820D0A"/>
    <w:rsid w:val="00821690"/>
    <w:rsid w:val="008219BB"/>
    <w:rsid w:val="00821B25"/>
    <w:rsid w:val="008222C0"/>
    <w:rsid w:val="008228F4"/>
    <w:rsid w:val="00822C4A"/>
    <w:rsid w:val="00823098"/>
    <w:rsid w:val="00823632"/>
    <w:rsid w:val="00824105"/>
    <w:rsid w:val="008241EB"/>
    <w:rsid w:val="00824419"/>
    <w:rsid w:val="00824451"/>
    <w:rsid w:val="0082626D"/>
    <w:rsid w:val="00826559"/>
    <w:rsid w:val="00826B9F"/>
    <w:rsid w:val="00826BDB"/>
    <w:rsid w:val="00826C1A"/>
    <w:rsid w:val="00826C36"/>
    <w:rsid w:val="00826D73"/>
    <w:rsid w:val="00826FEC"/>
    <w:rsid w:val="00827496"/>
    <w:rsid w:val="00830379"/>
    <w:rsid w:val="008308AD"/>
    <w:rsid w:val="00830C23"/>
    <w:rsid w:val="00831213"/>
    <w:rsid w:val="00831375"/>
    <w:rsid w:val="008313F7"/>
    <w:rsid w:val="00831906"/>
    <w:rsid w:val="00831DAB"/>
    <w:rsid w:val="00832742"/>
    <w:rsid w:val="00832A7F"/>
    <w:rsid w:val="00832B85"/>
    <w:rsid w:val="00833AD2"/>
    <w:rsid w:val="00833EFA"/>
    <w:rsid w:val="00834634"/>
    <w:rsid w:val="00834937"/>
    <w:rsid w:val="00834A5E"/>
    <w:rsid w:val="00834B1C"/>
    <w:rsid w:val="00834C7E"/>
    <w:rsid w:val="008356DF"/>
    <w:rsid w:val="00835BCF"/>
    <w:rsid w:val="00836094"/>
    <w:rsid w:val="008361E3"/>
    <w:rsid w:val="008364B4"/>
    <w:rsid w:val="008366F5"/>
    <w:rsid w:val="00837088"/>
    <w:rsid w:val="0083715D"/>
    <w:rsid w:val="00837226"/>
    <w:rsid w:val="0083776B"/>
    <w:rsid w:val="00837B60"/>
    <w:rsid w:val="00840010"/>
    <w:rsid w:val="00840697"/>
    <w:rsid w:val="0084153A"/>
    <w:rsid w:val="008415B6"/>
    <w:rsid w:val="00841CDE"/>
    <w:rsid w:val="00841E0D"/>
    <w:rsid w:val="0084262E"/>
    <w:rsid w:val="008429E5"/>
    <w:rsid w:val="00842F90"/>
    <w:rsid w:val="00843010"/>
    <w:rsid w:val="008433A1"/>
    <w:rsid w:val="00843B35"/>
    <w:rsid w:val="00843E0F"/>
    <w:rsid w:val="00844177"/>
    <w:rsid w:val="0084463B"/>
    <w:rsid w:val="0084466A"/>
    <w:rsid w:val="00844720"/>
    <w:rsid w:val="00844C71"/>
    <w:rsid w:val="00844F6D"/>
    <w:rsid w:val="00844FC6"/>
    <w:rsid w:val="00845457"/>
    <w:rsid w:val="00845C27"/>
    <w:rsid w:val="008466A6"/>
    <w:rsid w:val="00846937"/>
    <w:rsid w:val="008469CF"/>
    <w:rsid w:val="00847640"/>
    <w:rsid w:val="00847C70"/>
    <w:rsid w:val="0085087A"/>
    <w:rsid w:val="00850B87"/>
    <w:rsid w:val="00850E38"/>
    <w:rsid w:val="008515EF"/>
    <w:rsid w:val="008518D9"/>
    <w:rsid w:val="008521BF"/>
    <w:rsid w:val="0085254D"/>
    <w:rsid w:val="00852592"/>
    <w:rsid w:val="00852A39"/>
    <w:rsid w:val="0085362D"/>
    <w:rsid w:val="00853902"/>
    <w:rsid w:val="00853BC9"/>
    <w:rsid w:val="00853D1F"/>
    <w:rsid w:val="008540E7"/>
    <w:rsid w:val="008540F9"/>
    <w:rsid w:val="0085417E"/>
    <w:rsid w:val="008541B8"/>
    <w:rsid w:val="0085431D"/>
    <w:rsid w:val="0085453D"/>
    <w:rsid w:val="008546FC"/>
    <w:rsid w:val="0085471F"/>
    <w:rsid w:val="0085490A"/>
    <w:rsid w:val="00854D17"/>
    <w:rsid w:val="00855D4D"/>
    <w:rsid w:val="00855E21"/>
    <w:rsid w:val="00855EA6"/>
    <w:rsid w:val="008561A5"/>
    <w:rsid w:val="008562DE"/>
    <w:rsid w:val="008568D8"/>
    <w:rsid w:val="0085725B"/>
    <w:rsid w:val="008575B5"/>
    <w:rsid w:val="00857705"/>
    <w:rsid w:val="00857B55"/>
    <w:rsid w:val="00857B81"/>
    <w:rsid w:val="00857CCC"/>
    <w:rsid w:val="00860138"/>
    <w:rsid w:val="00860157"/>
    <w:rsid w:val="008604B6"/>
    <w:rsid w:val="0086060C"/>
    <w:rsid w:val="00860B48"/>
    <w:rsid w:val="00860F4B"/>
    <w:rsid w:val="0086101A"/>
    <w:rsid w:val="008611A1"/>
    <w:rsid w:val="00861893"/>
    <w:rsid w:val="00862228"/>
    <w:rsid w:val="008629DA"/>
    <w:rsid w:val="00862F22"/>
    <w:rsid w:val="00862F25"/>
    <w:rsid w:val="00863168"/>
    <w:rsid w:val="00863219"/>
    <w:rsid w:val="00863475"/>
    <w:rsid w:val="00863563"/>
    <w:rsid w:val="0086388C"/>
    <w:rsid w:val="008639A3"/>
    <w:rsid w:val="00863B27"/>
    <w:rsid w:val="00863C0F"/>
    <w:rsid w:val="00863E2B"/>
    <w:rsid w:val="00864173"/>
    <w:rsid w:val="00864315"/>
    <w:rsid w:val="0086445E"/>
    <w:rsid w:val="008648D6"/>
    <w:rsid w:val="00864A2A"/>
    <w:rsid w:val="00864F0C"/>
    <w:rsid w:val="00865C20"/>
    <w:rsid w:val="008663AD"/>
    <w:rsid w:val="00866691"/>
    <w:rsid w:val="00866D25"/>
    <w:rsid w:val="0086701F"/>
    <w:rsid w:val="00867029"/>
    <w:rsid w:val="00867172"/>
    <w:rsid w:val="008671E9"/>
    <w:rsid w:val="008672DD"/>
    <w:rsid w:val="008674F6"/>
    <w:rsid w:val="008675EC"/>
    <w:rsid w:val="00867EEB"/>
    <w:rsid w:val="00870B40"/>
    <w:rsid w:val="00870C7C"/>
    <w:rsid w:val="00871653"/>
    <w:rsid w:val="0087177F"/>
    <w:rsid w:val="0087196E"/>
    <w:rsid w:val="00871A65"/>
    <w:rsid w:val="00871B95"/>
    <w:rsid w:val="00871C46"/>
    <w:rsid w:val="00871D63"/>
    <w:rsid w:val="00872217"/>
    <w:rsid w:val="008728B9"/>
    <w:rsid w:val="00872940"/>
    <w:rsid w:val="00872AEC"/>
    <w:rsid w:val="008732F2"/>
    <w:rsid w:val="008733DD"/>
    <w:rsid w:val="008739CA"/>
    <w:rsid w:val="0087408A"/>
    <w:rsid w:val="00874446"/>
    <w:rsid w:val="0087477B"/>
    <w:rsid w:val="0087501F"/>
    <w:rsid w:val="008750CB"/>
    <w:rsid w:val="008751C8"/>
    <w:rsid w:val="00875254"/>
    <w:rsid w:val="008752CE"/>
    <w:rsid w:val="00876128"/>
    <w:rsid w:val="00876248"/>
    <w:rsid w:val="00876251"/>
    <w:rsid w:val="00876743"/>
    <w:rsid w:val="00877058"/>
    <w:rsid w:val="008771C5"/>
    <w:rsid w:val="008773A0"/>
    <w:rsid w:val="00877433"/>
    <w:rsid w:val="00877B47"/>
    <w:rsid w:val="008808ED"/>
    <w:rsid w:val="00880D18"/>
    <w:rsid w:val="00880F74"/>
    <w:rsid w:val="0088112C"/>
    <w:rsid w:val="00881193"/>
    <w:rsid w:val="00881300"/>
    <w:rsid w:val="0088138C"/>
    <w:rsid w:val="008813BE"/>
    <w:rsid w:val="0088157F"/>
    <w:rsid w:val="00881B51"/>
    <w:rsid w:val="00881C69"/>
    <w:rsid w:val="00882C96"/>
    <w:rsid w:val="00882EE5"/>
    <w:rsid w:val="00883407"/>
    <w:rsid w:val="00883922"/>
    <w:rsid w:val="0088407D"/>
    <w:rsid w:val="00884CC1"/>
    <w:rsid w:val="00885304"/>
    <w:rsid w:val="00885442"/>
    <w:rsid w:val="00885C51"/>
    <w:rsid w:val="00886545"/>
    <w:rsid w:val="0088661D"/>
    <w:rsid w:val="00886A54"/>
    <w:rsid w:val="00886A8C"/>
    <w:rsid w:val="00886AC4"/>
    <w:rsid w:val="00886DA4"/>
    <w:rsid w:val="00886DF1"/>
    <w:rsid w:val="0088750B"/>
    <w:rsid w:val="00887797"/>
    <w:rsid w:val="00887850"/>
    <w:rsid w:val="00887F3E"/>
    <w:rsid w:val="008905DE"/>
    <w:rsid w:val="00891103"/>
    <w:rsid w:val="0089113D"/>
    <w:rsid w:val="0089150E"/>
    <w:rsid w:val="00891BD3"/>
    <w:rsid w:val="0089248C"/>
    <w:rsid w:val="00892C14"/>
    <w:rsid w:val="0089381D"/>
    <w:rsid w:val="00893D81"/>
    <w:rsid w:val="00893E8E"/>
    <w:rsid w:val="00893F3C"/>
    <w:rsid w:val="0089426B"/>
    <w:rsid w:val="00894380"/>
    <w:rsid w:val="008943A5"/>
    <w:rsid w:val="008943DC"/>
    <w:rsid w:val="008949EC"/>
    <w:rsid w:val="00894A4F"/>
    <w:rsid w:val="00894D1B"/>
    <w:rsid w:val="0089500C"/>
    <w:rsid w:val="00896023"/>
    <w:rsid w:val="0089685F"/>
    <w:rsid w:val="008968F0"/>
    <w:rsid w:val="008969E6"/>
    <w:rsid w:val="00896AB8"/>
    <w:rsid w:val="00896FDD"/>
    <w:rsid w:val="00897017"/>
    <w:rsid w:val="0089712A"/>
    <w:rsid w:val="008971B2"/>
    <w:rsid w:val="008971E3"/>
    <w:rsid w:val="00897404"/>
    <w:rsid w:val="00897EFD"/>
    <w:rsid w:val="008A00C9"/>
    <w:rsid w:val="008A0516"/>
    <w:rsid w:val="008A0B29"/>
    <w:rsid w:val="008A0E61"/>
    <w:rsid w:val="008A10D7"/>
    <w:rsid w:val="008A119D"/>
    <w:rsid w:val="008A1550"/>
    <w:rsid w:val="008A1679"/>
    <w:rsid w:val="008A16BB"/>
    <w:rsid w:val="008A286E"/>
    <w:rsid w:val="008A2910"/>
    <w:rsid w:val="008A2ABA"/>
    <w:rsid w:val="008A2C9F"/>
    <w:rsid w:val="008A2EBB"/>
    <w:rsid w:val="008A2EF0"/>
    <w:rsid w:val="008A31F9"/>
    <w:rsid w:val="008A3BEA"/>
    <w:rsid w:val="008A3BF2"/>
    <w:rsid w:val="008A4054"/>
    <w:rsid w:val="008A421D"/>
    <w:rsid w:val="008A43E3"/>
    <w:rsid w:val="008A47DC"/>
    <w:rsid w:val="008A4B5E"/>
    <w:rsid w:val="008A4FCE"/>
    <w:rsid w:val="008A50FA"/>
    <w:rsid w:val="008A5BD3"/>
    <w:rsid w:val="008A5D4A"/>
    <w:rsid w:val="008A5E2D"/>
    <w:rsid w:val="008A5F07"/>
    <w:rsid w:val="008A698E"/>
    <w:rsid w:val="008A7212"/>
    <w:rsid w:val="008A73D3"/>
    <w:rsid w:val="008A7642"/>
    <w:rsid w:val="008A7A97"/>
    <w:rsid w:val="008A7A9D"/>
    <w:rsid w:val="008B0948"/>
    <w:rsid w:val="008B0E19"/>
    <w:rsid w:val="008B0FAD"/>
    <w:rsid w:val="008B16CF"/>
    <w:rsid w:val="008B186E"/>
    <w:rsid w:val="008B1A1D"/>
    <w:rsid w:val="008B1ABE"/>
    <w:rsid w:val="008B2257"/>
    <w:rsid w:val="008B2512"/>
    <w:rsid w:val="008B2755"/>
    <w:rsid w:val="008B32D7"/>
    <w:rsid w:val="008B33A3"/>
    <w:rsid w:val="008B3970"/>
    <w:rsid w:val="008B3C04"/>
    <w:rsid w:val="008B3C34"/>
    <w:rsid w:val="008B4025"/>
    <w:rsid w:val="008B4272"/>
    <w:rsid w:val="008B4792"/>
    <w:rsid w:val="008B57B4"/>
    <w:rsid w:val="008B5FDB"/>
    <w:rsid w:val="008B60FB"/>
    <w:rsid w:val="008B65D0"/>
    <w:rsid w:val="008B65E6"/>
    <w:rsid w:val="008B667E"/>
    <w:rsid w:val="008B675A"/>
    <w:rsid w:val="008B6859"/>
    <w:rsid w:val="008B6B78"/>
    <w:rsid w:val="008B6BBE"/>
    <w:rsid w:val="008B6E28"/>
    <w:rsid w:val="008B6FEC"/>
    <w:rsid w:val="008B7C09"/>
    <w:rsid w:val="008B7D0C"/>
    <w:rsid w:val="008C010C"/>
    <w:rsid w:val="008C0171"/>
    <w:rsid w:val="008C04C9"/>
    <w:rsid w:val="008C08A6"/>
    <w:rsid w:val="008C0BD5"/>
    <w:rsid w:val="008C0CA7"/>
    <w:rsid w:val="008C117A"/>
    <w:rsid w:val="008C181A"/>
    <w:rsid w:val="008C196C"/>
    <w:rsid w:val="008C1B0E"/>
    <w:rsid w:val="008C1B97"/>
    <w:rsid w:val="008C2007"/>
    <w:rsid w:val="008C22E8"/>
    <w:rsid w:val="008C2963"/>
    <w:rsid w:val="008C2ABB"/>
    <w:rsid w:val="008C3152"/>
    <w:rsid w:val="008C3603"/>
    <w:rsid w:val="008C3DA9"/>
    <w:rsid w:val="008C408D"/>
    <w:rsid w:val="008C4289"/>
    <w:rsid w:val="008C42E3"/>
    <w:rsid w:val="008C44D3"/>
    <w:rsid w:val="008C4A73"/>
    <w:rsid w:val="008C4B15"/>
    <w:rsid w:val="008C4C82"/>
    <w:rsid w:val="008C506F"/>
    <w:rsid w:val="008C50A4"/>
    <w:rsid w:val="008C5693"/>
    <w:rsid w:val="008C5798"/>
    <w:rsid w:val="008C5DA4"/>
    <w:rsid w:val="008C61A8"/>
    <w:rsid w:val="008C624A"/>
    <w:rsid w:val="008C71EF"/>
    <w:rsid w:val="008C72EE"/>
    <w:rsid w:val="008C7B69"/>
    <w:rsid w:val="008C7BB0"/>
    <w:rsid w:val="008D01E4"/>
    <w:rsid w:val="008D060C"/>
    <w:rsid w:val="008D0690"/>
    <w:rsid w:val="008D07FB"/>
    <w:rsid w:val="008D0D60"/>
    <w:rsid w:val="008D105E"/>
    <w:rsid w:val="008D111D"/>
    <w:rsid w:val="008D1937"/>
    <w:rsid w:val="008D1950"/>
    <w:rsid w:val="008D199D"/>
    <w:rsid w:val="008D1B83"/>
    <w:rsid w:val="008D241C"/>
    <w:rsid w:val="008D26E9"/>
    <w:rsid w:val="008D2A32"/>
    <w:rsid w:val="008D2B95"/>
    <w:rsid w:val="008D2E24"/>
    <w:rsid w:val="008D2F07"/>
    <w:rsid w:val="008D3872"/>
    <w:rsid w:val="008D467F"/>
    <w:rsid w:val="008D4B3D"/>
    <w:rsid w:val="008D4DB7"/>
    <w:rsid w:val="008D565F"/>
    <w:rsid w:val="008D620D"/>
    <w:rsid w:val="008D65FB"/>
    <w:rsid w:val="008D67D8"/>
    <w:rsid w:val="008D714D"/>
    <w:rsid w:val="008D732E"/>
    <w:rsid w:val="008D7347"/>
    <w:rsid w:val="008D74FE"/>
    <w:rsid w:val="008D78EB"/>
    <w:rsid w:val="008D799C"/>
    <w:rsid w:val="008E0186"/>
    <w:rsid w:val="008E0DD0"/>
    <w:rsid w:val="008E11E5"/>
    <w:rsid w:val="008E2185"/>
    <w:rsid w:val="008E2373"/>
    <w:rsid w:val="008E2C41"/>
    <w:rsid w:val="008E2D1B"/>
    <w:rsid w:val="008E2D94"/>
    <w:rsid w:val="008E313B"/>
    <w:rsid w:val="008E3762"/>
    <w:rsid w:val="008E3E54"/>
    <w:rsid w:val="008E4041"/>
    <w:rsid w:val="008E41FC"/>
    <w:rsid w:val="008E42FF"/>
    <w:rsid w:val="008E44DB"/>
    <w:rsid w:val="008E462D"/>
    <w:rsid w:val="008E4B99"/>
    <w:rsid w:val="008E4C3A"/>
    <w:rsid w:val="008E50CB"/>
    <w:rsid w:val="008E5547"/>
    <w:rsid w:val="008E5930"/>
    <w:rsid w:val="008E5A27"/>
    <w:rsid w:val="008E5CF3"/>
    <w:rsid w:val="008E6269"/>
    <w:rsid w:val="008E6C2C"/>
    <w:rsid w:val="008E6CD3"/>
    <w:rsid w:val="008E6D8B"/>
    <w:rsid w:val="008E709C"/>
    <w:rsid w:val="008E729D"/>
    <w:rsid w:val="008E76F7"/>
    <w:rsid w:val="008E7706"/>
    <w:rsid w:val="008E773E"/>
    <w:rsid w:val="008E7AB0"/>
    <w:rsid w:val="008E7C10"/>
    <w:rsid w:val="008F00DD"/>
    <w:rsid w:val="008F0D0A"/>
    <w:rsid w:val="008F12EA"/>
    <w:rsid w:val="008F137D"/>
    <w:rsid w:val="008F175B"/>
    <w:rsid w:val="008F2067"/>
    <w:rsid w:val="008F20BD"/>
    <w:rsid w:val="008F2697"/>
    <w:rsid w:val="008F2784"/>
    <w:rsid w:val="008F31B4"/>
    <w:rsid w:val="008F3250"/>
    <w:rsid w:val="008F331D"/>
    <w:rsid w:val="008F3583"/>
    <w:rsid w:val="008F359C"/>
    <w:rsid w:val="008F367E"/>
    <w:rsid w:val="008F3D1D"/>
    <w:rsid w:val="008F4184"/>
    <w:rsid w:val="008F421E"/>
    <w:rsid w:val="008F493C"/>
    <w:rsid w:val="008F4A3B"/>
    <w:rsid w:val="008F4D9F"/>
    <w:rsid w:val="008F5260"/>
    <w:rsid w:val="008F5764"/>
    <w:rsid w:val="008F5AB6"/>
    <w:rsid w:val="008F5C7D"/>
    <w:rsid w:val="008F5FD5"/>
    <w:rsid w:val="008F637B"/>
    <w:rsid w:val="008F641F"/>
    <w:rsid w:val="008F64B5"/>
    <w:rsid w:val="008F69B1"/>
    <w:rsid w:val="008F6E7C"/>
    <w:rsid w:val="008F72D1"/>
    <w:rsid w:val="008F7323"/>
    <w:rsid w:val="008F747E"/>
    <w:rsid w:val="008F749C"/>
    <w:rsid w:val="008F7F99"/>
    <w:rsid w:val="0090015C"/>
    <w:rsid w:val="0090020D"/>
    <w:rsid w:val="00900B4A"/>
    <w:rsid w:val="00900F23"/>
    <w:rsid w:val="009012FC"/>
    <w:rsid w:val="00901425"/>
    <w:rsid w:val="00901A52"/>
    <w:rsid w:val="00901A62"/>
    <w:rsid w:val="00902917"/>
    <w:rsid w:val="00902C0C"/>
    <w:rsid w:val="00902C1C"/>
    <w:rsid w:val="00902FB0"/>
    <w:rsid w:val="009034B1"/>
    <w:rsid w:val="00903C1F"/>
    <w:rsid w:val="00903FE9"/>
    <w:rsid w:val="00904067"/>
    <w:rsid w:val="0090440E"/>
    <w:rsid w:val="0090442F"/>
    <w:rsid w:val="009044DB"/>
    <w:rsid w:val="009045C3"/>
    <w:rsid w:val="00904A74"/>
    <w:rsid w:val="009054B6"/>
    <w:rsid w:val="00905863"/>
    <w:rsid w:val="00905C43"/>
    <w:rsid w:val="00906BAD"/>
    <w:rsid w:val="0090705D"/>
    <w:rsid w:val="00907340"/>
    <w:rsid w:val="009073F0"/>
    <w:rsid w:val="00910125"/>
    <w:rsid w:val="0091016F"/>
    <w:rsid w:val="009102DC"/>
    <w:rsid w:val="00910414"/>
    <w:rsid w:val="00910625"/>
    <w:rsid w:val="009108FE"/>
    <w:rsid w:val="00910C08"/>
    <w:rsid w:val="00910E60"/>
    <w:rsid w:val="00911051"/>
    <w:rsid w:val="0091111D"/>
    <w:rsid w:val="00911445"/>
    <w:rsid w:val="0091174A"/>
    <w:rsid w:val="00911A8C"/>
    <w:rsid w:val="00911B0D"/>
    <w:rsid w:val="009121D8"/>
    <w:rsid w:val="009123DC"/>
    <w:rsid w:val="00912602"/>
    <w:rsid w:val="009127C3"/>
    <w:rsid w:val="00912820"/>
    <w:rsid w:val="00912D63"/>
    <w:rsid w:val="00913455"/>
    <w:rsid w:val="00913CC1"/>
    <w:rsid w:val="00913EB4"/>
    <w:rsid w:val="00914089"/>
    <w:rsid w:val="009140ED"/>
    <w:rsid w:val="00914113"/>
    <w:rsid w:val="009143D2"/>
    <w:rsid w:val="009147E6"/>
    <w:rsid w:val="00914919"/>
    <w:rsid w:val="00914C87"/>
    <w:rsid w:val="00915128"/>
    <w:rsid w:val="0091523A"/>
    <w:rsid w:val="009157EB"/>
    <w:rsid w:val="0091596D"/>
    <w:rsid w:val="00915A62"/>
    <w:rsid w:val="00915F85"/>
    <w:rsid w:val="0091610B"/>
    <w:rsid w:val="00916335"/>
    <w:rsid w:val="009164B3"/>
    <w:rsid w:val="0091741A"/>
    <w:rsid w:val="009174DF"/>
    <w:rsid w:val="00917876"/>
    <w:rsid w:val="009179EB"/>
    <w:rsid w:val="00917B41"/>
    <w:rsid w:val="00917C15"/>
    <w:rsid w:val="00917DD7"/>
    <w:rsid w:val="009201DA"/>
    <w:rsid w:val="00920ECB"/>
    <w:rsid w:val="00921234"/>
    <w:rsid w:val="00921E37"/>
    <w:rsid w:val="009221BD"/>
    <w:rsid w:val="00922959"/>
    <w:rsid w:val="00922DA9"/>
    <w:rsid w:val="00922F16"/>
    <w:rsid w:val="00923243"/>
    <w:rsid w:val="009232EB"/>
    <w:rsid w:val="00923549"/>
    <w:rsid w:val="0092374B"/>
    <w:rsid w:val="0092380A"/>
    <w:rsid w:val="00924503"/>
    <w:rsid w:val="0092463E"/>
    <w:rsid w:val="0092464C"/>
    <w:rsid w:val="009247D1"/>
    <w:rsid w:val="00925686"/>
    <w:rsid w:val="00925910"/>
    <w:rsid w:val="009259EC"/>
    <w:rsid w:val="009269D0"/>
    <w:rsid w:val="00926DF0"/>
    <w:rsid w:val="00926EF0"/>
    <w:rsid w:val="00927370"/>
    <w:rsid w:val="009274BF"/>
    <w:rsid w:val="009307DE"/>
    <w:rsid w:val="00931151"/>
    <w:rsid w:val="0093125D"/>
    <w:rsid w:val="0093162B"/>
    <w:rsid w:val="00931971"/>
    <w:rsid w:val="009320C7"/>
    <w:rsid w:val="0093230D"/>
    <w:rsid w:val="0093280E"/>
    <w:rsid w:val="0093281F"/>
    <w:rsid w:val="00932BD0"/>
    <w:rsid w:val="00932E5C"/>
    <w:rsid w:val="0093338C"/>
    <w:rsid w:val="00933637"/>
    <w:rsid w:val="00933843"/>
    <w:rsid w:val="00933A1B"/>
    <w:rsid w:val="00933D49"/>
    <w:rsid w:val="00933EF8"/>
    <w:rsid w:val="00934375"/>
    <w:rsid w:val="0093448A"/>
    <w:rsid w:val="009346DC"/>
    <w:rsid w:val="00934BC8"/>
    <w:rsid w:val="00934BE7"/>
    <w:rsid w:val="00934C2B"/>
    <w:rsid w:val="00934C4C"/>
    <w:rsid w:val="00934D2B"/>
    <w:rsid w:val="00934FF7"/>
    <w:rsid w:val="009352D3"/>
    <w:rsid w:val="00935A43"/>
    <w:rsid w:val="00935BEF"/>
    <w:rsid w:val="00936360"/>
    <w:rsid w:val="0093661C"/>
    <w:rsid w:val="00937343"/>
    <w:rsid w:val="00937495"/>
    <w:rsid w:val="009374C6"/>
    <w:rsid w:val="009374CF"/>
    <w:rsid w:val="0093772E"/>
    <w:rsid w:val="00937CFA"/>
    <w:rsid w:val="00937EF8"/>
    <w:rsid w:val="0094001C"/>
    <w:rsid w:val="00940132"/>
    <w:rsid w:val="00940738"/>
    <w:rsid w:val="00940DD7"/>
    <w:rsid w:val="00941384"/>
    <w:rsid w:val="009414F5"/>
    <w:rsid w:val="009416AF"/>
    <w:rsid w:val="0094188A"/>
    <w:rsid w:val="00941DD7"/>
    <w:rsid w:val="00942BA6"/>
    <w:rsid w:val="00942C3D"/>
    <w:rsid w:val="00942C9E"/>
    <w:rsid w:val="0094329C"/>
    <w:rsid w:val="009434FF"/>
    <w:rsid w:val="009436F4"/>
    <w:rsid w:val="009437AF"/>
    <w:rsid w:val="0094386A"/>
    <w:rsid w:val="00943FA8"/>
    <w:rsid w:val="0094412B"/>
    <w:rsid w:val="0094474C"/>
    <w:rsid w:val="00944D7A"/>
    <w:rsid w:val="00944FDA"/>
    <w:rsid w:val="0094501D"/>
    <w:rsid w:val="00945116"/>
    <w:rsid w:val="009456E7"/>
    <w:rsid w:val="00945F3A"/>
    <w:rsid w:val="00946362"/>
    <w:rsid w:val="00946C76"/>
    <w:rsid w:val="009472D6"/>
    <w:rsid w:val="0094785D"/>
    <w:rsid w:val="00947A93"/>
    <w:rsid w:val="00947DA5"/>
    <w:rsid w:val="009512AE"/>
    <w:rsid w:val="0095196B"/>
    <w:rsid w:val="009521F5"/>
    <w:rsid w:val="0095263D"/>
    <w:rsid w:val="009529A0"/>
    <w:rsid w:val="00952E05"/>
    <w:rsid w:val="00952E83"/>
    <w:rsid w:val="00952FAE"/>
    <w:rsid w:val="00953627"/>
    <w:rsid w:val="009538F1"/>
    <w:rsid w:val="009542D3"/>
    <w:rsid w:val="009545E6"/>
    <w:rsid w:val="009546B0"/>
    <w:rsid w:val="00954BFF"/>
    <w:rsid w:val="00954DBD"/>
    <w:rsid w:val="0095524F"/>
    <w:rsid w:val="00955ED0"/>
    <w:rsid w:val="00956196"/>
    <w:rsid w:val="009562A5"/>
    <w:rsid w:val="009567CC"/>
    <w:rsid w:val="009569BE"/>
    <w:rsid w:val="00957103"/>
    <w:rsid w:val="0095710E"/>
    <w:rsid w:val="0095716E"/>
    <w:rsid w:val="00957B09"/>
    <w:rsid w:val="0096017B"/>
    <w:rsid w:val="009603E2"/>
    <w:rsid w:val="00960556"/>
    <w:rsid w:val="00960D4B"/>
    <w:rsid w:val="00961A84"/>
    <w:rsid w:val="00961C3D"/>
    <w:rsid w:val="00961EDA"/>
    <w:rsid w:val="0096248B"/>
    <w:rsid w:val="009626B5"/>
    <w:rsid w:val="00962802"/>
    <w:rsid w:val="00962A85"/>
    <w:rsid w:val="009631D6"/>
    <w:rsid w:val="00963512"/>
    <w:rsid w:val="0096361D"/>
    <w:rsid w:val="0096414C"/>
    <w:rsid w:val="00964F52"/>
    <w:rsid w:val="00964FC3"/>
    <w:rsid w:val="00964FDA"/>
    <w:rsid w:val="009655B3"/>
    <w:rsid w:val="00965DF9"/>
    <w:rsid w:val="00965E1B"/>
    <w:rsid w:val="0096627D"/>
    <w:rsid w:val="009663E5"/>
    <w:rsid w:val="009669DA"/>
    <w:rsid w:val="00967279"/>
    <w:rsid w:val="00967889"/>
    <w:rsid w:val="00970038"/>
    <w:rsid w:val="009700D6"/>
    <w:rsid w:val="009700FE"/>
    <w:rsid w:val="00970104"/>
    <w:rsid w:val="00970892"/>
    <w:rsid w:val="00970C7F"/>
    <w:rsid w:val="00970E95"/>
    <w:rsid w:val="0097139A"/>
    <w:rsid w:val="0097155D"/>
    <w:rsid w:val="009718CB"/>
    <w:rsid w:val="00971F32"/>
    <w:rsid w:val="0097252C"/>
    <w:rsid w:val="00972B77"/>
    <w:rsid w:val="00973056"/>
    <w:rsid w:val="0097319B"/>
    <w:rsid w:val="009733B7"/>
    <w:rsid w:val="00973A49"/>
    <w:rsid w:val="00973BD0"/>
    <w:rsid w:val="00973D8F"/>
    <w:rsid w:val="0097438A"/>
    <w:rsid w:val="00975032"/>
    <w:rsid w:val="009758B6"/>
    <w:rsid w:val="00975947"/>
    <w:rsid w:val="00975A82"/>
    <w:rsid w:val="00975D2C"/>
    <w:rsid w:val="00975D93"/>
    <w:rsid w:val="0097601B"/>
    <w:rsid w:val="00976C42"/>
    <w:rsid w:val="00976F46"/>
    <w:rsid w:val="00976F61"/>
    <w:rsid w:val="0097707C"/>
    <w:rsid w:val="00977185"/>
    <w:rsid w:val="00977197"/>
    <w:rsid w:val="00977A36"/>
    <w:rsid w:val="009800FC"/>
    <w:rsid w:val="0098025E"/>
    <w:rsid w:val="009802D3"/>
    <w:rsid w:val="0098046E"/>
    <w:rsid w:val="009804DC"/>
    <w:rsid w:val="009813F3"/>
    <w:rsid w:val="00981C1E"/>
    <w:rsid w:val="00982C0C"/>
    <w:rsid w:val="00982C27"/>
    <w:rsid w:val="00983013"/>
    <w:rsid w:val="0098401A"/>
    <w:rsid w:val="00984A70"/>
    <w:rsid w:val="00984AF1"/>
    <w:rsid w:val="00984FD2"/>
    <w:rsid w:val="0098506D"/>
    <w:rsid w:val="0098516E"/>
    <w:rsid w:val="009855F2"/>
    <w:rsid w:val="00985B7B"/>
    <w:rsid w:val="00985D64"/>
    <w:rsid w:val="00985DB6"/>
    <w:rsid w:val="0098604B"/>
    <w:rsid w:val="00986750"/>
    <w:rsid w:val="00986DA4"/>
    <w:rsid w:val="00986FF4"/>
    <w:rsid w:val="009871C8"/>
    <w:rsid w:val="00987300"/>
    <w:rsid w:val="0098785E"/>
    <w:rsid w:val="00987B60"/>
    <w:rsid w:val="00987B69"/>
    <w:rsid w:val="00990391"/>
    <w:rsid w:val="00990490"/>
    <w:rsid w:val="009905BA"/>
    <w:rsid w:val="00990614"/>
    <w:rsid w:val="00990D0F"/>
    <w:rsid w:val="00990D30"/>
    <w:rsid w:val="00991061"/>
    <w:rsid w:val="00991258"/>
    <w:rsid w:val="00991716"/>
    <w:rsid w:val="00991AB0"/>
    <w:rsid w:val="00991BA4"/>
    <w:rsid w:val="009920D8"/>
    <w:rsid w:val="009924FC"/>
    <w:rsid w:val="00992610"/>
    <w:rsid w:val="00992844"/>
    <w:rsid w:val="00992B0E"/>
    <w:rsid w:val="00992D72"/>
    <w:rsid w:val="00992F36"/>
    <w:rsid w:val="00992F5D"/>
    <w:rsid w:val="00993502"/>
    <w:rsid w:val="009936CD"/>
    <w:rsid w:val="00993729"/>
    <w:rsid w:val="00993941"/>
    <w:rsid w:val="0099468A"/>
    <w:rsid w:val="0099475D"/>
    <w:rsid w:val="00994F48"/>
    <w:rsid w:val="009953BE"/>
    <w:rsid w:val="009955E1"/>
    <w:rsid w:val="009963A8"/>
    <w:rsid w:val="009968BF"/>
    <w:rsid w:val="009969AF"/>
    <w:rsid w:val="0099751C"/>
    <w:rsid w:val="009977CD"/>
    <w:rsid w:val="00997A89"/>
    <w:rsid w:val="00997DAF"/>
    <w:rsid w:val="00997E0A"/>
    <w:rsid w:val="009A0081"/>
    <w:rsid w:val="009A00B1"/>
    <w:rsid w:val="009A03B4"/>
    <w:rsid w:val="009A041D"/>
    <w:rsid w:val="009A072F"/>
    <w:rsid w:val="009A0BC6"/>
    <w:rsid w:val="009A0BFD"/>
    <w:rsid w:val="009A0E22"/>
    <w:rsid w:val="009A0E9A"/>
    <w:rsid w:val="009A1063"/>
    <w:rsid w:val="009A10B0"/>
    <w:rsid w:val="009A1477"/>
    <w:rsid w:val="009A175E"/>
    <w:rsid w:val="009A1F55"/>
    <w:rsid w:val="009A2088"/>
    <w:rsid w:val="009A26AF"/>
    <w:rsid w:val="009A2F06"/>
    <w:rsid w:val="009A3284"/>
    <w:rsid w:val="009A447D"/>
    <w:rsid w:val="009A4CCD"/>
    <w:rsid w:val="009A5075"/>
    <w:rsid w:val="009A5CB1"/>
    <w:rsid w:val="009A5F95"/>
    <w:rsid w:val="009A6A4F"/>
    <w:rsid w:val="009A6CD4"/>
    <w:rsid w:val="009A774C"/>
    <w:rsid w:val="009A7B1C"/>
    <w:rsid w:val="009A7FB6"/>
    <w:rsid w:val="009B01C2"/>
    <w:rsid w:val="009B0305"/>
    <w:rsid w:val="009B0512"/>
    <w:rsid w:val="009B051E"/>
    <w:rsid w:val="009B05E7"/>
    <w:rsid w:val="009B06EC"/>
    <w:rsid w:val="009B0B90"/>
    <w:rsid w:val="009B1016"/>
    <w:rsid w:val="009B1072"/>
    <w:rsid w:val="009B16E4"/>
    <w:rsid w:val="009B1741"/>
    <w:rsid w:val="009B190D"/>
    <w:rsid w:val="009B1A64"/>
    <w:rsid w:val="009B1BFE"/>
    <w:rsid w:val="009B216B"/>
    <w:rsid w:val="009B21B1"/>
    <w:rsid w:val="009B2287"/>
    <w:rsid w:val="009B23EA"/>
    <w:rsid w:val="009B2453"/>
    <w:rsid w:val="009B29AD"/>
    <w:rsid w:val="009B328E"/>
    <w:rsid w:val="009B32CD"/>
    <w:rsid w:val="009B32E0"/>
    <w:rsid w:val="009B36C9"/>
    <w:rsid w:val="009B4106"/>
    <w:rsid w:val="009B4538"/>
    <w:rsid w:val="009B4B04"/>
    <w:rsid w:val="009B5020"/>
    <w:rsid w:val="009B52C5"/>
    <w:rsid w:val="009B540D"/>
    <w:rsid w:val="009B55F8"/>
    <w:rsid w:val="009B5961"/>
    <w:rsid w:val="009B6281"/>
    <w:rsid w:val="009B62C5"/>
    <w:rsid w:val="009B65DB"/>
    <w:rsid w:val="009B67CA"/>
    <w:rsid w:val="009B6D8D"/>
    <w:rsid w:val="009B77BE"/>
    <w:rsid w:val="009B7983"/>
    <w:rsid w:val="009C01E3"/>
    <w:rsid w:val="009C0541"/>
    <w:rsid w:val="009C1155"/>
    <w:rsid w:val="009C11D4"/>
    <w:rsid w:val="009C13FD"/>
    <w:rsid w:val="009C16C7"/>
    <w:rsid w:val="009C1A6C"/>
    <w:rsid w:val="009C1CD0"/>
    <w:rsid w:val="009C22EB"/>
    <w:rsid w:val="009C3751"/>
    <w:rsid w:val="009C37DA"/>
    <w:rsid w:val="009C39DC"/>
    <w:rsid w:val="009C3A13"/>
    <w:rsid w:val="009C3EBA"/>
    <w:rsid w:val="009C3FD3"/>
    <w:rsid w:val="009C4131"/>
    <w:rsid w:val="009C4445"/>
    <w:rsid w:val="009C4625"/>
    <w:rsid w:val="009C4663"/>
    <w:rsid w:val="009C46EF"/>
    <w:rsid w:val="009C49EA"/>
    <w:rsid w:val="009C4BCB"/>
    <w:rsid w:val="009C4C7B"/>
    <w:rsid w:val="009C4E13"/>
    <w:rsid w:val="009C506E"/>
    <w:rsid w:val="009C517C"/>
    <w:rsid w:val="009C5404"/>
    <w:rsid w:val="009C553D"/>
    <w:rsid w:val="009C5933"/>
    <w:rsid w:val="009C5987"/>
    <w:rsid w:val="009C5A11"/>
    <w:rsid w:val="009C5CB3"/>
    <w:rsid w:val="009C6076"/>
    <w:rsid w:val="009C626B"/>
    <w:rsid w:val="009C6487"/>
    <w:rsid w:val="009C6617"/>
    <w:rsid w:val="009C6867"/>
    <w:rsid w:val="009C69C4"/>
    <w:rsid w:val="009C6ACA"/>
    <w:rsid w:val="009C6E36"/>
    <w:rsid w:val="009C70F0"/>
    <w:rsid w:val="009C70FC"/>
    <w:rsid w:val="009C72A0"/>
    <w:rsid w:val="009C7670"/>
    <w:rsid w:val="009C7DFA"/>
    <w:rsid w:val="009D03CB"/>
    <w:rsid w:val="009D0D32"/>
    <w:rsid w:val="009D0DD6"/>
    <w:rsid w:val="009D0E5D"/>
    <w:rsid w:val="009D1272"/>
    <w:rsid w:val="009D1562"/>
    <w:rsid w:val="009D15D0"/>
    <w:rsid w:val="009D195F"/>
    <w:rsid w:val="009D19EA"/>
    <w:rsid w:val="009D27A2"/>
    <w:rsid w:val="009D2844"/>
    <w:rsid w:val="009D30BE"/>
    <w:rsid w:val="009D3453"/>
    <w:rsid w:val="009D38EC"/>
    <w:rsid w:val="009D3A5A"/>
    <w:rsid w:val="009D3A5D"/>
    <w:rsid w:val="009D3C12"/>
    <w:rsid w:val="009D43FE"/>
    <w:rsid w:val="009D45C0"/>
    <w:rsid w:val="009D47FF"/>
    <w:rsid w:val="009D48C4"/>
    <w:rsid w:val="009D49E4"/>
    <w:rsid w:val="009D5703"/>
    <w:rsid w:val="009D596E"/>
    <w:rsid w:val="009D5BBF"/>
    <w:rsid w:val="009D675C"/>
    <w:rsid w:val="009D685C"/>
    <w:rsid w:val="009D69A1"/>
    <w:rsid w:val="009D6E40"/>
    <w:rsid w:val="009D6E74"/>
    <w:rsid w:val="009D7748"/>
    <w:rsid w:val="009D7CE0"/>
    <w:rsid w:val="009D7E84"/>
    <w:rsid w:val="009E00C4"/>
    <w:rsid w:val="009E011E"/>
    <w:rsid w:val="009E04DF"/>
    <w:rsid w:val="009E0A2B"/>
    <w:rsid w:val="009E1081"/>
    <w:rsid w:val="009E10CC"/>
    <w:rsid w:val="009E1610"/>
    <w:rsid w:val="009E181C"/>
    <w:rsid w:val="009E1A16"/>
    <w:rsid w:val="009E1A59"/>
    <w:rsid w:val="009E1E93"/>
    <w:rsid w:val="009E203B"/>
    <w:rsid w:val="009E2146"/>
    <w:rsid w:val="009E27DE"/>
    <w:rsid w:val="009E2C60"/>
    <w:rsid w:val="009E2DAC"/>
    <w:rsid w:val="009E2DF6"/>
    <w:rsid w:val="009E2FD5"/>
    <w:rsid w:val="009E317B"/>
    <w:rsid w:val="009E366A"/>
    <w:rsid w:val="009E3D21"/>
    <w:rsid w:val="009E41A5"/>
    <w:rsid w:val="009E4982"/>
    <w:rsid w:val="009E51B3"/>
    <w:rsid w:val="009E51D0"/>
    <w:rsid w:val="009E539B"/>
    <w:rsid w:val="009E53B8"/>
    <w:rsid w:val="009E6D29"/>
    <w:rsid w:val="009E70F3"/>
    <w:rsid w:val="009E72BC"/>
    <w:rsid w:val="009E7793"/>
    <w:rsid w:val="009E7878"/>
    <w:rsid w:val="009E7E30"/>
    <w:rsid w:val="009F01B6"/>
    <w:rsid w:val="009F02BF"/>
    <w:rsid w:val="009F0461"/>
    <w:rsid w:val="009F0530"/>
    <w:rsid w:val="009F05A3"/>
    <w:rsid w:val="009F0D13"/>
    <w:rsid w:val="009F0DAD"/>
    <w:rsid w:val="009F0DE5"/>
    <w:rsid w:val="009F115B"/>
    <w:rsid w:val="009F11B6"/>
    <w:rsid w:val="009F11D4"/>
    <w:rsid w:val="009F135C"/>
    <w:rsid w:val="009F17CC"/>
    <w:rsid w:val="009F1D60"/>
    <w:rsid w:val="009F23EF"/>
    <w:rsid w:val="009F2529"/>
    <w:rsid w:val="009F2565"/>
    <w:rsid w:val="009F26E4"/>
    <w:rsid w:val="009F27D7"/>
    <w:rsid w:val="009F2F47"/>
    <w:rsid w:val="009F3134"/>
    <w:rsid w:val="009F3283"/>
    <w:rsid w:val="009F331D"/>
    <w:rsid w:val="009F38EC"/>
    <w:rsid w:val="009F3A51"/>
    <w:rsid w:val="009F3B36"/>
    <w:rsid w:val="009F3DA3"/>
    <w:rsid w:val="009F47B1"/>
    <w:rsid w:val="009F4853"/>
    <w:rsid w:val="009F4BCE"/>
    <w:rsid w:val="009F502E"/>
    <w:rsid w:val="009F52CB"/>
    <w:rsid w:val="009F5459"/>
    <w:rsid w:val="009F572D"/>
    <w:rsid w:val="009F61A0"/>
    <w:rsid w:val="009F62EE"/>
    <w:rsid w:val="009F65D4"/>
    <w:rsid w:val="009F6C88"/>
    <w:rsid w:val="009F6DB0"/>
    <w:rsid w:val="009F6DDB"/>
    <w:rsid w:val="009F7087"/>
    <w:rsid w:val="009F73A5"/>
    <w:rsid w:val="009F75A6"/>
    <w:rsid w:val="009F7CF4"/>
    <w:rsid w:val="00A002BA"/>
    <w:rsid w:val="00A004E5"/>
    <w:rsid w:val="00A00B9E"/>
    <w:rsid w:val="00A00C1B"/>
    <w:rsid w:val="00A0176F"/>
    <w:rsid w:val="00A01C54"/>
    <w:rsid w:val="00A01D8C"/>
    <w:rsid w:val="00A01EFE"/>
    <w:rsid w:val="00A023D3"/>
    <w:rsid w:val="00A02670"/>
    <w:rsid w:val="00A027C9"/>
    <w:rsid w:val="00A02E09"/>
    <w:rsid w:val="00A02F25"/>
    <w:rsid w:val="00A0344C"/>
    <w:rsid w:val="00A034CF"/>
    <w:rsid w:val="00A0366F"/>
    <w:rsid w:val="00A0523A"/>
    <w:rsid w:val="00A053F1"/>
    <w:rsid w:val="00A05465"/>
    <w:rsid w:val="00A05728"/>
    <w:rsid w:val="00A060B2"/>
    <w:rsid w:val="00A064CF"/>
    <w:rsid w:val="00A0718A"/>
    <w:rsid w:val="00A0786B"/>
    <w:rsid w:val="00A07AAF"/>
    <w:rsid w:val="00A07BB2"/>
    <w:rsid w:val="00A102D9"/>
    <w:rsid w:val="00A10841"/>
    <w:rsid w:val="00A10B92"/>
    <w:rsid w:val="00A10C80"/>
    <w:rsid w:val="00A10D0A"/>
    <w:rsid w:val="00A11134"/>
    <w:rsid w:val="00A11259"/>
    <w:rsid w:val="00A11324"/>
    <w:rsid w:val="00A11873"/>
    <w:rsid w:val="00A1243B"/>
    <w:rsid w:val="00A12533"/>
    <w:rsid w:val="00A129B8"/>
    <w:rsid w:val="00A12AEC"/>
    <w:rsid w:val="00A12B34"/>
    <w:rsid w:val="00A12DA7"/>
    <w:rsid w:val="00A12E86"/>
    <w:rsid w:val="00A13081"/>
    <w:rsid w:val="00A13480"/>
    <w:rsid w:val="00A13626"/>
    <w:rsid w:val="00A13DF3"/>
    <w:rsid w:val="00A1401B"/>
    <w:rsid w:val="00A147A0"/>
    <w:rsid w:val="00A14C96"/>
    <w:rsid w:val="00A1529D"/>
    <w:rsid w:val="00A15300"/>
    <w:rsid w:val="00A15558"/>
    <w:rsid w:val="00A156E9"/>
    <w:rsid w:val="00A15D65"/>
    <w:rsid w:val="00A15F3D"/>
    <w:rsid w:val="00A16253"/>
    <w:rsid w:val="00A16278"/>
    <w:rsid w:val="00A16350"/>
    <w:rsid w:val="00A166EB"/>
    <w:rsid w:val="00A16821"/>
    <w:rsid w:val="00A16873"/>
    <w:rsid w:val="00A17945"/>
    <w:rsid w:val="00A17D29"/>
    <w:rsid w:val="00A206C6"/>
    <w:rsid w:val="00A2083D"/>
    <w:rsid w:val="00A2086E"/>
    <w:rsid w:val="00A20BCC"/>
    <w:rsid w:val="00A224E4"/>
    <w:rsid w:val="00A227B6"/>
    <w:rsid w:val="00A228D7"/>
    <w:rsid w:val="00A22B32"/>
    <w:rsid w:val="00A22D5D"/>
    <w:rsid w:val="00A23008"/>
    <w:rsid w:val="00A23D72"/>
    <w:rsid w:val="00A23E81"/>
    <w:rsid w:val="00A24423"/>
    <w:rsid w:val="00A244F2"/>
    <w:rsid w:val="00A247AF"/>
    <w:rsid w:val="00A249BC"/>
    <w:rsid w:val="00A24D04"/>
    <w:rsid w:val="00A24DEE"/>
    <w:rsid w:val="00A25610"/>
    <w:rsid w:val="00A25757"/>
    <w:rsid w:val="00A2578E"/>
    <w:rsid w:val="00A25A12"/>
    <w:rsid w:val="00A25C1B"/>
    <w:rsid w:val="00A2633C"/>
    <w:rsid w:val="00A26436"/>
    <w:rsid w:val="00A26B37"/>
    <w:rsid w:val="00A26B71"/>
    <w:rsid w:val="00A2704F"/>
    <w:rsid w:val="00A2713A"/>
    <w:rsid w:val="00A2727C"/>
    <w:rsid w:val="00A277A6"/>
    <w:rsid w:val="00A27AC4"/>
    <w:rsid w:val="00A27B29"/>
    <w:rsid w:val="00A27CA9"/>
    <w:rsid w:val="00A27FCC"/>
    <w:rsid w:val="00A3007B"/>
    <w:rsid w:val="00A3047F"/>
    <w:rsid w:val="00A30C54"/>
    <w:rsid w:val="00A30E59"/>
    <w:rsid w:val="00A30FFA"/>
    <w:rsid w:val="00A31182"/>
    <w:rsid w:val="00A3120F"/>
    <w:rsid w:val="00A31925"/>
    <w:rsid w:val="00A31936"/>
    <w:rsid w:val="00A3200F"/>
    <w:rsid w:val="00A323BA"/>
    <w:rsid w:val="00A3254C"/>
    <w:rsid w:val="00A32AEC"/>
    <w:rsid w:val="00A32CFF"/>
    <w:rsid w:val="00A33017"/>
    <w:rsid w:val="00A3315D"/>
    <w:rsid w:val="00A333C5"/>
    <w:rsid w:val="00A3355D"/>
    <w:rsid w:val="00A33ACA"/>
    <w:rsid w:val="00A33FB8"/>
    <w:rsid w:val="00A34403"/>
    <w:rsid w:val="00A35217"/>
    <w:rsid w:val="00A36217"/>
    <w:rsid w:val="00A369C2"/>
    <w:rsid w:val="00A36A16"/>
    <w:rsid w:val="00A36A5A"/>
    <w:rsid w:val="00A370C0"/>
    <w:rsid w:val="00A374DE"/>
    <w:rsid w:val="00A37C0A"/>
    <w:rsid w:val="00A37CC8"/>
    <w:rsid w:val="00A40043"/>
    <w:rsid w:val="00A40770"/>
    <w:rsid w:val="00A40901"/>
    <w:rsid w:val="00A4103E"/>
    <w:rsid w:val="00A41218"/>
    <w:rsid w:val="00A419BB"/>
    <w:rsid w:val="00A422F4"/>
    <w:rsid w:val="00A429E0"/>
    <w:rsid w:val="00A42AE4"/>
    <w:rsid w:val="00A42C45"/>
    <w:rsid w:val="00A43287"/>
    <w:rsid w:val="00A43A8A"/>
    <w:rsid w:val="00A43C70"/>
    <w:rsid w:val="00A43E34"/>
    <w:rsid w:val="00A44013"/>
    <w:rsid w:val="00A44065"/>
    <w:rsid w:val="00A446C9"/>
    <w:rsid w:val="00A4493E"/>
    <w:rsid w:val="00A44A88"/>
    <w:rsid w:val="00A44D1D"/>
    <w:rsid w:val="00A4534D"/>
    <w:rsid w:val="00A45BAC"/>
    <w:rsid w:val="00A45D4B"/>
    <w:rsid w:val="00A45EF8"/>
    <w:rsid w:val="00A46462"/>
    <w:rsid w:val="00A46F1F"/>
    <w:rsid w:val="00A47CCC"/>
    <w:rsid w:val="00A50806"/>
    <w:rsid w:val="00A510B9"/>
    <w:rsid w:val="00A511AE"/>
    <w:rsid w:val="00A5123E"/>
    <w:rsid w:val="00A51307"/>
    <w:rsid w:val="00A513D4"/>
    <w:rsid w:val="00A51515"/>
    <w:rsid w:val="00A51679"/>
    <w:rsid w:val="00A518BC"/>
    <w:rsid w:val="00A5191E"/>
    <w:rsid w:val="00A5195D"/>
    <w:rsid w:val="00A51F7D"/>
    <w:rsid w:val="00A51FF5"/>
    <w:rsid w:val="00A52762"/>
    <w:rsid w:val="00A52798"/>
    <w:rsid w:val="00A52AB9"/>
    <w:rsid w:val="00A52B25"/>
    <w:rsid w:val="00A5326A"/>
    <w:rsid w:val="00A53798"/>
    <w:rsid w:val="00A53CB4"/>
    <w:rsid w:val="00A54197"/>
    <w:rsid w:val="00A5442C"/>
    <w:rsid w:val="00A54528"/>
    <w:rsid w:val="00A545AB"/>
    <w:rsid w:val="00A54776"/>
    <w:rsid w:val="00A5482C"/>
    <w:rsid w:val="00A54BF4"/>
    <w:rsid w:val="00A552BA"/>
    <w:rsid w:val="00A559E6"/>
    <w:rsid w:val="00A56721"/>
    <w:rsid w:val="00A56B82"/>
    <w:rsid w:val="00A56D10"/>
    <w:rsid w:val="00A57356"/>
    <w:rsid w:val="00A57620"/>
    <w:rsid w:val="00A57AB8"/>
    <w:rsid w:val="00A60068"/>
    <w:rsid w:val="00A602E5"/>
    <w:rsid w:val="00A605FC"/>
    <w:rsid w:val="00A60604"/>
    <w:rsid w:val="00A606A4"/>
    <w:rsid w:val="00A60709"/>
    <w:rsid w:val="00A60747"/>
    <w:rsid w:val="00A60D4A"/>
    <w:rsid w:val="00A60E93"/>
    <w:rsid w:val="00A616C0"/>
    <w:rsid w:val="00A6175B"/>
    <w:rsid w:val="00A617F3"/>
    <w:rsid w:val="00A61828"/>
    <w:rsid w:val="00A618FC"/>
    <w:rsid w:val="00A6209F"/>
    <w:rsid w:val="00A62402"/>
    <w:rsid w:val="00A62672"/>
    <w:rsid w:val="00A6272C"/>
    <w:rsid w:val="00A6286B"/>
    <w:rsid w:val="00A62F2E"/>
    <w:rsid w:val="00A6330C"/>
    <w:rsid w:val="00A63405"/>
    <w:rsid w:val="00A6340F"/>
    <w:rsid w:val="00A6363A"/>
    <w:rsid w:val="00A63675"/>
    <w:rsid w:val="00A63B23"/>
    <w:rsid w:val="00A64258"/>
    <w:rsid w:val="00A6463C"/>
    <w:rsid w:val="00A6463D"/>
    <w:rsid w:val="00A64881"/>
    <w:rsid w:val="00A64B22"/>
    <w:rsid w:val="00A65068"/>
    <w:rsid w:val="00A6569E"/>
    <w:rsid w:val="00A65804"/>
    <w:rsid w:val="00A65E17"/>
    <w:rsid w:val="00A66C2C"/>
    <w:rsid w:val="00A66F37"/>
    <w:rsid w:val="00A67894"/>
    <w:rsid w:val="00A67D10"/>
    <w:rsid w:val="00A67D27"/>
    <w:rsid w:val="00A70115"/>
    <w:rsid w:val="00A70339"/>
    <w:rsid w:val="00A705DF"/>
    <w:rsid w:val="00A708CD"/>
    <w:rsid w:val="00A70B03"/>
    <w:rsid w:val="00A7125D"/>
    <w:rsid w:val="00A7194F"/>
    <w:rsid w:val="00A71AF4"/>
    <w:rsid w:val="00A7298D"/>
    <w:rsid w:val="00A72BD1"/>
    <w:rsid w:val="00A73044"/>
    <w:rsid w:val="00A73204"/>
    <w:rsid w:val="00A736EC"/>
    <w:rsid w:val="00A7383B"/>
    <w:rsid w:val="00A73B00"/>
    <w:rsid w:val="00A73B94"/>
    <w:rsid w:val="00A73D19"/>
    <w:rsid w:val="00A743AF"/>
    <w:rsid w:val="00A744D0"/>
    <w:rsid w:val="00A744F6"/>
    <w:rsid w:val="00A74865"/>
    <w:rsid w:val="00A74A13"/>
    <w:rsid w:val="00A74DFA"/>
    <w:rsid w:val="00A74E1F"/>
    <w:rsid w:val="00A74EC5"/>
    <w:rsid w:val="00A757E1"/>
    <w:rsid w:val="00A7583E"/>
    <w:rsid w:val="00A75ED3"/>
    <w:rsid w:val="00A76590"/>
    <w:rsid w:val="00A768FB"/>
    <w:rsid w:val="00A76D57"/>
    <w:rsid w:val="00A77094"/>
    <w:rsid w:val="00A77448"/>
    <w:rsid w:val="00A774C6"/>
    <w:rsid w:val="00A778E3"/>
    <w:rsid w:val="00A77BBF"/>
    <w:rsid w:val="00A77E3A"/>
    <w:rsid w:val="00A77EAD"/>
    <w:rsid w:val="00A8039E"/>
    <w:rsid w:val="00A812FC"/>
    <w:rsid w:val="00A81374"/>
    <w:rsid w:val="00A81550"/>
    <w:rsid w:val="00A81758"/>
    <w:rsid w:val="00A819B8"/>
    <w:rsid w:val="00A822CC"/>
    <w:rsid w:val="00A82588"/>
    <w:rsid w:val="00A82A16"/>
    <w:rsid w:val="00A82B25"/>
    <w:rsid w:val="00A82D65"/>
    <w:rsid w:val="00A82FFD"/>
    <w:rsid w:val="00A835FC"/>
    <w:rsid w:val="00A83CCC"/>
    <w:rsid w:val="00A84004"/>
    <w:rsid w:val="00A84455"/>
    <w:rsid w:val="00A8481E"/>
    <w:rsid w:val="00A84C37"/>
    <w:rsid w:val="00A85243"/>
    <w:rsid w:val="00A852DF"/>
    <w:rsid w:val="00A854EF"/>
    <w:rsid w:val="00A855AE"/>
    <w:rsid w:val="00A85E01"/>
    <w:rsid w:val="00A86404"/>
    <w:rsid w:val="00A865EE"/>
    <w:rsid w:val="00A86955"/>
    <w:rsid w:val="00A86D9F"/>
    <w:rsid w:val="00A86DB5"/>
    <w:rsid w:val="00A86E5C"/>
    <w:rsid w:val="00A87635"/>
    <w:rsid w:val="00A905BA"/>
    <w:rsid w:val="00A907A7"/>
    <w:rsid w:val="00A907E5"/>
    <w:rsid w:val="00A90998"/>
    <w:rsid w:val="00A909C3"/>
    <w:rsid w:val="00A90A12"/>
    <w:rsid w:val="00A90C96"/>
    <w:rsid w:val="00A9114D"/>
    <w:rsid w:val="00A91571"/>
    <w:rsid w:val="00A91B9B"/>
    <w:rsid w:val="00A91C41"/>
    <w:rsid w:val="00A91DF4"/>
    <w:rsid w:val="00A920CD"/>
    <w:rsid w:val="00A927BE"/>
    <w:rsid w:val="00A93466"/>
    <w:rsid w:val="00A94295"/>
    <w:rsid w:val="00A94501"/>
    <w:rsid w:val="00A946A0"/>
    <w:rsid w:val="00A949AC"/>
    <w:rsid w:val="00A94F93"/>
    <w:rsid w:val="00A9500D"/>
    <w:rsid w:val="00A95406"/>
    <w:rsid w:val="00A9590C"/>
    <w:rsid w:val="00A95BE9"/>
    <w:rsid w:val="00A961F7"/>
    <w:rsid w:val="00A96268"/>
    <w:rsid w:val="00A9642E"/>
    <w:rsid w:val="00A96437"/>
    <w:rsid w:val="00A96970"/>
    <w:rsid w:val="00A969F4"/>
    <w:rsid w:val="00A96DBA"/>
    <w:rsid w:val="00A9708F"/>
    <w:rsid w:val="00A97091"/>
    <w:rsid w:val="00A97806"/>
    <w:rsid w:val="00A97A15"/>
    <w:rsid w:val="00A97B03"/>
    <w:rsid w:val="00A97DE8"/>
    <w:rsid w:val="00A97EFD"/>
    <w:rsid w:val="00AA02C7"/>
    <w:rsid w:val="00AA03C7"/>
    <w:rsid w:val="00AA0A2E"/>
    <w:rsid w:val="00AA0B7B"/>
    <w:rsid w:val="00AA0B8D"/>
    <w:rsid w:val="00AA0DCA"/>
    <w:rsid w:val="00AA1239"/>
    <w:rsid w:val="00AA13B0"/>
    <w:rsid w:val="00AA1596"/>
    <w:rsid w:val="00AA15EF"/>
    <w:rsid w:val="00AA17FF"/>
    <w:rsid w:val="00AA20F3"/>
    <w:rsid w:val="00AA2EC7"/>
    <w:rsid w:val="00AA32EE"/>
    <w:rsid w:val="00AA33EE"/>
    <w:rsid w:val="00AA3467"/>
    <w:rsid w:val="00AA41C1"/>
    <w:rsid w:val="00AA431F"/>
    <w:rsid w:val="00AA4330"/>
    <w:rsid w:val="00AA435F"/>
    <w:rsid w:val="00AA48C3"/>
    <w:rsid w:val="00AA4FD6"/>
    <w:rsid w:val="00AA501A"/>
    <w:rsid w:val="00AA5232"/>
    <w:rsid w:val="00AA55DB"/>
    <w:rsid w:val="00AA55FE"/>
    <w:rsid w:val="00AA577C"/>
    <w:rsid w:val="00AA5B02"/>
    <w:rsid w:val="00AA5D76"/>
    <w:rsid w:val="00AA5EA9"/>
    <w:rsid w:val="00AA61F6"/>
    <w:rsid w:val="00AA63CA"/>
    <w:rsid w:val="00AA63D4"/>
    <w:rsid w:val="00AA64C8"/>
    <w:rsid w:val="00AA66C7"/>
    <w:rsid w:val="00AA68F6"/>
    <w:rsid w:val="00AA6B0B"/>
    <w:rsid w:val="00AA7097"/>
    <w:rsid w:val="00AA7AB2"/>
    <w:rsid w:val="00AA7B61"/>
    <w:rsid w:val="00AB0333"/>
    <w:rsid w:val="00AB09A4"/>
    <w:rsid w:val="00AB0A25"/>
    <w:rsid w:val="00AB0AAA"/>
    <w:rsid w:val="00AB0B52"/>
    <w:rsid w:val="00AB0B87"/>
    <w:rsid w:val="00AB0E26"/>
    <w:rsid w:val="00AB0F40"/>
    <w:rsid w:val="00AB1142"/>
    <w:rsid w:val="00AB125D"/>
    <w:rsid w:val="00AB180D"/>
    <w:rsid w:val="00AB1938"/>
    <w:rsid w:val="00AB1BA7"/>
    <w:rsid w:val="00AB1BC9"/>
    <w:rsid w:val="00AB1CCA"/>
    <w:rsid w:val="00AB1FCF"/>
    <w:rsid w:val="00AB20B8"/>
    <w:rsid w:val="00AB2337"/>
    <w:rsid w:val="00AB2539"/>
    <w:rsid w:val="00AB25DA"/>
    <w:rsid w:val="00AB3704"/>
    <w:rsid w:val="00AB384F"/>
    <w:rsid w:val="00AB385D"/>
    <w:rsid w:val="00AB3B66"/>
    <w:rsid w:val="00AB4195"/>
    <w:rsid w:val="00AB430E"/>
    <w:rsid w:val="00AB446B"/>
    <w:rsid w:val="00AB47E9"/>
    <w:rsid w:val="00AB4921"/>
    <w:rsid w:val="00AB4922"/>
    <w:rsid w:val="00AB4A07"/>
    <w:rsid w:val="00AB4B50"/>
    <w:rsid w:val="00AB536C"/>
    <w:rsid w:val="00AB551E"/>
    <w:rsid w:val="00AB5523"/>
    <w:rsid w:val="00AB5B8E"/>
    <w:rsid w:val="00AB5C2A"/>
    <w:rsid w:val="00AB62B2"/>
    <w:rsid w:val="00AB64E2"/>
    <w:rsid w:val="00AB675C"/>
    <w:rsid w:val="00AB6973"/>
    <w:rsid w:val="00AB6D79"/>
    <w:rsid w:val="00AB6E32"/>
    <w:rsid w:val="00AB711D"/>
    <w:rsid w:val="00AB76AC"/>
    <w:rsid w:val="00AB78A2"/>
    <w:rsid w:val="00AB79D1"/>
    <w:rsid w:val="00AB7BA9"/>
    <w:rsid w:val="00AB7CFC"/>
    <w:rsid w:val="00AC00A5"/>
    <w:rsid w:val="00AC0273"/>
    <w:rsid w:val="00AC02F8"/>
    <w:rsid w:val="00AC0764"/>
    <w:rsid w:val="00AC080A"/>
    <w:rsid w:val="00AC0924"/>
    <w:rsid w:val="00AC0B40"/>
    <w:rsid w:val="00AC0FF6"/>
    <w:rsid w:val="00AC0FFB"/>
    <w:rsid w:val="00AC12A6"/>
    <w:rsid w:val="00AC1609"/>
    <w:rsid w:val="00AC16EE"/>
    <w:rsid w:val="00AC1AF3"/>
    <w:rsid w:val="00AC1DA7"/>
    <w:rsid w:val="00AC24E0"/>
    <w:rsid w:val="00AC2805"/>
    <w:rsid w:val="00AC2B00"/>
    <w:rsid w:val="00AC2D9D"/>
    <w:rsid w:val="00AC3353"/>
    <w:rsid w:val="00AC3434"/>
    <w:rsid w:val="00AC3DA9"/>
    <w:rsid w:val="00AC43F2"/>
    <w:rsid w:val="00AC44E4"/>
    <w:rsid w:val="00AC47A9"/>
    <w:rsid w:val="00AC49D8"/>
    <w:rsid w:val="00AC4DF4"/>
    <w:rsid w:val="00AC4FA9"/>
    <w:rsid w:val="00AC5191"/>
    <w:rsid w:val="00AC53A6"/>
    <w:rsid w:val="00AC57CA"/>
    <w:rsid w:val="00AC68BA"/>
    <w:rsid w:val="00AC6964"/>
    <w:rsid w:val="00AC6A63"/>
    <w:rsid w:val="00AC6B50"/>
    <w:rsid w:val="00AC6E03"/>
    <w:rsid w:val="00AC7256"/>
    <w:rsid w:val="00AC73E7"/>
    <w:rsid w:val="00AC74F6"/>
    <w:rsid w:val="00AC78E3"/>
    <w:rsid w:val="00AC790A"/>
    <w:rsid w:val="00AC7D1F"/>
    <w:rsid w:val="00AC7DB8"/>
    <w:rsid w:val="00AD0007"/>
    <w:rsid w:val="00AD062F"/>
    <w:rsid w:val="00AD0E42"/>
    <w:rsid w:val="00AD14BD"/>
    <w:rsid w:val="00AD176B"/>
    <w:rsid w:val="00AD191C"/>
    <w:rsid w:val="00AD1A8D"/>
    <w:rsid w:val="00AD1E6F"/>
    <w:rsid w:val="00AD1EB2"/>
    <w:rsid w:val="00AD1F80"/>
    <w:rsid w:val="00AD28BE"/>
    <w:rsid w:val="00AD398E"/>
    <w:rsid w:val="00AD3B4A"/>
    <w:rsid w:val="00AD4483"/>
    <w:rsid w:val="00AD46E9"/>
    <w:rsid w:val="00AD4C96"/>
    <w:rsid w:val="00AD541B"/>
    <w:rsid w:val="00AD5680"/>
    <w:rsid w:val="00AD5B8A"/>
    <w:rsid w:val="00AD5C23"/>
    <w:rsid w:val="00AD5D56"/>
    <w:rsid w:val="00AD66CC"/>
    <w:rsid w:val="00AD68F4"/>
    <w:rsid w:val="00AD6D18"/>
    <w:rsid w:val="00AD6E92"/>
    <w:rsid w:val="00AD6F76"/>
    <w:rsid w:val="00AD6FF8"/>
    <w:rsid w:val="00AD78B9"/>
    <w:rsid w:val="00AD78D3"/>
    <w:rsid w:val="00AD7C2F"/>
    <w:rsid w:val="00AD7CD9"/>
    <w:rsid w:val="00AD7F82"/>
    <w:rsid w:val="00AE0378"/>
    <w:rsid w:val="00AE04D9"/>
    <w:rsid w:val="00AE04FD"/>
    <w:rsid w:val="00AE0F98"/>
    <w:rsid w:val="00AE152F"/>
    <w:rsid w:val="00AE19E5"/>
    <w:rsid w:val="00AE2213"/>
    <w:rsid w:val="00AE27AE"/>
    <w:rsid w:val="00AE2BCB"/>
    <w:rsid w:val="00AE3E05"/>
    <w:rsid w:val="00AE5666"/>
    <w:rsid w:val="00AE5955"/>
    <w:rsid w:val="00AE5AD6"/>
    <w:rsid w:val="00AE5E09"/>
    <w:rsid w:val="00AE6A92"/>
    <w:rsid w:val="00AE6C70"/>
    <w:rsid w:val="00AE6F1B"/>
    <w:rsid w:val="00AE7500"/>
    <w:rsid w:val="00AE76BE"/>
    <w:rsid w:val="00AE7937"/>
    <w:rsid w:val="00AE7A0E"/>
    <w:rsid w:val="00AE7CAE"/>
    <w:rsid w:val="00AE7E20"/>
    <w:rsid w:val="00AF00B4"/>
    <w:rsid w:val="00AF1893"/>
    <w:rsid w:val="00AF1DEB"/>
    <w:rsid w:val="00AF28A2"/>
    <w:rsid w:val="00AF28D1"/>
    <w:rsid w:val="00AF3194"/>
    <w:rsid w:val="00AF31C5"/>
    <w:rsid w:val="00AF3248"/>
    <w:rsid w:val="00AF3D10"/>
    <w:rsid w:val="00AF3EB0"/>
    <w:rsid w:val="00AF436C"/>
    <w:rsid w:val="00AF4621"/>
    <w:rsid w:val="00AF5186"/>
    <w:rsid w:val="00AF52F0"/>
    <w:rsid w:val="00AF53F7"/>
    <w:rsid w:val="00AF5975"/>
    <w:rsid w:val="00AF5A69"/>
    <w:rsid w:val="00AF5BB6"/>
    <w:rsid w:val="00AF5BE4"/>
    <w:rsid w:val="00AF684F"/>
    <w:rsid w:val="00AF6951"/>
    <w:rsid w:val="00AF6BCB"/>
    <w:rsid w:val="00AF6DC2"/>
    <w:rsid w:val="00AF7056"/>
    <w:rsid w:val="00AF724C"/>
    <w:rsid w:val="00AF7E45"/>
    <w:rsid w:val="00AF7EC0"/>
    <w:rsid w:val="00B006F1"/>
    <w:rsid w:val="00B00D72"/>
    <w:rsid w:val="00B0140D"/>
    <w:rsid w:val="00B0144A"/>
    <w:rsid w:val="00B0149A"/>
    <w:rsid w:val="00B01A11"/>
    <w:rsid w:val="00B01F97"/>
    <w:rsid w:val="00B020D6"/>
    <w:rsid w:val="00B021F2"/>
    <w:rsid w:val="00B02233"/>
    <w:rsid w:val="00B02ABA"/>
    <w:rsid w:val="00B02F34"/>
    <w:rsid w:val="00B03585"/>
    <w:rsid w:val="00B0377F"/>
    <w:rsid w:val="00B03A64"/>
    <w:rsid w:val="00B03A87"/>
    <w:rsid w:val="00B03AC6"/>
    <w:rsid w:val="00B0419C"/>
    <w:rsid w:val="00B045D1"/>
    <w:rsid w:val="00B04A21"/>
    <w:rsid w:val="00B04FAD"/>
    <w:rsid w:val="00B05134"/>
    <w:rsid w:val="00B0531D"/>
    <w:rsid w:val="00B057FF"/>
    <w:rsid w:val="00B05845"/>
    <w:rsid w:val="00B05882"/>
    <w:rsid w:val="00B06269"/>
    <w:rsid w:val="00B06569"/>
    <w:rsid w:val="00B069AE"/>
    <w:rsid w:val="00B06CFC"/>
    <w:rsid w:val="00B070EE"/>
    <w:rsid w:val="00B07A5F"/>
    <w:rsid w:val="00B07A9D"/>
    <w:rsid w:val="00B07C08"/>
    <w:rsid w:val="00B1015A"/>
    <w:rsid w:val="00B10249"/>
    <w:rsid w:val="00B10303"/>
    <w:rsid w:val="00B1043D"/>
    <w:rsid w:val="00B10737"/>
    <w:rsid w:val="00B10B25"/>
    <w:rsid w:val="00B10EC6"/>
    <w:rsid w:val="00B11A0D"/>
    <w:rsid w:val="00B11AFF"/>
    <w:rsid w:val="00B11C2E"/>
    <w:rsid w:val="00B11EF6"/>
    <w:rsid w:val="00B125C2"/>
    <w:rsid w:val="00B1289D"/>
    <w:rsid w:val="00B12CFF"/>
    <w:rsid w:val="00B12D2B"/>
    <w:rsid w:val="00B12FD2"/>
    <w:rsid w:val="00B13230"/>
    <w:rsid w:val="00B13354"/>
    <w:rsid w:val="00B1340F"/>
    <w:rsid w:val="00B1389F"/>
    <w:rsid w:val="00B139E1"/>
    <w:rsid w:val="00B14A1F"/>
    <w:rsid w:val="00B14A57"/>
    <w:rsid w:val="00B14A80"/>
    <w:rsid w:val="00B14E71"/>
    <w:rsid w:val="00B154B6"/>
    <w:rsid w:val="00B15582"/>
    <w:rsid w:val="00B15902"/>
    <w:rsid w:val="00B1596A"/>
    <w:rsid w:val="00B16A55"/>
    <w:rsid w:val="00B16B01"/>
    <w:rsid w:val="00B170A0"/>
    <w:rsid w:val="00B172EC"/>
    <w:rsid w:val="00B1768A"/>
    <w:rsid w:val="00B17F6F"/>
    <w:rsid w:val="00B203CC"/>
    <w:rsid w:val="00B204CD"/>
    <w:rsid w:val="00B20764"/>
    <w:rsid w:val="00B212AB"/>
    <w:rsid w:val="00B212D9"/>
    <w:rsid w:val="00B214F7"/>
    <w:rsid w:val="00B21973"/>
    <w:rsid w:val="00B229A1"/>
    <w:rsid w:val="00B22D94"/>
    <w:rsid w:val="00B232A3"/>
    <w:rsid w:val="00B238B2"/>
    <w:rsid w:val="00B23C69"/>
    <w:rsid w:val="00B243B8"/>
    <w:rsid w:val="00B24766"/>
    <w:rsid w:val="00B24B42"/>
    <w:rsid w:val="00B24B94"/>
    <w:rsid w:val="00B24BC7"/>
    <w:rsid w:val="00B24CF9"/>
    <w:rsid w:val="00B256AF"/>
    <w:rsid w:val="00B2595F"/>
    <w:rsid w:val="00B25F86"/>
    <w:rsid w:val="00B2614B"/>
    <w:rsid w:val="00B26314"/>
    <w:rsid w:val="00B2667F"/>
    <w:rsid w:val="00B27525"/>
    <w:rsid w:val="00B27AA1"/>
    <w:rsid w:val="00B27B51"/>
    <w:rsid w:val="00B27D2F"/>
    <w:rsid w:val="00B30310"/>
    <w:rsid w:val="00B30517"/>
    <w:rsid w:val="00B30BDA"/>
    <w:rsid w:val="00B30C54"/>
    <w:rsid w:val="00B313AB"/>
    <w:rsid w:val="00B31EFA"/>
    <w:rsid w:val="00B3203E"/>
    <w:rsid w:val="00B320DB"/>
    <w:rsid w:val="00B323EB"/>
    <w:rsid w:val="00B32A2A"/>
    <w:rsid w:val="00B330BC"/>
    <w:rsid w:val="00B33179"/>
    <w:rsid w:val="00B3348C"/>
    <w:rsid w:val="00B336A7"/>
    <w:rsid w:val="00B338B1"/>
    <w:rsid w:val="00B33975"/>
    <w:rsid w:val="00B33A45"/>
    <w:rsid w:val="00B33A4F"/>
    <w:rsid w:val="00B3493D"/>
    <w:rsid w:val="00B34A6A"/>
    <w:rsid w:val="00B34B1C"/>
    <w:rsid w:val="00B34BFB"/>
    <w:rsid w:val="00B34FCE"/>
    <w:rsid w:val="00B3545B"/>
    <w:rsid w:val="00B35491"/>
    <w:rsid w:val="00B356F8"/>
    <w:rsid w:val="00B35CDA"/>
    <w:rsid w:val="00B36088"/>
    <w:rsid w:val="00B36332"/>
    <w:rsid w:val="00B36746"/>
    <w:rsid w:val="00B36C24"/>
    <w:rsid w:val="00B36C80"/>
    <w:rsid w:val="00B371B3"/>
    <w:rsid w:val="00B37444"/>
    <w:rsid w:val="00B375C0"/>
    <w:rsid w:val="00B3762D"/>
    <w:rsid w:val="00B40CC5"/>
    <w:rsid w:val="00B4150D"/>
    <w:rsid w:val="00B41B0C"/>
    <w:rsid w:val="00B41CE3"/>
    <w:rsid w:val="00B41DF9"/>
    <w:rsid w:val="00B42B0E"/>
    <w:rsid w:val="00B42B47"/>
    <w:rsid w:val="00B43036"/>
    <w:rsid w:val="00B43087"/>
    <w:rsid w:val="00B43260"/>
    <w:rsid w:val="00B4357E"/>
    <w:rsid w:val="00B43AEF"/>
    <w:rsid w:val="00B43B78"/>
    <w:rsid w:val="00B44108"/>
    <w:rsid w:val="00B4427C"/>
    <w:rsid w:val="00B445AD"/>
    <w:rsid w:val="00B44669"/>
    <w:rsid w:val="00B4470B"/>
    <w:rsid w:val="00B44918"/>
    <w:rsid w:val="00B4499B"/>
    <w:rsid w:val="00B44CCF"/>
    <w:rsid w:val="00B457FC"/>
    <w:rsid w:val="00B45921"/>
    <w:rsid w:val="00B45B3F"/>
    <w:rsid w:val="00B45BE5"/>
    <w:rsid w:val="00B45D77"/>
    <w:rsid w:val="00B4628F"/>
    <w:rsid w:val="00B46498"/>
    <w:rsid w:val="00B466BC"/>
    <w:rsid w:val="00B46903"/>
    <w:rsid w:val="00B47233"/>
    <w:rsid w:val="00B5008B"/>
    <w:rsid w:val="00B5008D"/>
    <w:rsid w:val="00B502CA"/>
    <w:rsid w:val="00B50706"/>
    <w:rsid w:val="00B50B80"/>
    <w:rsid w:val="00B50EBC"/>
    <w:rsid w:val="00B50FD9"/>
    <w:rsid w:val="00B52163"/>
    <w:rsid w:val="00B527CF"/>
    <w:rsid w:val="00B52EE8"/>
    <w:rsid w:val="00B52F8E"/>
    <w:rsid w:val="00B52FC8"/>
    <w:rsid w:val="00B5323E"/>
    <w:rsid w:val="00B536DA"/>
    <w:rsid w:val="00B53777"/>
    <w:rsid w:val="00B53CBD"/>
    <w:rsid w:val="00B53D03"/>
    <w:rsid w:val="00B541B0"/>
    <w:rsid w:val="00B549FD"/>
    <w:rsid w:val="00B54AF5"/>
    <w:rsid w:val="00B552B4"/>
    <w:rsid w:val="00B559E1"/>
    <w:rsid w:val="00B5606D"/>
    <w:rsid w:val="00B565D4"/>
    <w:rsid w:val="00B56732"/>
    <w:rsid w:val="00B56966"/>
    <w:rsid w:val="00B56A3B"/>
    <w:rsid w:val="00B56C89"/>
    <w:rsid w:val="00B56EB9"/>
    <w:rsid w:val="00B56FCF"/>
    <w:rsid w:val="00B57215"/>
    <w:rsid w:val="00B57692"/>
    <w:rsid w:val="00B57F5D"/>
    <w:rsid w:val="00B57F75"/>
    <w:rsid w:val="00B60159"/>
    <w:rsid w:val="00B60953"/>
    <w:rsid w:val="00B61191"/>
    <w:rsid w:val="00B6138C"/>
    <w:rsid w:val="00B6145C"/>
    <w:rsid w:val="00B61728"/>
    <w:rsid w:val="00B6190C"/>
    <w:rsid w:val="00B61EE0"/>
    <w:rsid w:val="00B62357"/>
    <w:rsid w:val="00B62798"/>
    <w:rsid w:val="00B62DCC"/>
    <w:rsid w:val="00B63190"/>
    <w:rsid w:val="00B632AB"/>
    <w:rsid w:val="00B6369D"/>
    <w:rsid w:val="00B6374E"/>
    <w:rsid w:val="00B63E2B"/>
    <w:rsid w:val="00B6403B"/>
    <w:rsid w:val="00B6420F"/>
    <w:rsid w:val="00B659CE"/>
    <w:rsid w:val="00B659F8"/>
    <w:rsid w:val="00B65D51"/>
    <w:rsid w:val="00B6654A"/>
    <w:rsid w:val="00B66EED"/>
    <w:rsid w:val="00B672AD"/>
    <w:rsid w:val="00B6751A"/>
    <w:rsid w:val="00B67DE1"/>
    <w:rsid w:val="00B7023F"/>
    <w:rsid w:val="00B703C9"/>
    <w:rsid w:val="00B7094C"/>
    <w:rsid w:val="00B70C24"/>
    <w:rsid w:val="00B710BF"/>
    <w:rsid w:val="00B71364"/>
    <w:rsid w:val="00B71675"/>
    <w:rsid w:val="00B723AC"/>
    <w:rsid w:val="00B72474"/>
    <w:rsid w:val="00B7280D"/>
    <w:rsid w:val="00B72929"/>
    <w:rsid w:val="00B72ADC"/>
    <w:rsid w:val="00B72BF1"/>
    <w:rsid w:val="00B72F6C"/>
    <w:rsid w:val="00B7302B"/>
    <w:rsid w:val="00B73100"/>
    <w:rsid w:val="00B73914"/>
    <w:rsid w:val="00B73AB1"/>
    <w:rsid w:val="00B73B2E"/>
    <w:rsid w:val="00B73E38"/>
    <w:rsid w:val="00B73E40"/>
    <w:rsid w:val="00B73E71"/>
    <w:rsid w:val="00B73FB3"/>
    <w:rsid w:val="00B7405A"/>
    <w:rsid w:val="00B74734"/>
    <w:rsid w:val="00B747D5"/>
    <w:rsid w:val="00B747FB"/>
    <w:rsid w:val="00B74C9D"/>
    <w:rsid w:val="00B74CC9"/>
    <w:rsid w:val="00B74E75"/>
    <w:rsid w:val="00B74F6D"/>
    <w:rsid w:val="00B750D0"/>
    <w:rsid w:val="00B75BAC"/>
    <w:rsid w:val="00B75F3E"/>
    <w:rsid w:val="00B76109"/>
    <w:rsid w:val="00B76288"/>
    <w:rsid w:val="00B763E6"/>
    <w:rsid w:val="00B767D9"/>
    <w:rsid w:val="00B7752D"/>
    <w:rsid w:val="00B77AFB"/>
    <w:rsid w:val="00B77EAF"/>
    <w:rsid w:val="00B80381"/>
    <w:rsid w:val="00B80444"/>
    <w:rsid w:val="00B806C4"/>
    <w:rsid w:val="00B807B4"/>
    <w:rsid w:val="00B808DD"/>
    <w:rsid w:val="00B80CA2"/>
    <w:rsid w:val="00B80EC8"/>
    <w:rsid w:val="00B81054"/>
    <w:rsid w:val="00B81402"/>
    <w:rsid w:val="00B817B2"/>
    <w:rsid w:val="00B81A59"/>
    <w:rsid w:val="00B81EDA"/>
    <w:rsid w:val="00B8249F"/>
    <w:rsid w:val="00B82CF5"/>
    <w:rsid w:val="00B82FD6"/>
    <w:rsid w:val="00B830AD"/>
    <w:rsid w:val="00B83299"/>
    <w:rsid w:val="00B8360D"/>
    <w:rsid w:val="00B83D34"/>
    <w:rsid w:val="00B840C8"/>
    <w:rsid w:val="00B8420A"/>
    <w:rsid w:val="00B844A0"/>
    <w:rsid w:val="00B844E9"/>
    <w:rsid w:val="00B84EFF"/>
    <w:rsid w:val="00B85093"/>
    <w:rsid w:val="00B851BF"/>
    <w:rsid w:val="00B85B7E"/>
    <w:rsid w:val="00B8604A"/>
    <w:rsid w:val="00B8607C"/>
    <w:rsid w:val="00B86082"/>
    <w:rsid w:val="00B861FD"/>
    <w:rsid w:val="00B86EA1"/>
    <w:rsid w:val="00B87746"/>
    <w:rsid w:val="00B87764"/>
    <w:rsid w:val="00B87895"/>
    <w:rsid w:val="00B87CAC"/>
    <w:rsid w:val="00B90656"/>
    <w:rsid w:val="00B90C96"/>
    <w:rsid w:val="00B91209"/>
    <w:rsid w:val="00B917C5"/>
    <w:rsid w:val="00B9217D"/>
    <w:rsid w:val="00B922A4"/>
    <w:rsid w:val="00B92AE3"/>
    <w:rsid w:val="00B92F15"/>
    <w:rsid w:val="00B9302F"/>
    <w:rsid w:val="00B933AD"/>
    <w:rsid w:val="00B93951"/>
    <w:rsid w:val="00B93C12"/>
    <w:rsid w:val="00B942EB"/>
    <w:rsid w:val="00B950B3"/>
    <w:rsid w:val="00B9516C"/>
    <w:rsid w:val="00B95186"/>
    <w:rsid w:val="00B9541D"/>
    <w:rsid w:val="00B955BD"/>
    <w:rsid w:val="00B95A44"/>
    <w:rsid w:val="00B95CB1"/>
    <w:rsid w:val="00B95D02"/>
    <w:rsid w:val="00B9638D"/>
    <w:rsid w:val="00B96426"/>
    <w:rsid w:val="00B96DBB"/>
    <w:rsid w:val="00B9709A"/>
    <w:rsid w:val="00B9747B"/>
    <w:rsid w:val="00B974F6"/>
    <w:rsid w:val="00B976AB"/>
    <w:rsid w:val="00B97B90"/>
    <w:rsid w:val="00B97BD6"/>
    <w:rsid w:val="00B97D18"/>
    <w:rsid w:val="00B97D3D"/>
    <w:rsid w:val="00BA01C6"/>
    <w:rsid w:val="00BA03B3"/>
    <w:rsid w:val="00BA08A7"/>
    <w:rsid w:val="00BA0FEA"/>
    <w:rsid w:val="00BA140B"/>
    <w:rsid w:val="00BA1D93"/>
    <w:rsid w:val="00BA2349"/>
    <w:rsid w:val="00BA2E48"/>
    <w:rsid w:val="00BA2E9F"/>
    <w:rsid w:val="00BA3169"/>
    <w:rsid w:val="00BA37A0"/>
    <w:rsid w:val="00BA3937"/>
    <w:rsid w:val="00BA4122"/>
    <w:rsid w:val="00BA48A3"/>
    <w:rsid w:val="00BA48D5"/>
    <w:rsid w:val="00BA4C38"/>
    <w:rsid w:val="00BA55D8"/>
    <w:rsid w:val="00BA5778"/>
    <w:rsid w:val="00BA5C4B"/>
    <w:rsid w:val="00BA5F49"/>
    <w:rsid w:val="00BA660B"/>
    <w:rsid w:val="00BA67F0"/>
    <w:rsid w:val="00BA6ED1"/>
    <w:rsid w:val="00BA7011"/>
    <w:rsid w:val="00BA705F"/>
    <w:rsid w:val="00BA7402"/>
    <w:rsid w:val="00BA7723"/>
    <w:rsid w:val="00BB0182"/>
    <w:rsid w:val="00BB01FB"/>
    <w:rsid w:val="00BB032F"/>
    <w:rsid w:val="00BB05A7"/>
    <w:rsid w:val="00BB0A11"/>
    <w:rsid w:val="00BB0B13"/>
    <w:rsid w:val="00BB0F54"/>
    <w:rsid w:val="00BB151E"/>
    <w:rsid w:val="00BB1AD9"/>
    <w:rsid w:val="00BB1C9E"/>
    <w:rsid w:val="00BB1DAD"/>
    <w:rsid w:val="00BB1DC7"/>
    <w:rsid w:val="00BB1EF8"/>
    <w:rsid w:val="00BB22D7"/>
    <w:rsid w:val="00BB2430"/>
    <w:rsid w:val="00BB2723"/>
    <w:rsid w:val="00BB2B06"/>
    <w:rsid w:val="00BB2BF3"/>
    <w:rsid w:val="00BB2E59"/>
    <w:rsid w:val="00BB2FBF"/>
    <w:rsid w:val="00BB3369"/>
    <w:rsid w:val="00BB33BA"/>
    <w:rsid w:val="00BB47BC"/>
    <w:rsid w:val="00BB4A7C"/>
    <w:rsid w:val="00BB4DBE"/>
    <w:rsid w:val="00BB4E51"/>
    <w:rsid w:val="00BB5318"/>
    <w:rsid w:val="00BB53FA"/>
    <w:rsid w:val="00BB5B7E"/>
    <w:rsid w:val="00BB5BF5"/>
    <w:rsid w:val="00BB5C7C"/>
    <w:rsid w:val="00BB5DDF"/>
    <w:rsid w:val="00BB5F56"/>
    <w:rsid w:val="00BB617F"/>
    <w:rsid w:val="00BB6A6B"/>
    <w:rsid w:val="00BB6FDC"/>
    <w:rsid w:val="00BB7621"/>
    <w:rsid w:val="00BB768A"/>
    <w:rsid w:val="00BB775F"/>
    <w:rsid w:val="00BB7ECA"/>
    <w:rsid w:val="00BC0A53"/>
    <w:rsid w:val="00BC0FB5"/>
    <w:rsid w:val="00BC0FBD"/>
    <w:rsid w:val="00BC113D"/>
    <w:rsid w:val="00BC1481"/>
    <w:rsid w:val="00BC1535"/>
    <w:rsid w:val="00BC1EB5"/>
    <w:rsid w:val="00BC2807"/>
    <w:rsid w:val="00BC2DF1"/>
    <w:rsid w:val="00BC2DFE"/>
    <w:rsid w:val="00BC3053"/>
    <w:rsid w:val="00BC3323"/>
    <w:rsid w:val="00BC34F1"/>
    <w:rsid w:val="00BC364F"/>
    <w:rsid w:val="00BC37FF"/>
    <w:rsid w:val="00BC3998"/>
    <w:rsid w:val="00BC3B9F"/>
    <w:rsid w:val="00BC3DAE"/>
    <w:rsid w:val="00BC3F14"/>
    <w:rsid w:val="00BC4535"/>
    <w:rsid w:val="00BC4A4C"/>
    <w:rsid w:val="00BC51CB"/>
    <w:rsid w:val="00BC53BB"/>
    <w:rsid w:val="00BC5403"/>
    <w:rsid w:val="00BC54DD"/>
    <w:rsid w:val="00BC5561"/>
    <w:rsid w:val="00BC561A"/>
    <w:rsid w:val="00BC56CE"/>
    <w:rsid w:val="00BC5738"/>
    <w:rsid w:val="00BC5EB7"/>
    <w:rsid w:val="00BC73FB"/>
    <w:rsid w:val="00BC7D51"/>
    <w:rsid w:val="00BC7D5C"/>
    <w:rsid w:val="00BC7ED3"/>
    <w:rsid w:val="00BD0434"/>
    <w:rsid w:val="00BD04AF"/>
    <w:rsid w:val="00BD0715"/>
    <w:rsid w:val="00BD0B6A"/>
    <w:rsid w:val="00BD0DC2"/>
    <w:rsid w:val="00BD0E03"/>
    <w:rsid w:val="00BD0F79"/>
    <w:rsid w:val="00BD14D1"/>
    <w:rsid w:val="00BD1556"/>
    <w:rsid w:val="00BD16F5"/>
    <w:rsid w:val="00BD17A9"/>
    <w:rsid w:val="00BD1A4C"/>
    <w:rsid w:val="00BD1A8B"/>
    <w:rsid w:val="00BD2011"/>
    <w:rsid w:val="00BD25DC"/>
    <w:rsid w:val="00BD279D"/>
    <w:rsid w:val="00BD2D61"/>
    <w:rsid w:val="00BD34FB"/>
    <w:rsid w:val="00BD376D"/>
    <w:rsid w:val="00BD388F"/>
    <w:rsid w:val="00BD390D"/>
    <w:rsid w:val="00BD41DB"/>
    <w:rsid w:val="00BD4270"/>
    <w:rsid w:val="00BD494A"/>
    <w:rsid w:val="00BD4CD0"/>
    <w:rsid w:val="00BD4ECD"/>
    <w:rsid w:val="00BD4FC8"/>
    <w:rsid w:val="00BD513A"/>
    <w:rsid w:val="00BD5520"/>
    <w:rsid w:val="00BD5F67"/>
    <w:rsid w:val="00BD5FCD"/>
    <w:rsid w:val="00BD6226"/>
    <w:rsid w:val="00BD7084"/>
    <w:rsid w:val="00BD7195"/>
    <w:rsid w:val="00BD741E"/>
    <w:rsid w:val="00BD74A7"/>
    <w:rsid w:val="00BD77B0"/>
    <w:rsid w:val="00BD781C"/>
    <w:rsid w:val="00BD7F69"/>
    <w:rsid w:val="00BE03BD"/>
    <w:rsid w:val="00BE08F1"/>
    <w:rsid w:val="00BE0936"/>
    <w:rsid w:val="00BE115D"/>
    <w:rsid w:val="00BE2F22"/>
    <w:rsid w:val="00BE353C"/>
    <w:rsid w:val="00BE3560"/>
    <w:rsid w:val="00BE3F6A"/>
    <w:rsid w:val="00BE4045"/>
    <w:rsid w:val="00BE54B0"/>
    <w:rsid w:val="00BE555B"/>
    <w:rsid w:val="00BE5747"/>
    <w:rsid w:val="00BE581C"/>
    <w:rsid w:val="00BE58FB"/>
    <w:rsid w:val="00BE59F7"/>
    <w:rsid w:val="00BE5CC9"/>
    <w:rsid w:val="00BE62D1"/>
    <w:rsid w:val="00BE6602"/>
    <w:rsid w:val="00BE664F"/>
    <w:rsid w:val="00BE698A"/>
    <w:rsid w:val="00BE6BE6"/>
    <w:rsid w:val="00BE6D2D"/>
    <w:rsid w:val="00BE745F"/>
    <w:rsid w:val="00BE78F9"/>
    <w:rsid w:val="00BE7C17"/>
    <w:rsid w:val="00BE7C5B"/>
    <w:rsid w:val="00BF0716"/>
    <w:rsid w:val="00BF0C20"/>
    <w:rsid w:val="00BF0C8E"/>
    <w:rsid w:val="00BF1694"/>
    <w:rsid w:val="00BF17B8"/>
    <w:rsid w:val="00BF18C2"/>
    <w:rsid w:val="00BF2003"/>
    <w:rsid w:val="00BF21D9"/>
    <w:rsid w:val="00BF246A"/>
    <w:rsid w:val="00BF2674"/>
    <w:rsid w:val="00BF2A16"/>
    <w:rsid w:val="00BF2ADE"/>
    <w:rsid w:val="00BF2D18"/>
    <w:rsid w:val="00BF2D4F"/>
    <w:rsid w:val="00BF2E45"/>
    <w:rsid w:val="00BF2F8D"/>
    <w:rsid w:val="00BF3000"/>
    <w:rsid w:val="00BF3778"/>
    <w:rsid w:val="00BF3BB7"/>
    <w:rsid w:val="00BF48E8"/>
    <w:rsid w:val="00BF5360"/>
    <w:rsid w:val="00BF542E"/>
    <w:rsid w:val="00BF5531"/>
    <w:rsid w:val="00BF5544"/>
    <w:rsid w:val="00BF5A55"/>
    <w:rsid w:val="00BF61FA"/>
    <w:rsid w:val="00BF62CD"/>
    <w:rsid w:val="00BF6773"/>
    <w:rsid w:val="00BF6B4F"/>
    <w:rsid w:val="00BF6C92"/>
    <w:rsid w:val="00BF6D42"/>
    <w:rsid w:val="00BF6FA7"/>
    <w:rsid w:val="00BF75B8"/>
    <w:rsid w:val="00BF7C09"/>
    <w:rsid w:val="00C003AF"/>
    <w:rsid w:val="00C00ACC"/>
    <w:rsid w:val="00C01735"/>
    <w:rsid w:val="00C01A39"/>
    <w:rsid w:val="00C01BF6"/>
    <w:rsid w:val="00C0221D"/>
    <w:rsid w:val="00C024D4"/>
    <w:rsid w:val="00C02772"/>
    <w:rsid w:val="00C02D58"/>
    <w:rsid w:val="00C03034"/>
    <w:rsid w:val="00C030A9"/>
    <w:rsid w:val="00C0366C"/>
    <w:rsid w:val="00C037C9"/>
    <w:rsid w:val="00C0394E"/>
    <w:rsid w:val="00C039AF"/>
    <w:rsid w:val="00C03E1E"/>
    <w:rsid w:val="00C04324"/>
    <w:rsid w:val="00C04E8B"/>
    <w:rsid w:val="00C05491"/>
    <w:rsid w:val="00C0584B"/>
    <w:rsid w:val="00C05A76"/>
    <w:rsid w:val="00C05F03"/>
    <w:rsid w:val="00C05FE3"/>
    <w:rsid w:val="00C0600E"/>
    <w:rsid w:val="00C0655A"/>
    <w:rsid w:val="00C06BA1"/>
    <w:rsid w:val="00C06C6F"/>
    <w:rsid w:val="00C074E8"/>
    <w:rsid w:val="00C079A7"/>
    <w:rsid w:val="00C07A93"/>
    <w:rsid w:val="00C07B37"/>
    <w:rsid w:val="00C07B81"/>
    <w:rsid w:val="00C07E83"/>
    <w:rsid w:val="00C101A2"/>
    <w:rsid w:val="00C102F8"/>
    <w:rsid w:val="00C10314"/>
    <w:rsid w:val="00C107FB"/>
    <w:rsid w:val="00C109EB"/>
    <w:rsid w:val="00C10A9F"/>
    <w:rsid w:val="00C111A9"/>
    <w:rsid w:val="00C115DA"/>
    <w:rsid w:val="00C12326"/>
    <w:rsid w:val="00C1234D"/>
    <w:rsid w:val="00C12512"/>
    <w:rsid w:val="00C12520"/>
    <w:rsid w:val="00C12530"/>
    <w:rsid w:val="00C12AA7"/>
    <w:rsid w:val="00C12E73"/>
    <w:rsid w:val="00C131D6"/>
    <w:rsid w:val="00C1321C"/>
    <w:rsid w:val="00C136AA"/>
    <w:rsid w:val="00C136EC"/>
    <w:rsid w:val="00C139E7"/>
    <w:rsid w:val="00C13B1E"/>
    <w:rsid w:val="00C13D11"/>
    <w:rsid w:val="00C13D85"/>
    <w:rsid w:val="00C13EF3"/>
    <w:rsid w:val="00C14029"/>
    <w:rsid w:val="00C14148"/>
    <w:rsid w:val="00C142EC"/>
    <w:rsid w:val="00C1483E"/>
    <w:rsid w:val="00C14A6E"/>
    <w:rsid w:val="00C157B8"/>
    <w:rsid w:val="00C16529"/>
    <w:rsid w:val="00C1657F"/>
    <w:rsid w:val="00C16FB1"/>
    <w:rsid w:val="00C17056"/>
    <w:rsid w:val="00C174C6"/>
    <w:rsid w:val="00C17764"/>
    <w:rsid w:val="00C17837"/>
    <w:rsid w:val="00C17D0D"/>
    <w:rsid w:val="00C17D3F"/>
    <w:rsid w:val="00C17D5F"/>
    <w:rsid w:val="00C17DF2"/>
    <w:rsid w:val="00C17F19"/>
    <w:rsid w:val="00C204EE"/>
    <w:rsid w:val="00C206BB"/>
    <w:rsid w:val="00C21871"/>
    <w:rsid w:val="00C21B16"/>
    <w:rsid w:val="00C226D0"/>
    <w:rsid w:val="00C22743"/>
    <w:rsid w:val="00C234AB"/>
    <w:rsid w:val="00C23C7D"/>
    <w:rsid w:val="00C23E5F"/>
    <w:rsid w:val="00C24603"/>
    <w:rsid w:val="00C2479F"/>
    <w:rsid w:val="00C24847"/>
    <w:rsid w:val="00C24F90"/>
    <w:rsid w:val="00C25286"/>
    <w:rsid w:val="00C25322"/>
    <w:rsid w:val="00C2540D"/>
    <w:rsid w:val="00C25694"/>
    <w:rsid w:val="00C25852"/>
    <w:rsid w:val="00C26163"/>
    <w:rsid w:val="00C2620E"/>
    <w:rsid w:val="00C26522"/>
    <w:rsid w:val="00C26577"/>
    <w:rsid w:val="00C265B8"/>
    <w:rsid w:val="00C267C6"/>
    <w:rsid w:val="00C26FB7"/>
    <w:rsid w:val="00C270C5"/>
    <w:rsid w:val="00C277DC"/>
    <w:rsid w:val="00C279FC"/>
    <w:rsid w:val="00C27A6B"/>
    <w:rsid w:val="00C302DF"/>
    <w:rsid w:val="00C30952"/>
    <w:rsid w:val="00C309C7"/>
    <w:rsid w:val="00C30A5D"/>
    <w:rsid w:val="00C3113F"/>
    <w:rsid w:val="00C31163"/>
    <w:rsid w:val="00C31594"/>
    <w:rsid w:val="00C3179B"/>
    <w:rsid w:val="00C317F4"/>
    <w:rsid w:val="00C32295"/>
    <w:rsid w:val="00C3238D"/>
    <w:rsid w:val="00C32614"/>
    <w:rsid w:val="00C327F1"/>
    <w:rsid w:val="00C330F2"/>
    <w:rsid w:val="00C3363F"/>
    <w:rsid w:val="00C33652"/>
    <w:rsid w:val="00C33FDA"/>
    <w:rsid w:val="00C340EA"/>
    <w:rsid w:val="00C34123"/>
    <w:rsid w:val="00C34222"/>
    <w:rsid w:val="00C34730"/>
    <w:rsid w:val="00C34D91"/>
    <w:rsid w:val="00C34DBF"/>
    <w:rsid w:val="00C34FC7"/>
    <w:rsid w:val="00C3543B"/>
    <w:rsid w:val="00C35497"/>
    <w:rsid w:val="00C36143"/>
    <w:rsid w:val="00C363CA"/>
    <w:rsid w:val="00C363D8"/>
    <w:rsid w:val="00C363EC"/>
    <w:rsid w:val="00C3641B"/>
    <w:rsid w:val="00C368E0"/>
    <w:rsid w:val="00C37568"/>
    <w:rsid w:val="00C375F3"/>
    <w:rsid w:val="00C37769"/>
    <w:rsid w:val="00C403F5"/>
    <w:rsid w:val="00C4074D"/>
    <w:rsid w:val="00C40AC1"/>
    <w:rsid w:val="00C41069"/>
    <w:rsid w:val="00C41242"/>
    <w:rsid w:val="00C4144F"/>
    <w:rsid w:val="00C41B09"/>
    <w:rsid w:val="00C420A2"/>
    <w:rsid w:val="00C421D9"/>
    <w:rsid w:val="00C42666"/>
    <w:rsid w:val="00C430C2"/>
    <w:rsid w:val="00C43107"/>
    <w:rsid w:val="00C433B2"/>
    <w:rsid w:val="00C434EA"/>
    <w:rsid w:val="00C434F3"/>
    <w:rsid w:val="00C43652"/>
    <w:rsid w:val="00C437FE"/>
    <w:rsid w:val="00C43D1C"/>
    <w:rsid w:val="00C4407A"/>
    <w:rsid w:val="00C440CB"/>
    <w:rsid w:val="00C44354"/>
    <w:rsid w:val="00C44445"/>
    <w:rsid w:val="00C445A6"/>
    <w:rsid w:val="00C448EB"/>
    <w:rsid w:val="00C44C28"/>
    <w:rsid w:val="00C44D7B"/>
    <w:rsid w:val="00C4528F"/>
    <w:rsid w:val="00C45E78"/>
    <w:rsid w:val="00C46C6E"/>
    <w:rsid w:val="00C46E94"/>
    <w:rsid w:val="00C46F50"/>
    <w:rsid w:val="00C47132"/>
    <w:rsid w:val="00C474C5"/>
    <w:rsid w:val="00C475CF"/>
    <w:rsid w:val="00C4768B"/>
    <w:rsid w:val="00C47D61"/>
    <w:rsid w:val="00C47F21"/>
    <w:rsid w:val="00C50187"/>
    <w:rsid w:val="00C5020C"/>
    <w:rsid w:val="00C5032B"/>
    <w:rsid w:val="00C50438"/>
    <w:rsid w:val="00C50555"/>
    <w:rsid w:val="00C50771"/>
    <w:rsid w:val="00C50B75"/>
    <w:rsid w:val="00C51378"/>
    <w:rsid w:val="00C513A4"/>
    <w:rsid w:val="00C51F8E"/>
    <w:rsid w:val="00C52B1D"/>
    <w:rsid w:val="00C52E14"/>
    <w:rsid w:val="00C53057"/>
    <w:rsid w:val="00C5341E"/>
    <w:rsid w:val="00C53568"/>
    <w:rsid w:val="00C538BA"/>
    <w:rsid w:val="00C54AC9"/>
    <w:rsid w:val="00C54B62"/>
    <w:rsid w:val="00C54CCD"/>
    <w:rsid w:val="00C5511F"/>
    <w:rsid w:val="00C55467"/>
    <w:rsid w:val="00C55550"/>
    <w:rsid w:val="00C556D6"/>
    <w:rsid w:val="00C55822"/>
    <w:rsid w:val="00C55A51"/>
    <w:rsid w:val="00C55DB5"/>
    <w:rsid w:val="00C565D2"/>
    <w:rsid w:val="00C5668A"/>
    <w:rsid w:val="00C568C7"/>
    <w:rsid w:val="00C56D1B"/>
    <w:rsid w:val="00C56E4C"/>
    <w:rsid w:val="00C56FAE"/>
    <w:rsid w:val="00C570F0"/>
    <w:rsid w:val="00C572FC"/>
    <w:rsid w:val="00C57476"/>
    <w:rsid w:val="00C57A0E"/>
    <w:rsid w:val="00C57A4F"/>
    <w:rsid w:val="00C60012"/>
    <w:rsid w:val="00C6003D"/>
    <w:rsid w:val="00C60659"/>
    <w:rsid w:val="00C60C84"/>
    <w:rsid w:val="00C60CB7"/>
    <w:rsid w:val="00C61593"/>
    <w:rsid w:val="00C618B4"/>
    <w:rsid w:val="00C61C31"/>
    <w:rsid w:val="00C61C48"/>
    <w:rsid w:val="00C622C6"/>
    <w:rsid w:val="00C625E5"/>
    <w:rsid w:val="00C626BF"/>
    <w:rsid w:val="00C626FF"/>
    <w:rsid w:val="00C62772"/>
    <w:rsid w:val="00C62CF2"/>
    <w:rsid w:val="00C63560"/>
    <w:rsid w:val="00C6373A"/>
    <w:rsid w:val="00C63862"/>
    <w:rsid w:val="00C63960"/>
    <w:rsid w:val="00C63B84"/>
    <w:rsid w:val="00C6408E"/>
    <w:rsid w:val="00C6448C"/>
    <w:rsid w:val="00C64496"/>
    <w:rsid w:val="00C64A5F"/>
    <w:rsid w:val="00C651E7"/>
    <w:rsid w:val="00C6585E"/>
    <w:rsid w:val="00C658D2"/>
    <w:rsid w:val="00C65F04"/>
    <w:rsid w:val="00C66039"/>
    <w:rsid w:val="00C66F2F"/>
    <w:rsid w:val="00C6710D"/>
    <w:rsid w:val="00C674BD"/>
    <w:rsid w:val="00C67713"/>
    <w:rsid w:val="00C67800"/>
    <w:rsid w:val="00C678DA"/>
    <w:rsid w:val="00C7035A"/>
    <w:rsid w:val="00C70547"/>
    <w:rsid w:val="00C705C2"/>
    <w:rsid w:val="00C70815"/>
    <w:rsid w:val="00C7093A"/>
    <w:rsid w:val="00C70C90"/>
    <w:rsid w:val="00C71713"/>
    <w:rsid w:val="00C71896"/>
    <w:rsid w:val="00C72AF3"/>
    <w:rsid w:val="00C72BB9"/>
    <w:rsid w:val="00C72F96"/>
    <w:rsid w:val="00C7406E"/>
    <w:rsid w:val="00C744B3"/>
    <w:rsid w:val="00C750FD"/>
    <w:rsid w:val="00C757F3"/>
    <w:rsid w:val="00C76160"/>
    <w:rsid w:val="00C76427"/>
    <w:rsid w:val="00C765B2"/>
    <w:rsid w:val="00C7665E"/>
    <w:rsid w:val="00C76FD2"/>
    <w:rsid w:val="00C76FE0"/>
    <w:rsid w:val="00C77005"/>
    <w:rsid w:val="00C7724B"/>
    <w:rsid w:val="00C772EB"/>
    <w:rsid w:val="00C775D2"/>
    <w:rsid w:val="00C77708"/>
    <w:rsid w:val="00C77968"/>
    <w:rsid w:val="00C77AC4"/>
    <w:rsid w:val="00C77BF7"/>
    <w:rsid w:val="00C77C20"/>
    <w:rsid w:val="00C77DA2"/>
    <w:rsid w:val="00C80095"/>
    <w:rsid w:val="00C80097"/>
    <w:rsid w:val="00C800C1"/>
    <w:rsid w:val="00C80196"/>
    <w:rsid w:val="00C801DA"/>
    <w:rsid w:val="00C80747"/>
    <w:rsid w:val="00C8077F"/>
    <w:rsid w:val="00C80BF4"/>
    <w:rsid w:val="00C80E2D"/>
    <w:rsid w:val="00C80E58"/>
    <w:rsid w:val="00C8123E"/>
    <w:rsid w:val="00C81662"/>
    <w:rsid w:val="00C81788"/>
    <w:rsid w:val="00C81C22"/>
    <w:rsid w:val="00C81F79"/>
    <w:rsid w:val="00C8213B"/>
    <w:rsid w:val="00C82175"/>
    <w:rsid w:val="00C826BF"/>
    <w:rsid w:val="00C82874"/>
    <w:rsid w:val="00C82C34"/>
    <w:rsid w:val="00C834A4"/>
    <w:rsid w:val="00C8372E"/>
    <w:rsid w:val="00C83EF2"/>
    <w:rsid w:val="00C84162"/>
    <w:rsid w:val="00C84739"/>
    <w:rsid w:val="00C849D5"/>
    <w:rsid w:val="00C84CF7"/>
    <w:rsid w:val="00C84D85"/>
    <w:rsid w:val="00C84E60"/>
    <w:rsid w:val="00C84EBB"/>
    <w:rsid w:val="00C84EBF"/>
    <w:rsid w:val="00C850FB"/>
    <w:rsid w:val="00C85479"/>
    <w:rsid w:val="00C85A9B"/>
    <w:rsid w:val="00C85B31"/>
    <w:rsid w:val="00C85BCE"/>
    <w:rsid w:val="00C85EF1"/>
    <w:rsid w:val="00C86BCF"/>
    <w:rsid w:val="00C87337"/>
    <w:rsid w:val="00C878A0"/>
    <w:rsid w:val="00C87AEE"/>
    <w:rsid w:val="00C905B2"/>
    <w:rsid w:val="00C90840"/>
    <w:rsid w:val="00C91109"/>
    <w:rsid w:val="00C9119D"/>
    <w:rsid w:val="00C911BD"/>
    <w:rsid w:val="00C9145D"/>
    <w:rsid w:val="00C91CDC"/>
    <w:rsid w:val="00C91F6D"/>
    <w:rsid w:val="00C92305"/>
    <w:rsid w:val="00C923FA"/>
    <w:rsid w:val="00C9261C"/>
    <w:rsid w:val="00C92797"/>
    <w:rsid w:val="00C929F5"/>
    <w:rsid w:val="00C92BF5"/>
    <w:rsid w:val="00C92C96"/>
    <w:rsid w:val="00C92D96"/>
    <w:rsid w:val="00C92E61"/>
    <w:rsid w:val="00C9399E"/>
    <w:rsid w:val="00C93A42"/>
    <w:rsid w:val="00C93E55"/>
    <w:rsid w:val="00C942CA"/>
    <w:rsid w:val="00C9446E"/>
    <w:rsid w:val="00C945B5"/>
    <w:rsid w:val="00C94A0E"/>
    <w:rsid w:val="00C95268"/>
    <w:rsid w:val="00C956C7"/>
    <w:rsid w:val="00C957AD"/>
    <w:rsid w:val="00C965B9"/>
    <w:rsid w:val="00C965C1"/>
    <w:rsid w:val="00C96CA8"/>
    <w:rsid w:val="00C96E78"/>
    <w:rsid w:val="00C970B2"/>
    <w:rsid w:val="00C97331"/>
    <w:rsid w:val="00C97AA0"/>
    <w:rsid w:val="00C97B13"/>
    <w:rsid w:val="00C97BF4"/>
    <w:rsid w:val="00C97FA1"/>
    <w:rsid w:val="00CA0777"/>
    <w:rsid w:val="00CA0A59"/>
    <w:rsid w:val="00CA10F4"/>
    <w:rsid w:val="00CA1615"/>
    <w:rsid w:val="00CA1DEE"/>
    <w:rsid w:val="00CA1E30"/>
    <w:rsid w:val="00CA2071"/>
    <w:rsid w:val="00CA232B"/>
    <w:rsid w:val="00CA23FB"/>
    <w:rsid w:val="00CA2C9C"/>
    <w:rsid w:val="00CA397E"/>
    <w:rsid w:val="00CA3A03"/>
    <w:rsid w:val="00CA3B60"/>
    <w:rsid w:val="00CA3B93"/>
    <w:rsid w:val="00CA3C06"/>
    <w:rsid w:val="00CA40C3"/>
    <w:rsid w:val="00CA4A4F"/>
    <w:rsid w:val="00CA4AC2"/>
    <w:rsid w:val="00CA4AC6"/>
    <w:rsid w:val="00CA4B50"/>
    <w:rsid w:val="00CA4C49"/>
    <w:rsid w:val="00CA4D76"/>
    <w:rsid w:val="00CA4DA4"/>
    <w:rsid w:val="00CA5449"/>
    <w:rsid w:val="00CA563E"/>
    <w:rsid w:val="00CA5F96"/>
    <w:rsid w:val="00CA6644"/>
    <w:rsid w:val="00CA674E"/>
    <w:rsid w:val="00CA7110"/>
    <w:rsid w:val="00CA765E"/>
    <w:rsid w:val="00CA78C0"/>
    <w:rsid w:val="00CA7A5C"/>
    <w:rsid w:val="00CA7F29"/>
    <w:rsid w:val="00CB00E5"/>
    <w:rsid w:val="00CB0167"/>
    <w:rsid w:val="00CB0677"/>
    <w:rsid w:val="00CB077E"/>
    <w:rsid w:val="00CB08D7"/>
    <w:rsid w:val="00CB16A5"/>
    <w:rsid w:val="00CB17E7"/>
    <w:rsid w:val="00CB19A6"/>
    <w:rsid w:val="00CB1F87"/>
    <w:rsid w:val="00CB244D"/>
    <w:rsid w:val="00CB26D2"/>
    <w:rsid w:val="00CB2935"/>
    <w:rsid w:val="00CB29EA"/>
    <w:rsid w:val="00CB2F43"/>
    <w:rsid w:val="00CB3435"/>
    <w:rsid w:val="00CB348D"/>
    <w:rsid w:val="00CB35A5"/>
    <w:rsid w:val="00CB3F5B"/>
    <w:rsid w:val="00CB412F"/>
    <w:rsid w:val="00CB4330"/>
    <w:rsid w:val="00CB524A"/>
    <w:rsid w:val="00CB5652"/>
    <w:rsid w:val="00CB5D16"/>
    <w:rsid w:val="00CB5DE3"/>
    <w:rsid w:val="00CB6501"/>
    <w:rsid w:val="00CB68A5"/>
    <w:rsid w:val="00CB6D08"/>
    <w:rsid w:val="00CB6F7D"/>
    <w:rsid w:val="00CB7B9A"/>
    <w:rsid w:val="00CC035C"/>
    <w:rsid w:val="00CC03E1"/>
    <w:rsid w:val="00CC0BAD"/>
    <w:rsid w:val="00CC0DBD"/>
    <w:rsid w:val="00CC221E"/>
    <w:rsid w:val="00CC23A7"/>
    <w:rsid w:val="00CC23F1"/>
    <w:rsid w:val="00CC38D7"/>
    <w:rsid w:val="00CC3E9F"/>
    <w:rsid w:val="00CC4A44"/>
    <w:rsid w:val="00CC54AE"/>
    <w:rsid w:val="00CC5942"/>
    <w:rsid w:val="00CC62A9"/>
    <w:rsid w:val="00CC62CF"/>
    <w:rsid w:val="00CC70B2"/>
    <w:rsid w:val="00CC72A1"/>
    <w:rsid w:val="00CC747A"/>
    <w:rsid w:val="00CC7F29"/>
    <w:rsid w:val="00CD0134"/>
    <w:rsid w:val="00CD05E1"/>
    <w:rsid w:val="00CD083E"/>
    <w:rsid w:val="00CD0FC4"/>
    <w:rsid w:val="00CD107B"/>
    <w:rsid w:val="00CD1360"/>
    <w:rsid w:val="00CD1406"/>
    <w:rsid w:val="00CD1485"/>
    <w:rsid w:val="00CD1493"/>
    <w:rsid w:val="00CD18A7"/>
    <w:rsid w:val="00CD1973"/>
    <w:rsid w:val="00CD19DE"/>
    <w:rsid w:val="00CD2C22"/>
    <w:rsid w:val="00CD32BD"/>
    <w:rsid w:val="00CD341E"/>
    <w:rsid w:val="00CD38F4"/>
    <w:rsid w:val="00CD3A26"/>
    <w:rsid w:val="00CD3A86"/>
    <w:rsid w:val="00CD3A9D"/>
    <w:rsid w:val="00CD3FD7"/>
    <w:rsid w:val="00CD40FA"/>
    <w:rsid w:val="00CD4264"/>
    <w:rsid w:val="00CD46FA"/>
    <w:rsid w:val="00CD492A"/>
    <w:rsid w:val="00CD52C4"/>
    <w:rsid w:val="00CD543A"/>
    <w:rsid w:val="00CD568A"/>
    <w:rsid w:val="00CD5824"/>
    <w:rsid w:val="00CD58DB"/>
    <w:rsid w:val="00CD59C6"/>
    <w:rsid w:val="00CD5BC0"/>
    <w:rsid w:val="00CD5E0C"/>
    <w:rsid w:val="00CD5E35"/>
    <w:rsid w:val="00CD5FE9"/>
    <w:rsid w:val="00CD6025"/>
    <w:rsid w:val="00CD60CB"/>
    <w:rsid w:val="00CD67F2"/>
    <w:rsid w:val="00CD6894"/>
    <w:rsid w:val="00CD6B9C"/>
    <w:rsid w:val="00CD6E2E"/>
    <w:rsid w:val="00CD706E"/>
    <w:rsid w:val="00CD7133"/>
    <w:rsid w:val="00CD7892"/>
    <w:rsid w:val="00CD7FEF"/>
    <w:rsid w:val="00CE03A5"/>
    <w:rsid w:val="00CE0C50"/>
    <w:rsid w:val="00CE112A"/>
    <w:rsid w:val="00CE1176"/>
    <w:rsid w:val="00CE1A9A"/>
    <w:rsid w:val="00CE1D3D"/>
    <w:rsid w:val="00CE1E5D"/>
    <w:rsid w:val="00CE2108"/>
    <w:rsid w:val="00CE219D"/>
    <w:rsid w:val="00CE2AFC"/>
    <w:rsid w:val="00CE2D53"/>
    <w:rsid w:val="00CE2D82"/>
    <w:rsid w:val="00CE3021"/>
    <w:rsid w:val="00CE365C"/>
    <w:rsid w:val="00CE36CB"/>
    <w:rsid w:val="00CE36EB"/>
    <w:rsid w:val="00CE3993"/>
    <w:rsid w:val="00CE39EF"/>
    <w:rsid w:val="00CE43A2"/>
    <w:rsid w:val="00CE44B0"/>
    <w:rsid w:val="00CE4619"/>
    <w:rsid w:val="00CE4681"/>
    <w:rsid w:val="00CE4703"/>
    <w:rsid w:val="00CE506B"/>
    <w:rsid w:val="00CE50B2"/>
    <w:rsid w:val="00CE5563"/>
    <w:rsid w:val="00CE589B"/>
    <w:rsid w:val="00CE590D"/>
    <w:rsid w:val="00CE694E"/>
    <w:rsid w:val="00CE6A81"/>
    <w:rsid w:val="00CE6F01"/>
    <w:rsid w:val="00CE7194"/>
    <w:rsid w:val="00CE7678"/>
    <w:rsid w:val="00CE78C0"/>
    <w:rsid w:val="00CE79A5"/>
    <w:rsid w:val="00CE79CE"/>
    <w:rsid w:val="00CE7C20"/>
    <w:rsid w:val="00CF0BCB"/>
    <w:rsid w:val="00CF0E79"/>
    <w:rsid w:val="00CF0F87"/>
    <w:rsid w:val="00CF141D"/>
    <w:rsid w:val="00CF2AA6"/>
    <w:rsid w:val="00CF34C7"/>
    <w:rsid w:val="00CF3B67"/>
    <w:rsid w:val="00CF473A"/>
    <w:rsid w:val="00CF4810"/>
    <w:rsid w:val="00CF4F61"/>
    <w:rsid w:val="00CF634F"/>
    <w:rsid w:val="00CF636E"/>
    <w:rsid w:val="00CF690B"/>
    <w:rsid w:val="00CF6AA1"/>
    <w:rsid w:val="00CF7694"/>
    <w:rsid w:val="00CF7956"/>
    <w:rsid w:val="00CF7ADF"/>
    <w:rsid w:val="00D00113"/>
    <w:rsid w:val="00D00877"/>
    <w:rsid w:val="00D008ED"/>
    <w:rsid w:val="00D00989"/>
    <w:rsid w:val="00D01792"/>
    <w:rsid w:val="00D0181E"/>
    <w:rsid w:val="00D01E3A"/>
    <w:rsid w:val="00D01EDC"/>
    <w:rsid w:val="00D020B2"/>
    <w:rsid w:val="00D022A1"/>
    <w:rsid w:val="00D023CF"/>
    <w:rsid w:val="00D023E2"/>
    <w:rsid w:val="00D025E9"/>
    <w:rsid w:val="00D02675"/>
    <w:rsid w:val="00D02720"/>
    <w:rsid w:val="00D0279A"/>
    <w:rsid w:val="00D02A5A"/>
    <w:rsid w:val="00D02C9F"/>
    <w:rsid w:val="00D02D85"/>
    <w:rsid w:val="00D0406B"/>
    <w:rsid w:val="00D04310"/>
    <w:rsid w:val="00D04373"/>
    <w:rsid w:val="00D048A0"/>
    <w:rsid w:val="00D04B49"/>
    <w:rsid w:val="00D04CD7"/>
    <w:rsid w:val="00D053FB"/>
    <w:rsid w:val="00D0572D"/>
    <w:rsid w:val="00D057DD"/>
    <w:rsid w:val="00D05B32"/>
    <w:rsid w:val="00D070FA"/>
    <w:rsid w:val="00D07249"/>
    <w:rsid w:val="00D07972"/>
    <w:rsid w:val="00D07A81"/>
    <w:rsid w:val="00D102E3"/>
    <w:rsid w:val="00D10B78"/>
    <w:rsid w:val="00D11052"/>
    <w:rsid w:val="00D110BF"/>
    <w:rsid w:val="00D1115F"/>
    <w:rsid w:val="00D111AF"/>
    <w:rsid w:val="00D11AEB"/>
    <w:rsid w:val="00D12375"/>
    <w:rsid w:val="00D1270F"/>
    <w:rsid w:val="00D12740"/>
    <w:rsid w:val="00D12866"/>
    <w:rsid w:val="00D12A75"/>
    <w:rsid w:val="00D12B55"/>
    <w:rsid w:val="00D12E0F"/>
    <w:rsid w:val="00D12E1C"/>
    <w:rsid w:val="00D12F8F"/>
    <w:rsid w:val="00D1368C"/>
    <w:rsid w:val="00D13950"/>
    <w:rsid w:val="00D14439"/>
    <w:rsid w:val="00D14C06"/>
    <w:rsid w:val="00D14DD7"/>
    <w:rsid w:val="00D14E7D"/>
    <w:rsid w:val="00D14FA5"/>
    <w:rsid w:val="00D15018"/>
    <w:rsid w:val="00D1503B"/>
    <w:rsid w:val="00D15416"/>
    <w:rsid w:val="00D15614"/>
    <w:rsid w:val="00D15C57"/>
    <w:rsid w:val="00D163C2"/>
    <w:rsid w:val="00D1649E"/>
    <w:rsid w:val="00D164BC"/>
    <w:rsid w:val="00D16630"/>
    <w:rsid w:val="00D167B0"/>
    <w:rsid w:val="00D16B45"/>
    <w:rsid w:val="00D16CFC"/>
    <w:rsid w:val="00D16EDB"/>
    <w:rsid w:val="00D1704A"/>
    <w:rsid w:val="00D173EA"/>
    <w:rsid w:val="00D177CB"/>
    <w:rsid w:val="00D17C44"/>
    <w:rsid w:val="00D17F91"/>
    <w:rsid w:val="00D20130"/>
    <w:rsid w:val="00D2099F"/>
    <w:rsid w:val="00D217E3"/>
    <w:rsid w:val="00D21907"/>
    <w:rsid w:val="00D21A24"/>
    <w:rsid w:val="00D2281C"/>
    <w:rsid w:val="00D22EC3"/>
    <w:rsid w:val="00D22F53"/>
    <w:rsid w:val="00D231C6"/>
    <w:rsid w:val="00D2325E"/>
    <w:rsid w:val="00D23266"/>
    <w:rsid w:val="00D236A3"/>
    <w:rsid w:val="00D2380A"/>
    <w:rsid w:val="00D23A87"/>
    <w:rsid w:val="00D23B49"/>
    <w:rsid w:val="00D240B3"/>
    <w:rsid w:val="00D24354"/>
    <w:rsid w:val="00D2438E"/>
    <w:rsid w:val="00D245CD"/>
    <w:rsid w:val="00D246BE"/>
    <w:rsid w:val="00D2483C"/>
    <w:rsid w:val="00D24878"/>
    <w:rsid w:val="00D2490B"/>
    <w:rsid w:val="00D250EB"/>
    <w:rsid w:val="00D25122"/>
    <w:rsid w:val="00D25663"/>
    <w:rsid w:val="00D25715"/>
    <w:rsid w:val="00D257D1"/>
    <w:rsid w:val="00D258B1"/>
    <w:rsid w:val="00D258CA"/>
    <w:rsid w:val="00D25EA5"/>
    <w:rsid w:val="00D26416"/>
    <w:rsid w:val="00D27070"/>
    <w:rsid w:val="00D271EE"/>
    <w:rsid w:val="00D27590"/>
    <w:rsid w:val="00D2763C"/>
    <w:rsid w:val="00D27B2D"/>
    <w:rsid w:val="00D27D52"/>
    <w:rsid w:val="00D27DB0"/>
    <w:rsid w:val="00D309B7"/>
    <w:rsid w:val="00D30FD8"/>
    <w:rsid w:val="00D3122D"/>
    <w:rsid w:val="00D3169A"/>
    <w:rsid w:val="00D3176E"/>
    <w:rsid w:val="00D318A7"/>
    <w:rsid w:val="00D31A03"/>
    <w:rsid w:val="00D31BD9"/>
    <w:rsid w:val="00D31E24"/>
    <w:rsid w:val="00D32911"/>
    <w:rsid w:val="00D32986"/>
    <w:rsid w:val="00D333BE"/>
    <w:rsid w:val="00D34516"/>
    <w:rsid w:val="00D3464E"/>
    <w:rsid w:val="00D3466B"/>
    <w:rsid w:val="00D34952"/>
    <w:rsid w:val="00D349F5"/>
    <w:rsid w:val="00D352CC"/>
    <w:rsid w:val="00D35534"/>
    <w:rsid w:val="00D3559A"/>
    <w:rsid w:val="00D35687"/>
    <w:rsid w:val="00D35CDC"/>
    <w:rsid w:val="00D3606C"/>
    <w:rsid w:val="00D36646"/>
    <w:rsid w:val="00D36CEA"/>
    <w:rsid w:val="00D36D51"/>
    <w:rsid w:val="00D37757"/>
    <w:rsid w:val="00D377C8"/>
    <w:rsid w:val="00D37A3F"/>
    <w:rsid w:val="00D37AE8"/>
    <w:rsid w:val="00D4015C"/>
    <w:rsid w:val="00D40C1F"/>
    <w:rsid w:val="00D40DF4"/>
    <w:rsid w:val="00D4127D"/>
    <w:rsid w:val="00D414D8"/>
    <w:rsid w:val="00D4170A"/>
    <w:rsid w:val="00D41AAB"/>
    <w:rsid w:val="00D41D4A"/>
    <w:rsid w:val="00D41E80"/>
    <w:rsid w:val="00D42383"/>
    <w:rsid w:val="00D426AE"/>
    <w:rsid w:val="00D427EB"/>
    <w:rsid w:val="00D42C02"/>
    <w:rsid w:val="00D43147"/>
    <w:rsid w:val="00D43256"/>
    <w:rsid w:val="00D432D9"/>
    <w:rsid w:val="00D43346"/>
    <w:rsid w:val="00D43550"/>
    <w:rsid w:val="00D43AE4"/>
    <w:rsid w:val="00D444EC"/>
    <w:rsid w:val="00D44FC9"/>
    <w:rsid w:val="00D451F2"/>
    <w:rsid w:val="00D458FC"/>
    <w:rsid w:val="00D45C88"/>
    <w:rsid w:val="00D45EE7"/>
    <w:rsid w:val="00D46304"/>
    <w:rsid w:val="00D4645F"/>
    <w:rsid w:val="00D467A0"/>
    <w:rsid w:val="00D46C50"/>
    <w:rsid w:val="00D470C9"/>
    <w:rsid w:val="00D470D7"/>
    <w:rsid w:val="00D4759A"/>
    <w:rsid w:val="00D47EB1"/>
    <w:rsid w:val="00D50007"/>
    <w:rsid w:val="00D5095F"/>
    <w:rsid w:val="00D50DE9"/>
    <w:rsid w:val="00D51DC9"/>
    <w:rsid w:val="00D51F06"/>
    <w:rsid w:val="00D51F60"/>
    <w:rsid w:val="00D525BB"/>
    <w:rsid w:val="00D52754"/>
    <w:rsid w:val="00D536C3"/>
    <w:rsid w:val="00D53901"/>
    <w:rsid w:val="00D53B4B"/>
    <w:rsid w:val="00D54308"/>
    <w:rsid w:val="00D548FC"/>
    <w:rsid w:val="00D54FEF"/>
    <w:rsid w:val="00D55206"/>
    <w:rsid w:val="00D559BA"/>
    <w:rsid w:val="00D55FAF"/>
    <w:rsid w:val="00D569F6"/>
    <w:rsid w:val="00D56D42"/>
    <w:rsid w:val="00D56F20"/>
    <w:rsid w:val="00D57604"/>
    <w:rsid w:val="00D577BE"/>
    <w:rsid w:val="00D57888"/>
    <w:rsid w:val="00D57906"/>
    <w:rsid w:val="00D57AEB"/>
    <w:rsid w:val="00D57CE6"/>
    <w:rsid w:val="00D57D52"/>
    <w:rsid w:val="00D57D58"/>
    <w:rsid w:val="00D6002F"/>
    <w:rsid w:val="00D60060"/>
    <w:rsid w:val="00D60836"/>
    <w:rsid w:val="00D60C1F"/>
    <w:rsid w:val="00D60DE3"/>
    <w:rsid w:val="00D6138E"/>
    <w:rsid w:val="00D624F9"/>
    <w:rsid w:val="00D62C63"/>
    <w:rsid w:val="00D6382C"/>
    <w:rsid w:val="00D63D36"/>
    <w:rsid w:val="00D6416F"/>
    <w:rsid w:val="00D643D5"/>
    <w:rsid w:val="00D649EB"/>
    <w:rsid w:val="00D64BB7"/>
    <w:rsid w:val="00D64E58"/>
    <w:rsid w:val="00D6513D"/>
    <w:rsid w:val="00D652A0"/>
    <w:rsid w:val="00D65CF2"/>
    <w:rsid w:val="00D65E03"/>
    <w:rsid w:val="00D66093"/>
    <w:rsid w:val="00D662E5"/>
    <w:rsid w:val="00D6677B"/>
    <w:rsid w:val="00D66802"/>
    <w:rsid w:val="00D67453"/>
    <w:rsid w:val="00D674CC"/>
    <w:rsid w:val="00D678F1"/>
    <w:rsid w:val="00D67A1C"/>
    <w:rsid w:val="00D67F7E"/>
    <w:rsid w:val="00D70229"/>
    <w:rsid w:val="00D7036D"/>
    <w:rsid w:val="00D7041C"/>
    <w:rsid w:val="00D708E7"/>
    <w:rsid w:val="00D710BC"/>
    <w:rsid w:val="00D718E0"/>
    <w:rsid w:val="00D71A03"/>
    <w:rsid w:val="00D71E0A"/>
    <w:rsid w:val="00D72047"/>
    <w:rsid w:val="00D721F4"/>
    <w:rsid w:val="00D72231"/>
    <w:rsid w:val="00D722A6"/>
    <w:rsid w:val="00D7239F"/>
    <w:rsid w:val="00D72AFF"/>
    <w:rsid w:val="00D72BA9"/>
    <w:rsid w:val="00D72CC9"/>
    <w:rsid w:val="00D72D6E"/>
    <w:rsid w:val="00D7314B"/>
    <w:rsid w:val="00D7334C"/>
    <w:rsid w:val="00D73403"/>
    <w:rsid w:val="00D73ED3"/>
    <w:rsid w:val="00D742C7"/>
    <w:rsid w:val="00D74364"/>
    <w:rsid w:val="00D74731"/>
    <w:rsid w:val="00D74ACB"/>
    <w:rsid w:val="00D75400"/>
    <w:rsid w:val="00D756D2"/>
    <w:rsid w:val="00D757C4"/>
    <w:rsid w:val="00D75BDA"/>
    <w:rsid w:val="00D75F52"/>
    <w:rsid w:val="00D76E9A"/>
    <w:rsid w:val="00D7734B"/>
    <w:rsid w:val="00D777AE"/>
    <w:rsid w:val="00D77861"/>
    <w:rsid w:val="00D77E65"/>
    <w:rsid w:val="00D80245"/>
    <w:rsid w:val="00D80850"/>
    <w:rsid w:val="00D812E6"/>
    <w:rsid w:val="00D81443"/>
    <w:rsid w:val="00D81CC1"/>
    <w:rsid w:val="00D81F0E"/>
    <w:rsid w:val="00D821F1"/>
    <w:rsid w:val="00D82209"/>
    <w:rsid w:val="00D82323"/>
    <w:rsid w:val="00D82634"/>
    <w:rsid w:val="00D826B6"/>
    <w:rsid w:val="00D82C23"/>
    <w:rsid w:val="00D82D07"/>
    <w:rsid w:val="00D82EB1"/>
    <w:rsid w:val="00D82EF2"/>
    <w:rsid w:val="00D830C1"/>
    <w:rsid w:val="00D8359C"/>
    <w:rsid w:val="00D83712"/>
    <w:rsid w:val="00D83BA8"/>
    <w:rsid w:val="00D83DD2"/>
    <w:rsid w:val="00D84D1D"/>
    <w:rsid w:val="00D85306"/>
    <w:rsid w:val="00D85485"/>
    <w:rsid w:val="00D85A2B"/>
    <w:rsid w:val="00D8609A"/>
    <w:rsid w:val="00D863EA"/>
    <w:rsid w:val="00D866C6"/>
    <w:rsid w:val="00D86707"/>
    <w:rsid w:val="00D87552"/>
    <w:rsid w:val="00D8772A"/>
    <w:rsid w:val="00D87BEB"/>
    <w:rsid w:val="00D87D78"/>
    <w:rsid w:val="00D87DFB"/>
    <w:rsid w:val="00D90476"/>
    <w:rsid w:val="00D9093B"/>
    <w:rsid w:val="00D90D9D"/>
    <w:rsid w:val="00D90DA5"/>
    <w:rsid w:val="00D90E14"/>
    <w:rsid w:val="00D91276"/>
    <w:rsid w:val="00D912D1"/>
    <w:rsid w:val="00D91546"/>
    <w:rsid w:val="00D919E2"/>
    <w:rsid w:val="00D920FF"/>
    <w:rsid w:val="00D92608"/>
    <w:rsid w:val="00D92914"/>
    <w:rsid w:val="00D92961"/>
    <w:rsid w:val="00D930AD"/>
    <w:rsid w:val="00D931E0"/>
    <w:rsid w:val="00D934ED"/>
    <w:rsid w:val="00D93A55"/>
    <w:rsid w:val="00D93C36"/>
    <w:rsid w:val="00D93D10"/>
    <w:rsid w:val="00D93DD3"/>
    <w:rsid w:val="00D941BD"/>
    <w:rsid w:val="00D943B8"/>
    <w:rsid w:val="00D94B06"/>
    <w:rsid w:val="00D94C84"/>
    <w:rsid w:val="00D9594D"/>
    <w:rsid w:val="00D95C8C"/>
    <w:rsid w:val="00D95CE2"/>
    <w:rsid w:val="00D95D6E"/>
    <w:rsid w:val="00D960E5"/>
    <w:rsid w:val="00D96220"/>
    <w:rsid w:val="00D9623A"/>
    <w:rsid w:val="00D96514"/>
    <w:rsid w:val="00D96738"/>
    <w:rsid w:val="00D9691C"/>
    <w:rsid w:val="00D96CE1"/>
    <w:rsid w:val="00D96F6C"/>
    <w:rsid w:val="00D97108"/>
    <w:rsid w:val="00D97C6D"/>
    <w:rsid w:val="00DA0181"/>
    <w:rsid w:val="00DA0C12"/>
    <w:rsid w:val="00DA0CD9"/>
    <w:rsid w:val="00DA0ECC"/>
    <w:rsid w:val="00DA0F43"/>
    <w:rsid w:val="00DA1574"/>
    <w:rsid w:val="00DA1970"/>
    <w:rsid w:val="00DA1E62"/>
    <w:rsid w:val="00DA24E2"/>
    <w:rsid w:val="00DA2676"/>
    <w:rsid w:val="00DA2939"/>
    <w:rsid w:val="00DA2A35"/>
    <w:rsid w:val="00DA32F7"/>
    <w:rsid w:val="00DA352D"/>
    <w:rsid w:val="00DA3689"/>
    <w:rsid w:val="00DA386D"/>
    <w:rsid w:val="00DA3888"/>
    <w:rsid w:val="00DA3BA2"/>
    <w:rsid w:val="00DA3D0A"/>
    <w:rsid w:val="00DA4277"/>
    <w:rsid w:val="00DA4510"/>
    <w:rsid w:val="00DA4EE0"/>
    <w:rsid w:val="00DA4F73"/>
    <w:rsid w:val="00DA504B"/>
    <w:rsid w:val="00DA51DD"/>
    <w:rsid w:val="00DA5749"/>
    <w:rsid w:val="00DA5ACC"/>
    <w:rsid w:val="00DA5CE0"/>
    <w:rsid w:val="00DA5DA3"/>
    <w:rsid w:val="00DA5FCA"/>
    <w:rsid w:val="00DA6344"/>
    <w:rsid w:val="00DA7BEA"/>
    <w:rsid w:val="00DA7D17"/>
    <w:rsid w:val="00DB036C"/>
    <w:rsid w:val="00DB0379"/>
    <w:rsid w:val="00DB04EC"/>
    <w:rsid w:val="00DB05AB"/>
    <w:rsid w:val="00DB06D7"/>
    <w:rsid w:val="00DB06DE"/>
    <w:rsid w:val="00DB1632"/>
    <w:rsid w:val="00DB1645"/>
    <w:rsid w:val="00DB17E5"/>
    <w:rsid w:val="00DB17F0"/>
    <w:rsid w:val="00DB1837"/>
    <w:rsid w:val="00DB1ACC"/>
    <w:rsid w:val="00DB2584"/>
    <w:rsid w:val="00DB2876"/>
    <w:rsid w:val="00DB2D2E"/>
    <w:rsid w:val="00DB2EA7"/>
    <w:rsid w:val="00DB30B9"/>
    <w:rsid w:val="00DB31DB"/>
    <w:rsid w:val="00DB33CF"/>
    <w:rsid w:val="00DB3467"/>
    <w:rsid w:val="00DB40D0"/>
    <w:rsid w:val="00DB41E1"/>
    <w:rsid w:val="00DB4537"/>
    <w:rsid w:val="00DB45A0"/>
    <w:rsid w:val="00DB475B"/>
    <w:rsid w:val="00DB4A2E"/>
    <w:rsid w:val="00DB4ABE"/>
    <w:rsid w:val="00DB4AF9"/>
    <w:rsid w:val="00DB4BBC"/>
    <w:rsid w:val="00DB5361"/>
    <w:rsid w:val="00DB5817"/>
    <w:rsid w:val="00DB59B0"/>
    <w:rsid w:val="00DB5ACD"/>
    <w:rsid w:val="00DB6978"/>
    <w:rsid w:val="00DB7152"/>
    <w:rsid w:val="00DB77DD"/>
    <w:rsid w:val="00DB784B"/>
    <w:rsid w:val="00DB7E3E"/>
    <w:rsid w:val="00DC02A8"/>
    <w:rsid w:val="00DC0325"/>
    <w:rsid w:val="00DC04E2"/>
    <w:rsid w:val="00DC0551"/>
    <w:rsid w:val="00DC0936"/>
    <w:rsid w:val="00DC1132"/>
    <w:rsid w:val="00DC1E06"/>
    <w:rsid w:val="00DC1F4C"/>
    <w:rsid w:val="00DC1F95"/>
    <w:rsid w:val="00DC221C"/>
    <w:rsid w:val="00DC26FE"/>
    <w:rsid w:val="00DC275A"/>
    <w:rsid w:val="00DC3730"/>
    <w:rsid w:val="00DC3F1B"/>
    <w:rsid w:val="00DC414D"/>
    <w:rsid w:val="00DC462C"/>
    <w:rsid w:val="00DC48A0"/>
    <w:rsid w:val="00DC4A9F"/>
    <w:rsid w:val="00DC4B62"/>
    <w:rsid w:val="00DC4FB6"/>
    <w:rsid w:val="00DC53F3"/>
    <w:rsid w:val="00DC5567"/>
    <w:rsid w:val="00DC56A3"/>
    <w:rsid w:val="00DC5A19"/>
    <w:rsid w:val="00DC6A71"/>
    <w:rsid w:val="00DC7097"/>
    <w:rsid w:val="00DC7725"/>
    <w:rsid w:val="00DC777B"/>
    <w:rsid w:val="00DC798B"/>
    <w:rsid w:val="00DC79E0"/>
    <w:rsid w:val="00DC7A13"/>
    <w:rsid w:val="00DC7C14"/>
    <w:rsid w:val="00DC7FA2"/>
    <w:rsid w:val="00DD005F"/>
    <w:rsid w:val="00DD03A6"/>
    <w:rsid w:val="00DD0A65"/>
    <w:rsid w:val="00DD1050"/>
    <w:rsid w:val="00DD15C3"/>
    <w:rsid w:val="00DD2141"/>
    <w:rsid w:val="00DD24B5"/>
    <w:rsid w:val="00DD29E3"/>
    <w:rsid w:val="00DD301A"/>
    <w:rsid w:val="00DD35BC"/>
    <w:rsid w:val="00DD3759"/>
    <w:rsid w:val="00DD4261"/>
    <w:rsid w:val="00DD46A4"/>
    <w:rsid w:val="00DD51E3"/>
    <w:rsid w:val="00DD58BA"/>
    <w:rsid w:val="00DD60EB"/>
    <w:rsid w:val="00DD610C"/>
    <w:rsid w:val="00DD66B0"/>
    <w:rsid w:val="00DD6F8F"/>
    <w:rsid w:val="00DD7149"/>
    <w:rsid w:val="00DD742A"/>
    <w:rsid w:val="00DD75A5"/>
    <w:rsid w:val="00DD7863"/>
    <w:rsid w:val="00DE0034"/>
    <w:rsid w:val="00DE016E"/>
    <w:rsid w:val="00DE0300"/>
    <w:rsid w:val="00DE04FB"/>
    <w:rsid w:val="00DE103B"/>
    <w:rsid w:val="00DE1368"/>
    <w:rsid w:val="00DE14D8"/>
    <w:rsid w:val="00DE1638"/>
    <w:rsid w:val="00DE187D"/>
    <w:rsid w:val="00DE194B"/>
    <w:rsid w:val="00DE195A"/>
    <w:rsid w:val="00DE1D95"/>
    <w:rsid w:val="00DE2C46"/>
    <w:rsid w:val="00DE3109"/>
    <w:rsid w:val="00DE3576"/>
    <w:rsid w:val="00DE42DB"/>
    <w:rsid w:val="00DE44FF"/>
    <w:rsid w:val="00DE45B6"/>
    <w:rsid w:val="00DE4726"/>
    <w:rsid w:val="00DE4E3B"/>
    <w:rsid w:val="00DE51F1"/>
    <w:rsid w:val="00DE5B99"/>
    <w:rsid w:val="00DE62E1"/>
    <w:rsid w:val="00DE6582"/>
    <w:rsid w:val="00DE65E0"/>
    <w:rsid w:val="00DE693D"/>
    <w:rsid w:val="00DE69E9"/>
    <w:rsid w:val="00DE6FFB"/>
    <w:rsid w:val="00DE7218"/>
    <w:rsid w:val="00DE7ADE"/>
    <w:rsid w:val="00DE7CA9"/>
    <w:rsid w:val="00DE7CC3"/>
    <w:rsid w:val="00DF04B3"/>
    <w:rsid w:val="00DF04FF"/>
    <w:rsid w:val="00DF0526"/>
    <w:rsid w:val="00DF084C"/>
    <w:rsid w:val="00DF08FF"/>
    <w:rsid w:val="00DF0A70"/>
    <w:rsid w:val="00DF0D04"/>
    <w:rsid w:val="00DF0DB4"/>
    <w:rsid w:val="00DF1173"/>
    <w:rsid w:val="00DF1342"/>
    <w:rsid w:val="00DF1730"/>
    <w:rsid w:val="00DF1A44"/>
    <w:rsid w:val="00DF1C2D"/>
    <w:rsid w:val="00DF1F8B"/>
    <w:rsid w:val="00DF2741"/>
    <w:rsid w:val="00DF2E46"/>
    <w:rsid w:val="00DF2EFC"/>
    <w:rsid w:val="00DF3A4A"/>
    <w:rsid w:val="00DF3ABF"/>
    <w:rsid w:val="00DF3D7B"/>
    <w:rsid w:val="00DF408D"/>
    <w:rsid w:val="00DF4DF9"/>
    <w:rsid w:val="00DF52A2"/>
    <w:rsid w:val="00DF57BD"/>
    <w:rsid w:val="00DF5AD2"/>
    <w:rsid w:val="00DF5D76"/>
    <w:rsid w:val="00DF5DD1"/>
    <w:rsid w:val="00DF6004"/>
    <w:rsid w:val="00DF6629"/>
    <w:rsid w:val="00DF6CE1"/>
    <w:rsid w:val="00DF6D0D"/>
    <w:rsid w:val="00DF6F09"/>
    <w:rsid w:val="00DF727B"/>
    <w:rsid w:val="00DF7554"/>
    <w:rsid w:val="00DF7977"/>
    <w:rsid w:val="00E00469"/>
    <w:rsid w:val="00E00588"/>
    <w:rsid w:val="00E0091B"/>
    <w:rsid w:val="00E00C73"/>
    <w:rsid w:val="00E00F77"/>
    <w:rsid w:val="00E0153F"/>
    <w:rsid w:val="00E0185C"/>
    <w:rsid w:val="00E01D24"/>
    <w:rsid w:val="00E01D30"/>
    <w:rsid w:val="00E01F42"/>
    <w:rsid w:val="00E02102"/>
    <w:rsid w:val="00E02597"/>
    <w:rsid w:val="00E02606"/>
    <w:rsid w:val="00E027D1"/>
    <w:rsid w:val="00E02A08"/>
    <w:rsid w:val="00E02FE9"/>
    <w:rsid w:val="00E0330A"/>
    <w:rsid w:val="00E03501"/>
    <w:rsid w:val="00E03696"/>
    <w:rsid w:val="00E04E3F"/>
    <w:rsid w:val="00E04FCA"/>
    <w:rsid w:val="00E05370"/>
    <w:rsid w:val="00E05804"/>
    <w:rsid w:val="00E05867"/>
    <w:rsid w:val="00E05C18"/>
    <w:rsid w:val="00E05E0A"/>
    <w:rsid w:val="00E06608"/>
    <w:rsid w:val="00E06A46"/>
    <w:rsid w:val="00E06EDA"/>
    <w:rsid w:val="00E07BA5"/>
    <w:rsid w:val="00E104BC"/>
    <w:rsid w:val="00E106DC"/>
    <w:rsid w:val="00E10715"/>
    <w:rsid w:val="00E1071A"/>
    <w:rsid w:val="00E10C3B"/>
    <w:rsid w:val="00E11582"/>
    <w:rsid w:val="00E1158B"/>
    <w:rsid w:val="00E11953"/>
    <w:rsid w:val="00E12128"/>
    <w:rsid w:val="00E121BA"/>
    <w:rsid w:val="00E125D2"/>
    <w:rsid w:val="00E126DE"/>
    <w:rsid w:val="00E12A74"/>
    <w:rsid w:val="00E12AE8"/>
    <w:rsid w:val="00E12C86"/>
    <w:rsid w:val="00E1350A"/>
    <w:rsid w:val="00E13973"/>
    <w:rsid w:val="00E13A2B"/>
    <w:rsid w:val="00E13D5E"/>
    <w:rsid w:val="00E13E39"/>
    <w:rsid w:val="00E13F6C"/>
    <w:rsid w:val="00E1459E"/>
    <w:rsid w:val="00E145E3"/>
    <w:rsid w:val="00E148E1"/>
    <w:rsid w:val="00E14BFA"/>
    <w:rsid w:val="00E1518D"/>
    <w:rsid w:val="00E15213"/>
    <w:rsid w:val="00E15428"/>
    <w:rsid w:val="00E15B62"/>
    <w:rsid w:val="00E15CEE"/>
    <w:rsid w:val="00E15E87"/>
    <w:rsid w:val="00E15FF7"/>
    <w:rsid w:val="00E165E8"/>
    <w:rsid w:val="00E16827"/>
    <w:rsid w:val="00E16AB8"/>
    <w:rsid w:val="00E16F7F"/>
    <w:rsid w:val="00E16F9E"/>
    <w:rsid w:val="00E17498"/>
    <w:rsid w:val="00E17B6C"/>
    <w:rsid w:val="00E17BB3"/>
    <w:rsid w:val="00E17F04"/>
    <w:rsid w:val="00E20129"/>
    <w:rsid w:val="00E20679"/>
    <w:rsid w:val="00E20708"/>
    <w:rsid w:val="00E2083C"/>
    <w:rsid w:val="00E20862"/>
    <w:rsid w:val="00E20908"/>
    <w:rsid w:val="00E2121D"/>
    <w:rsid w:val="00E21985"/>
    <w:rsid w:val="00E21BEA"/>
    <w:rsid w:val="00E22B0F"/>
    <w:rsid w:val="00E22BE7"/>
    <w:rsid w:val="00E22E21"/>
    <w:rsid w:val="00E23090"/>
    <w:rsid w:val="00E23337"/>
    <w:rsid w:val="00E23931"/>
    <w:rsid w:val="00E23D4E"/>
    <w:rsid w:val="00E24297"/>
    <w:rsid w:val="00E2453D"/>
    <w:rsid w:val="00E24649"/>
    <w:rsid w:val="00E246A9"/>
    <w:rsid w:val="00E24B6B"/>
    <w:rsid w:val="00E24BF8"/>
    <w:rsid w:val="00E24F17"/>
    <w:rsid w:val="00E24F82"/>
    <w:rsid w:val="00E2513E"/>
    <w:rsid w:val="00E252F4"/>
    <w:rsid w:val="00E25B77"/>
    <w:rsid w:val="00E25DA8"/>
    <w:rsid w:val="00E25F37"/>
    <w:rsid w:val="00E262AD"/>
    <w:rsid w:val="00E262E1"/>
    <w:rsid w:val="00E2642C"/>
    <w:rsid w:val="00E26582"/>
    <w:rsid w:val="00E2692C"/>
    <w:rsid w:val="00E27366"/>
    <w:rsid w:val="00E27584"/>
    <w:rsid w:val="00E276E9"/>
    <w:rsid w:val="00E27F4C"/>
    <w:rsid w:val="00E27FEC"/>
    <w:rsid w:val="00E30133"/>
    <w:rsid w:val="00E3087D"/>
    <w:rsid w:val="00E30BFD"/>
    <w:rsid w:val="00E30C35"/>
    <w:rsid w:val="00E31345"/>
    <w:rsid w:val="00E31423"/>
    <w:rsid w:val="00E314AF"/>
    <w:rsid w:val="00E31603"/>
    <w:rsid w:val="00E31C5D"/>
    <w:rsid w:val="00E31C7F"/>
    <w:rsid w:val="00E31F31"/>
    <w:rsid w:val="00E323F1"/>
    <w:rsid w:val="00E329EC"/>
    <w:rsid w:val="00E32A28"/>
    <w:rsid w:val="00E32AA7"/>
    <w:rsid w:val="00E32B6D"/>
    <w:rsid w:val="00E32D15"/>
    <w:rsid w:val="00E32DC6"/>
    <w:rsid w:val="00E332AC"/>
    <w:rsid w:val="00E33374"/>
    <w:rsid w:val="00E337DE"/>
    <w:rsid w:val="00E3381C"/>
    <w:rsid w:val="00E33A6E"/>
    <w:rsid w:val="00E33B28"/>
    <w:rsid w:val="00E33B53"/>
    <w:rsid w:val="00E34833"/>
    <w:rsid w:val="00E3519C"/>
    <w:rsid w:val="00E35AAB"/>
    <w:rsid w:val="00E35D7E"/>
    <w:rsid w:val="00E3623D"/>
    <w:rsid w:val="00E3624E"/>
    <w:rsid w:val="00E36D3A"/>
    <w:rsid w:val="00E36D95"/>
    <w:rsid w:val="00E36FDD"/>
    <w:rsid w:val="00E37264"/>
    <w:rsid w:val="00E374C0"/>
    <w:rsid w:val="00E374ED"/>
    <w:rsid w:val="00E376AD"/>
    <w:rsid w:val="00E376FA"/>
    <w:rsid w:val="00E3770F"/>
    <w:rsid w:val="00E377AF"/>
    <w:rsid w:val="00E37933"/>
    <w:rsid w:val="00E37C5A"/>
    <w:rsid w:val="00E37F8F"/>
    <w:rsid w:val="00E4024D"/>
    <w:rsid w:val="00E40B34"/>
    <w:rsid w:val="00E40FFD"/>
    <w:rsid w:val="00E41338"/>
    <w:rsid w:val="00E41880"/>
    <w:rsid w:val="00E41959"/>
    <w:rsid w:val="00E41C3D"/>
    <w:rsid w:val="00E42AE5"/>
    <w:rsid w:val="00E42DBD"/>
    <w:rsid w:val="00E4325E"/>
    <w:rsid w:val="00E436A7"/>
    <w:rsid w:val="00E43C02"/>
    <w:rsid w:val="00E43D1A"/>
    <w:rsid w:val="00E43D22"/>
    <w:rsid w:val="00E43EB6"/>
    <w:rsid w:val="00E44407"/>
    <w:rsid w:val="00E44AEA"/>
    <w:rsid w:val="00E44B27"/>
    <w:rsid w:val="00E45606"/>
    <w:rsid w:val="00E45A6B"/>
    <w:rsid w:val="00E45FB3"/>
    <w:rsid w:val="00E461D7"/>
    <w:rsid w:val="00E46BC1"/>
    <w:rsid w:val="00E46C3C"/>
    <w:rsid w:val="00E47076"/>
    <w:rsid w:val="00E472AA"/>
    <w:rsid w:val="00E4742A"/>
    <w:rsid w:val="00E47784"/>
    <w:rsid w:val="00E47B7E"/>
    <w:rsid w:val="00E47F0F"/>
    <w:rsid w:val="00E50307"/>
    <w:rsid w:val="00E507ED"/>
    <w:rsid w:val="00E508D4"/>
    <w:rsid w:val="00E50A69"/>
    <w:rsid w:val="00E50D30"/>
    <w:rsid w:val="00E51355"/>
    <w:rsid w:val="00E51589"/>
    <w:rsid w:val="00E519A7"/>
    <w:rsid w:val="00E51F97"/>
    <w:rsid w:val="00E5244D"/>
    <w:rsid w:val="00E5269D"/>
    <w:rsid w:val="00E52758"/>
    <w:rsid w:val="00E52BDC"/>
    <w:rsid w:val="00E5319B"/>
    <w:rsid w:val="00E53D64"/>
    <w:rsid w:val="00E53E9D"/>
    <w:rsid w:val="00E54036"/>
    <w:rsid w:val="00E5419E"/>
    <w:rsid w:val="00E544BC"/>
    <w:rsid w:val="00E54623"/>
    <w:rsid w:val="00E54C88"/>
    <w:rsid w:val="00E54F5A"/>
    <w:rsid w:val="00E550F5"/>
    <w:rsid w:val="00E552FA"/>
    <w:rsid w:val="00E55662"/>
    <w:rsid w:val="00E5568E"/>
    <w:rsid w:val="00E55818"/>
    <w:rsid w:val="00E55946"/>
    <w:rsid w:val="00E55CD0"/>
    <w:rsid w:val="00E55E7D"/>
    <w:rsid w:val="00E5636E"/>
    <w:rsid w:val="00E56437"/>
    <w:rsid w:val="00E56653"/>
    <w:rsid w:val="00E572D4"/>
    <w:rsid w:val="00E5735D"/>
    <w:rsid w:val="00E5744D"/>
    <w:rsid w:val="00E57548"/>
    <w:rsid w:val="00E57550"/>
    <w:rsid w:val="00E57662"/>
    <w:rsid w:val="00E577EF"/>
    <w:rsid w:val="00E57BB4"/>
    <w:rsid w:val="00E57DF5"/>
    <w:rsid w:val="00E60513"/>
    <w:rsid w:val="00E60871"/>
    <w:rsid w:val="00E60C21"/>
    <w:rsid w:val="00E60E7E"/>
    <w:rsid w:val="00E61345"/>
    <w:rsid w:val="00E617D6"/>
    <w:rsid w:val="00E61CDE"/>
    <w:rsid w:val="00E61F95"/>
    <w:rsid w:val="00E6251E"/>
    <w:rsid w:val="00E62C38"/>
    <w:rsid w:val="00E62CD0"/>
    <w:rsid w:val="00E62E43"/>
    <w:rsid w:val="00E63327"/>
    <w:rsid w:val="00E6367E"/>
    <w:rsid w:val="00E63D05"/>
    <w:rsid w:val="00E63D0E"/>
    <w:rsid w:val="00E6402F"/>
    <w:rsid w:val="00E643BA"/>
    <w:rsid w:val="00E64ABB"/>
    <w:rsid w:val="00E65314"/>
    <w:rsid w:val="00E65B5D"/>
    <w:rsid w:val="00E65C02"/>
    <w:rsid w:val="00E65F27"/>
    <w:rsid w:val="00E65F68"/>
    <w:rsid w:val="00E65FB0"/>
    <w:rsid w:val="00E66120"/>
    <w:rsid w:val="00E66AA3"/>
    <w:rsid w:val="00E66ADB"/>
    <w:rsid w:val="00E66EC0"/>
    <w:rsid w:val="00E67477"/>
    <w:rsid w:val="00E674C3"/>
    <w:rsid w:val="00E67779"/>
    <w:rsid w:val="00E67D0F"/>
    <w:rsid w:val="00E67DC4"/>
    <w:rsid w:val="00E67DFC"/>
    <w:rsid w:val="00E70510"/>
    <w:rsid w:val="00E70AFE"/>
    <w:rsid w:val="00E70F41"/>
    <w:rsid w:val="00E7127A"/>
    <w:rsid w:val="00E715BE"/>
    <w:rsid w:val="00E715C2"/>
    <w:rsid w:val="00E718E5"/>
    <w:rsid w:val="00E71A21"/>
    <w:rsid w:val="00E71F1F"/>
    <w:rsid w:val="00E721DA"/>
    <w:rsid w:val="00E7223B"/>
    <w:rsid w:val="00E72AA7"/>
    <w:rsid w:val="00E72F46"/>
    <w:rsid w:val="00E732AE"/>
    <w:rsid w:val="00E73424"/>
    <w:rsid w:val="00E73F31"/>
    <w:rsid w:val="00E73FB1"/>
    <w:rsid w:val="00E747A3"/>
    <w:rsid w:val="00E747FD"/>
    <w:rsid w:val="00E748C5"/>
    <w:rsid w:val="00E7595A"/>
    <w:rsid w:val="00E75D49"/>
    <w:rsid w:val="00E761AA"/>
    <w:rsid w:val="00E7639D"/>
    <w:rsid w:val="00E76881"/>
    <w:rsid w:val="00E76961"/>
    <w:rsid w:val="00E769BE"/>
    <w:rsid w:val="00E769D1"/>
    <w:rsid w:val="00E76DFB"/>
    <w:rsid w:val="00E77109"/>
    <w:rsid w:val="00E77B35"/>
    <w:rsid w:val="00E77DBC"/>
    <w:rsid w:val="00E80CAE"/>
    <w:rsid w:val="00E812C7"/>
    <w:rsid w:val="00E814DA"/>
    <w:rsid w:val="00E814ED"/>
    <w:rsid w:val="00E81553"/>
    <w:rsid w:val="00E81745"/>
    <w:rsid w:val="00E81F89"/>
    <w:rsid w:val="00E82383"/>
    <w:rsid w:val="00E83089"/>
    <w:rsid w:val="00E83248"/>
    <w:rsid w:val="00E8372B"/>
    <w:rsid w:val="00E83931"/>
    <w:rsid w:val="00E83CCC"/>
    <w:rsid w:val="00E83F3C"/>
    <w:rsid w:val="00E84218"/>
    <w:rsid w:val="00E84660"/>
    <w:rsid w:val="00E8487B"/>
    <w:rsid w:val="00E84AD9"/>
    <w:rsid w:val="00E84B4F"/>
    <w:rsid w:val="00E84F19"/>
    <w:rsid w:val="00E8547C"/>
    <w:rsid w:val="00E85978"/>
    <w:rsid w:val="00E85AA4"/>
    <w:rsid w:val="00E85BBD"/>
    <w:rsid w:val="00E8623D"/>
    <w:rsid w:val="00E86A0E"/>
    <w:rsid w:val="00E87124"/>
    <w:rsid w:val="00E8725A"/>
    <w:rsid w:val="00E8752B"/>
    <w:rsid w:val="00E87698"/>
    <w:rsid w:val="00E8784F"/>
    <w:rsid w:val="00E878A1"/>
    <w:rsid w:val="00E87C20"/>
    <w:rsid w:val="00E87EA6"/>
    <w:rsid w:val="00E90334"/>
    <w:rsid w:val="00E903AA"/>
    <w:rsid w:val="00E905AF"/>
    <w:rsid w:val="00E9087F"/>
    <w:rsid w:val="00E90F31"/>
    <w:rsid w:val="00E9127B"/>
    <w:rsid w:val="00E913F1"/>
    <w:rsid w:val="00E924D7"/>
    <w:rsid w:val="00E927DA"/>
    <w:rsid w:val="00E92B50"/>
    <w:rsid w:val="00E92D52"/>
    <w:rsid w:val="00E93000"/>
    <w:rsid w:val="00E937D0"/>
    <w:rsid w:val="00E93CD3"/>
    <w:rsid w:val="00E93E96"/>
    <w:rsid w:val="00E9408D"/>
    <w:rsid w:val="00E944BE"/>
    <w:rsid w:val="00E94659"/>
    <w:rsid w:val="00E955C9"/>
    <w:rsid w:val="00E955F1"/>
    <w:rsid w:val="00E95BF5"/>
    <w:rsid w:val="00E95F3C"/>
    <w:rsid w:val="00E96545"/>
    <w:rsid w:val="00E9658E"/>
    <w:rsid w:val="00E97B0E"/>
    <w:rsid w:val="00EA000F"/>
    <w:rsid w:val="00EA0059"/>
    <w:rsid w:val="00EA067C"/>
    <w:rsid w:val="00EA14BF"/>
    <w:rsid w:val="00EA1577"/>
    <w:rsid w:val="00EA15C5"/>
    <w:rsid w:val="00EA16E4"/>
    <w:rsid w:val="00EA1705"/>
    <w:rsid w:val="00EA191B"/>
    <w:rsid w:val="00EA1B40"/>
    <w:rsid w:val="00EA23E9"/>
    <w:rsid w:val="00EA2526"/>
    <w:rsid w:val="00EA2655"/>
    <w:rsid w:val="00EA3491"/>
    <w:rsid w:val="00EA34AF"/>
    <w:rsid w:val="00EA34C2"/>
    <w:rsid w:val="00EA3760"/>
    <w:rsid w:val="00EA3C64"/>
    <w:rsid w:val="00EA3CD1"/>
    <w:rsid w:val="00EA480A"/>
    <w:rsid w:val="00EA49A3"/>
    <w:rsid w:val="00EA581A"/>
    <w:rsid w:val="00EA6093"/>
    <w:rsid w:val="00EA64B8"/>
    <w:rsid w:val="00EA6C34"/>
    <w:rsid w:val="00EA6DB3"/>
    <w:rsid w:val="00EA73B4"/>
    <w:rsid w:val="00EA7528"/>
    <w:rsid w:val="00EA7604"/>
    <w:rsid w:val="00EA787C"/>
    <w:rsid w:val="00EA7CA8"/>
    <w:rsid w:val="00EB1A2E"/>
    <w:rsid w:val="00EB2078"/>
    <w:rsid w:val="00EB21B6"/>
    <w:rsid w:val="00EB2611"/>
    <w:rsid w:val="00EB2707"/>
    <w:rsid w:val="00EB2C38"/>
    <w:rsid w:val="00EB3E44"/>
    <w:rsid w:val="00EB4251"/>
    <w:rsid w:val="00EB4313"/>
    <w:rsid w:val="00EB4640"/>
    <w:rsid w:val="00EB50D2"/>
    <w:rsid w:val="00EB57E4"/>
    <w:rsid w:val="00EB5BEB"/>
    <w:rsid w:val="00EB5E0A"/>
    <w:rsid w:val="00EB63BF"/>
    <w:rsid w:val="00EB6AB3"/>
    <w:rsid w:val="00EB6B51"/>
    <w:rsid w:val="00EB6C4A"/>
    <w:rsid w:val="00EB6CB3"/>
    <w:rsid w:val="00EB6CD2"/>
    <w:rsid w:val="00EB70BD"/>
    <w:rsid w:val="00EB735D"/>
    <w:rsid w:val="00EB765C"/>
    <w:rsid w:val="00EB7FCE"/>
    <w:rsid w:val="00EC0306"/>
    <w:rsid w:val="00EC03F0"/>
    <w:rsid w:val="00EC0414"/>
    <w:rsid w:val="00EC061D"/>
    <w:rsid w:val="00EC06AF"/>
    <w:rsid w:val="00EC0F19"/>
    <w:rsid w:val="00EC1135"/>
    <w:rsid w:val="00EC11E4"/>
    <w:rsid w:val="00EC1A32"/>
    <w:rsid w:val="00EC1ACC"/>
    <w:rsid w:val="00EC1C50"/>
    <w:rsid w:val="00EC2180"/>
    <w:rsid w:val="00EC285E"/>
    <w:rsid w:val="00EC293A"/>
    <w:rsid w:val="00EC2AE2"/>
    <w:rsid w:val="00EC2C12"/>
    <w:rsid w:val="00EC30A9"/>
    <w:rsid w:val="00EC39E1"/>
    <w:rsid w:val="00EC3A50"/>
    <w:rsid w:val="00EC3B57"/>
    <w:rsid w:val="00EC3C61"/>
    <w:rsid w:val="00EC42DA"/>
    <w:rsid w:val="00EC43F7"/>
    <w:rsid w:val="00EC4843"/>
    <w:rsid w:val="00EC4A18"/>
    <w:rsid w:val="00EC4CC2"/>
    <w:rsid w:val="00EC5016"/>
    <w:rsid w:val="00EC53DD"/>
    <w:rsid w:val="00EC5591"/>
    <w:rsid w:val="00EC5AD4"/>
    <w:rsid w:val="00EC5AF5"/>
    <w:rsid w:val="00EC5DC2"/>
    <w:rsid w:val="00EC693E"/>
    <w:rsid w:val="00EC6F7D"/>
    <w:rsid w:val="00EC735D"/>
    <w:rsid w:val="00EC76E4"/>
    <w:rsid w:val="00EC77CE"/>
    <w:rsid w:val="00EC7FC7"/>
    <w:rsid w:val="00ED0184"/>
    <w:rsid w:val="00ED0840"/>
    <w:rsid w:val="00ED0B45"/>
    <w:rsid w:val="00ED0FA4"/>
    <w:rsid w:val="00ED126C"/>
    <w:rsid w:val="00ED1274"/>
    <w:rsid w:val="00ED13A2"/>
    <w:rsid w:val="00ED14FF"/>
    <w:rsid w:val="00ED1724"/>
    <w:rsid w:val="00ED18F2"/>
    <w:rsid w:val="00ED241D"/>
    <w:rsid w:val="00ED28B4"/>
    <w:rsid w:val="00ED2CD8"/>
    <w:rsid w:val="00ED3137"/>
    <w:rsid w:val="00ED317C"/>
    <w:rsid w:val="00ED3B96"/>
    <w:rsid w:val="00ED3E9C"/>
    <w:rsid w:val="00ED44DD"/>
    <w:rsid w:val="00ED4750"/>
    <w:rsid w:val="00ED4782"/>
    <w:rsid w:val="00ED487A"/>
    <w:rsid w:val="00ED4AAE"/>
    <w:rsid w:val="00ED501A"/>
    <w:rsid w:val="00ED51BA"/>
    <w:rsid w:val="00ED5708"/>
    <w:rsid w:val="00ED58E0"/>
    <w:rsid w:val="00ED5F52"/>
    <w:rsid w:val="00ED6157"/>
    <w:rsid w:val="00ED68E5"/>
    <w:rsid w:val="00ED6A58"/>
    <w:rsid w:val="00ED6B34"/>
    <w:rsid w:val="00ED713E"/>
    <w:rsid w:val="00ED7A8B"/>
    <w:rsid w:val="00ED7C48"/>
    <w:rsid w:val="00ED7D31"/>
    <w:rsid w:val="00ED7D61"/>
    <w:rsid w:val="00EE00CA"/>
    <w:rsid w:val="00EE0255"/>
    <w:rsid w:val="00EE0339"/>
    <w:rsid w:val="00EE0CE6"/>
    <w:rsid w:val="00EE0F34"/>
    <w:rsid w:val="00EE1396"/>
    <w:rsid w:val="00EE16E3"/>
    <w:rsid w:val="00EE1912"/>
    <w:rsid w:val="00EE1A69"/>
    <w:rsid w:val="00EE207C"/>
    <w:rsid w:val="00EE2275"/>
    <w:rsid w:val="00EE2824"/>
    <w:rsid w:val="00EE3643"/>
    <w:rsid w:val="00EE386E"/>
    <w:rsid w:val="00EE3AA7"/>
    <w:rsid w:val="00EE3BDD"/>
    <w:rsid w:val="00EE40EE"/>
    <w:rsid w:val="00EE4527"/>
    <w:rsid w:val="00EE467B"/>
    <w:rsid w:val="00EE48E4"/>
    <w:rsid w:val="00EE4E3B"/>
    <w:rsid w:val="00EE50B6"/>
    <w:rsid w:val="00EE59AC"/>
    <w:rsid w:val="00EE59C1"/>
    <w:rsid w:val="00EE5B99"/>
    <w:rsid w:val="00EE69FA"/>
    <w:rsid w:val="00EE6E4D"/>
    <w:rsid w:val="00EE735D"/>
    <w:rsid w:val="00EE7BE9"/>
    <w:rsid w:val="00EF01B5"/>
    <w:rsid w:val="00EF0582"/>
    <w:rsid w:val="00EF0D0F"/>
    <w:rsid w:val="00EF0FE3"/>
    <w:rsid w:val="00EF10B8"/>
    <w:rsid w:val="00EF127A"/>
    <w:rsid w:val="00EF152A"/>
    <w:rsid w:val="00EF1A00"/>
    <w:rsid w:val="00EF1C97"/>
    <w:rsid w:val="00EF20C8"/>
    <w:rsid w:val="00EF20EB"/>
    <w:rsid w:val="00EF25C0"/>
    <w:rsid w:val="00EF270D"/>
    <w:rsid w:val="00EF2DBE"/>
    <w:rsid w:val="00EF31B0"/>
    <w:rsid w:val="00EF3929"/>
    <w:rsid w:val="00EF3A5D"/>
    <w:rsid w:val="00EF3AC4"/>
    <w:rsid w:val="00EF3AFB"/>
    <w:rsid w:val="00EF3B91"/>
    <w:rsid w:val="00EF3E01"/>
    <w:rsid w:val="00EF4098"/>
    <w:rsid w:val="00EF41D0"/>
    <w:rsid w:val="00EF480F"/>
    <w:rsid w:val="00EF4CAE"/>
    <w:rsid w:val="00EF5ACE"/>
    <w:rsid w:val="00EF5D4B"/>
    <w:rsid w:val="00EF6248"/>
    <w:rsid w:val="00EF651C"/>
    <w:rsid w:val="00EF6D82"/>
    <w:rsid w:val="00EF70A7"/>
    <w:rsid w:val="00EF73B0"/>
    <w:rsid w:val="00EF79F4"/>
    <w:rsid w:val="00F009A5"/>
    <w:rsid w:val="00F009E6"/>
    <w:rsid w:val="00F00A66"/>
    <w:rsid w:val="00F01145"/>
    <w:rsid w:val="00F0153E"/>
    <w:rsid w:val="00F015C3"/>
    <w:rsid w:val="00F017B3"/>
    <w:rsid w:val="00F01EC5"/>
    <w:rsid w:val="00F020DF"/>
    <w:rsid w:val="00F0231C"/>
    <w:rsid w:val="00F026D5"/>
    <w:rsid w:val="00F027A9"/>
    <w:rsid w:val="00F0284A"/>
    <w:rsid w:val="00F033CD"/>
    <w:rsid w:val="00F036CD"/>
    <w:rsid w:val="00F03E08"/>
    <w:rsid w:val="00F03F37"/>
    <w:rsid w:val="00F040AE"/>
    <w:rsid w:val="00F040DA"/>
    <w:rsid w:val="00F04182"/>
    <w:rsid w:val="00F042A7"/>
    <w:rsid w:val="00F04811"/>
    <w:rsid w:val="00F04894"/>
    <w:rsid w:val="00F05655"/>
    <w:rsid w:val="00F0570A"/>
    <w:rsid w:val="00F0573D"/>
    <w:rsid w:val="00F059F8"/>
    <w:rsid w:val="00F05AEF"/>
    <w:rsid w:val="00F060BA"/>
    <w:rsid w:val="00F067C7"/>
    <w:rsid w:val="00F0703C"/>
    <w:rsid w:val="00F070D2"/>
    <w:rsid w:val="00F0712C"/>
    <w:rsid w:val="00F07172"/>
    <w:rsid w:val="00F07263"/>
    <w:rsid w:val="00F0734D"/>
    <w:rsid w:val="00F073B3"/>
    <w:rsid w:val="00F078B0"/>
    <w:rsid w:val="00F0792B"/>
    <w:rsid w:val="00F106D0"/>
    <w:rsid w:val="00F10773"/>
    <w:rsid w:val="00F108F6"/>
    <w:rsid w:val="00F10B0F"/>
    <w:rsid w:val="00F10DEA"/>
    <w:rsid w:val="00F11114"/>
    <w:rsid w:val="00F11312"/>
    <w:rsid w:val="00F11881"/>
    <w:rsid w:val="00F11D59"/>
    <w:rsid w:val="00F12336"/>
    <w:rsid w:val="00F125F8"/>
    <w:rsid w:val="00F12E67"/>
    <w:rsid w:val="00F12F1B"/>
    <w:rsid w:val="00F132AE"/>
    <w:rsid w:val="00F1367B"/>
    <w:rsid w:val="00F13F13"/>
    <w:rsid w:val="00F142BE"/>
    <w:rsid w:val="00F14452"/>
    <w:rsid w:val="00F14473"/>
    <w:rsid w:val="00F14901"/>
    <w:rsid w:val="00F14E77"/>
    <w:rsid w:val="00F1595F"/>
    <w:rsid w:val="00F15965"/>
    <w:rsid w:val="00F15D62"/>
    <w:rsid w:val="00F16505"/>
    <w:rsid w:val="00F165A9"/>
    <w:rsid w:val="00F16764"/>
    <w:rsid w:val="00F16C0B"/>
    <w:rsid w:val="00F17012"/>
    <w:rsid w:val="00F172DB"/>
    <w:rsid w:val="00F175CC"/>
    <w:rsid w:val="00F176D7"/>
    <w:rsid w:val="00F17B06"/>
    <w:rsid w:val="00F17B3B"/>
    <w:rsid w:val="00F17C55"/>
    <w:rsid w:val="00F2032B"/>
    <w:rsid w:val="00F20587"/>
    <w:rsid w:val="00F20626"/>
    <w:rsid w:val="00F206E1"/>
    <w:rsid w:val="00F2072A"/>
    <w:rsid w:val="00F20CAE"/>
    <w:rsid w:val="00F20CE9"/>
    <w:rsid w:val="00F212BC"/>
    <w:rsid w:val="00F21387"/>
    <w:rsid w:val="00F2165A"/>
    <w:rsid w:val="00F21715"/>
    <w:rsid w:val="00F21E28"/>
    <w:rsid w:val="00F21E5A"/>
    <w:rsid w:val="00F21F35"/>
    <w:rsid w:val="00F21F64"/>
    <w:rsid w:val="00F22048"/>
    <w:rsid w:val="00F22131"/>
    <w:rsid w:val="00F22317"/>
    <w:rsid w:val="00F22361"/>
    <w:rsid w:val="00F224B3"/>
    <w:rsid w:val="00F224EE"/>
    <w:rsid w:val="00F22AE5"/>
    <w:rsid w:val="00F22B6B"/>
    <w:rsid w:val="00F230D7"/>
    <w:rsid w:val="00F232CE"/>
    <w:rsid w:val="00F2353D"/>
    <w:rsid w:val="00F23CA2"/>
    <w:rsid w:val="00F24472"/>
    <w:rsid w:val="00F24577"/>
    <w:rsid w:val="00F247B3"/>
    <w:rsid w:val="00F248DA"/>
    <w:rsid w:val="00F2492A"/>
    <w:rsid w:val="00F24DE7"/>
    <w:rsid w:val="00F24F2D"/>
    <w:rsid w:val="00F2582A"/>
    <w:rsid w:val="00F25DC8"/>
    <w:rsid w:val="00F25F92"/>
    <w:rsid w:val="00F262E7"/>
    <w:rsid w:val="00F2651F"/>
    <w:rsid w:val="00F26872"/>
    <w:rsid w:val="00F26F08"/>
    <w:rsid w:val="00F272CE"/>
    <w:rsid w:val="00F27550"/>
    <w:rsid w:val="00F277E5"/>
    <w:rsid w:val="00F27881"/>
    <w:rsid w:val="00F27CE7"/>
    <w:rsid w:val="00F27F6C"/>
    <w:rsid w:val="00F30433"/>
    <w:rsid w:val="00F304C6"/>
    <w:rsid w:val="00F3069D"/>
    <w:rsid w:val="00F30FC7"/>
    <w:rsid w:val="00F30FD2"/>
    <w:rsid w:val="00F3112C"/>
    <w:rsid w:val="00F31304"/>
    <w:rsid w:val="00F321E6"/>
    <w:rsid w:val="00F325BE"/>
    <w:rsid w:val="00F32962"/>
    <w:rsid w:val="00F32B46"/>
    <w:rsid w:val="00F3308A"/>
    <w:rsid w:val="00F33826"/>
    <w:rsid w:val="00F338A4"/>
    <w:rsid w:val="00F339AD"/>
    <w:rsid w:val="00F33B6F"/>
    <w:rsid w:val="00F33CAE"/>
    <w:rsid w:val="00F33E28"/>
    <w:rsid w:val="00F34161"/>
    <w:rsid w:val="00F34888"/>
    <w:rsid w:val="00F34F67"/>
    <w:rsid w:val="00F35312"/>
    <w:rsid w:val="00F35432"/>
    <w:rsid w:val="00F354BD"/>
    <w:rsid w:val="00F35747"/>
    <w:rsid w:val="00F35EC3"/>
    <w:rsid w:val="00F35FE1"/>
    <w:rsid w:val="00F361C8"/>
    <w:rsid w:val="00F36EAC"/>
    <w:rsid w:val="00F371F5"/>
    <w:rsid w:val="00F37D7F"/>
    <w:rsid w:val="00F37E07"/>
    <w:rsid w:val="00F37FA8"/>
    <w:rsid w:val="00F37FF6"/>
    <w:rsid w:val="00F40154"/>
    <w:rsid w:val="00F40550"/>
    <w:rsid w:val="00F40668"/>
    <w:rsid w:val="00F40862"/>
    <w:rsid w:val="00F408C6"/>
    <w:rsid w:val="00F410E6"/>
    <w:rsid w:val="00F4131E"/>
    <w:rsid w:val="00F414B8"/>
    <w:rsid w:val="00F41898"/>
    <w:rsid w:val="00F419E9"/>
    <w:rsid w:val="00F42B78"/>
    <w:rsid w:val="00F43322"/>
    <w:rsid w:val="00F433BE"/>
    <w:rsid w:val="00F4367C"/>
    <w:rsid w:val="00F43B32"/>
    <w:rsid w:val="00F43C15"/>
    <w:rsid w:val="00F4406A"/>
    <w:rsid w:val="00F44275"/>
    <w:rsid w:val="00F442E7"/>
    <w:rsid w:val="00F44747"/>
    <w:rsid w:val="00F44791"/>
    <w:rsid w:val="00F4481C"/>
    <w:rsid w:val="00F44A60"/>
    <w:rsid w:val="00F44C0E"/>
    <w:rsid w:val="00F44C59"/>
    <w:rsid w:val="00F44EBA"/>
    <w:rsid w:val="00F45828"/>
    <w:rsid w:val="00F45899"/>
    <w:rsid w:val="00F45B86"/>
    <w:rsid w:val="00F45EE0"/>
    <w:rsid w:val="00F46E4A"/>
    <w:rsid w:val="00F47098"/>
    <w:rsid w:val="00F471D4"/>
    <w:rsid w:val="00F47425"/>
    <w:rsid w:val="00F47456"/>
    <w:rsid w:val="00F478F6"/>
    <w:rsid w:val="00F50197"/>
    <w:rsid w:val="00F502C5"/>
    <w:rsid w:val="00F510C0"/>
    <w:rsid w:val="00F5135F"/>
    <w:rsid w:val="00F51AE1"/>
    <w:rsid w:val="00F51B19"/>
    <w:rsid w:val="00F51C5C"/>
    <w:rsid w:val="00F52538"/>
    <w:rsid w:val="00F52666"/>
    <w:rsid w:val="00F52B2A"/>
    <w:rsid w:val="00F530F8"/>
    <w:rsid w:val="00F5343F"/>
    <w:rsid w:val="00F53570"/>
    <w:rsid w:val="00F536FE"/>
    <w:rsid w:val="00F5376B"/>
    <w:rsid w:val="00F54085"/>
    <w:rsid w:val="00F54089"/>
    <w:rsid w:val="00F541A6"/>
    <w:rsid w:val="00F541AC"/>
    <w:rsid w:val="00F543A3"/>
    <w:rsid w:val="00F5443C"/>
    <w:rsid w:val="00F54D17"/>
    <w:rsid w:val="00F55651"/>
    <w:rsid w:val="00F55780"/>
    <w:rsid w:val="00F5586F"/>
    <w:rsid w:val="00F55AD9"/>
    <w:rsid w:val="00F560F3"/>
    <w:rsid w:val="00F568FD"/>
    <w:rsid w:val="00F56A34"/>
    <w:rsid w:val="00F56A4F"/>
    <w:rsid w:val="00F56BAB"/>
    <w:rsid w:val="00F56DD9"/>
    <w:rsid w:val="00F56E64"/>
    <w:rsid w:val="00F57208"/>
    <w:rsid w:val="00F5734E"/>
    <w:rsid w:val="00F57442"/>
    <w:rsid w:val="00F57C4D"/>
    <w:rsid w:val="00F57E3F"/>
    <w:rsid w:val="00F602CD"/>
    <w:rsid w:val="00F607BB"/>
    <w:rsid w:val="00F60B27"/>
    <w:rsid w:val="00F610F5"/>
    <w:rsid w:val="00F61780"/>
    <w:rsid w:val="00F619B8"/>
    <w:rsid w:val="00F62815"/>
    <w:rsid w:val="00F628A4"/>
    <w:rsid w:val="00F62AC2"/>
    <w:rsid w:val="00F62D10"/>
    <w:rsid w:val="00F62DC1"/>
    <w:rsid w:val="00F637B4"/>
    <w:rsid w:val="00F64016"/>
    <w:rsid w:val="00F64162"/>
    <w:rsid w:val="00F64183"/>
    <w:rsid w:val="00F644AF"/>
    <w:rsid w:val="00F645AA"/>
    <w:rsid w:val="00F64C15"/>
    <w:rsid w:val="00F64E2A"/>
    <w:rsid w:val="00F64EF3"/>
    <w:rsid w:val="00F6533D"/>
    <w:rsid w:val="00F653BC"/>
    <w:rsid w:val="00F65960"/>
    <w:rsid w:val="00F65F41"/>
    <w:rsid w:val="00F66442"/>
    <w:rsid w:val="00F66485"/>
    <w:rsid w:val="00F66766"/>
    <w:rsid w:val="00F6694D"/>
    <w:rsid w:val="00F66B3A"/>
    <w:rsid w:val="00F678A1"/>
    <w:rsid w:val="00F7015A"/>
    <w:rsid w:val="00F70780"/>
    <w:rsid w:val="00F707EE"/>
    <w:rsid w:val="00F70A80"/>
    <w:rsid w:val="00F70DD8"/>
    <w:rsid w:val="00F70EFB"/>
    <w:rsid w:val="00F713DA"/>
    <w:rsid w:val="00F715B1"/>
    <w:rsid w:val="00F71720"/>
    <w:rsid w:val="00F71D2E"/>
    <w:rsid w:val="00F71DA0"/>
    <w:rsid w:val="00F7208A"/>
    <w:rsid w:val="00F72161"/>
    <w:rsid w:val="00F72244"/>
    <w:rsid w:val="00F72419"/>
    <w:rsid w:val="00F72617"/>
    <w:rsid w:val="00F72A71"/>
    <w:rsid w:val="00F72BCF"/>
    <w:rsid w:val="00F72DD2"/>
    <w:rsid w:val="00F72EB7"/>
    <w:rsid w:val="00F73837"/>
    <w:rsid w:val="00F7398F"/>
    <w:rsid w:val="00F73D8C"/>
    <w:rsid w:val="00F7412D"/>
    <w:rsid w:val="00F74746"/>
    <w:rsid w:val="00F749EA"/>
    <w:rsid w:val="00F74F07"/>
    <w:rsid w:val="00F758FE"/>
    <w:rsid w:val="00F7593E"/>
    <w:rsid w:val="00F75E66"/>
    <w:rsid w:val="00F75E79"/>
    <w:rsid w:val="00F75FF8"/>
    <w:rsid w:val="00F7634D"/>
    <w:rsid w:val="00F76C96"/>
    <w:rsid w:val="00F76F53"/>
    <w:rsid w:val="00F7724D"/>
    <w:rsid w:val="00F77256"/>
    <w:rsid w:val="00F772D3"/>
    <w:rsid w:val="00F776BD"/>
    <w:rsid w:val="00F776EC"/>
    <w:rsid w:val="00F77A3C"/>
    <w:rsid w:val="00F80243"/>
    <w:rsid w:val="00F80271"/>
    <w:rsid w:val="00F8037A"/>
    <w:rsid w:val="00F809F0"/>
    <w:rsid w:val="00F80C8F"/>
    <w:rsid w:val="00F80CCF"/>
    <w:rsid w:val="00F80EB7"/>
    <w:rsid w:val="00F8126B"/>
    <w:rsid w:val="00F8179E"/>
    <w:rsid w:val="00F81C21"/>
    <w:rsid w:val="00F81F32"/>
    <w:rsid w:val="00F821C3"/>
    <w:rsid w:val="00F823AB"/>
    <w:rsid w:val="00F82CAE"/>
    <w:rsid w:val="00F82E01"/>
    <w:rsid w:val="00F832BD"/>
    <w:rsid w:val="00F83B43"/>
    <w:rsid w:val="00F83B5B"/>
    <w:rsid w:val="00F83B8C"/>
    <w:rsid w:val="00F8428F"/>
    <w:rsid w:val="00F842EA"/>
    <w:rsid w:val="00F847A9"/>
    <w:rsid w:val="00F847DE"/>
    <w:rsid w:val="00F84ACC"/>
    <w:rsid w:val="00F84D18"/>
    <w:rsid w:val="00F86330"/>
    <w:rsid w:val="00F867D8"/>
    <w:rsid w:val="00F8683D"/>
    <w:rsid w:val="00F8721F"/>
    <w:rsid w:val="00F87284"/>
    <w:rsid w:val="00F87391"/>
    <w:rsid w:val="00F8750B"/>
    <w:rsid w:val="00F87572"/>
    <w:rsid w:val="00F87874"/>
    <w:rsid w:val="00F8793F"/>
    <w:rsid w:val="00F901E4"/>
    <w:rsid w:val="00F90365"/>
    <w:rsid w:val="00F904DF"/>
    <w:rsid w:val="00F90879"/>
    <w:rsid w:val="00F91665"/>
    <w:rsid w:val="00F91AEE"/>
    <w:rsid w:val="00F922FB"/>
    <w:rsid w:val="00F92902"/>
    <w:rsid w:val="00F92DC7"/>
    <w:rsid w:val="00F93682"/>
    <w:rsid w:val="00F9372D"/>
    <w:rsid w:val="00F938EA"/>
    <w:rsid w:val="00F93F57"/>
    <w:rsid w:val="00F944AC"/>
    <w:rsid w:val="00F944CB"/>
    <w:rsid w:val="00F94521"/>
    <w:rsid w:val="00F94627"/>
    <w:rsid w:val="00F94633"/>
    <w:rsid w:val="00F946D2"/>
    <w:rsid w:val="00F94E57"/>
    <w:rsid w:val="00F95266"/>
    <w:rsid w:val="00F95392"/>
    <w:rsid w:val="00F955DF"/>
    <w:rsid w:val="00F956FB"/>
    <w:rsid w:val="00F95BF2"/>
    <w:rsid w:val="00F963F8"/>
    <w:rsid w:val="00F96E1A"/>
    <w:rsid w:val="00F96EB6"/>
    <w:rsid w:val="00F97D3B"/>
    <w:rsid w:val="00FA07E1"/>
    <w:rsid w:val="00FA081D"/>
    <w:rsid w:val="00FA0B88"/>
    <w:rsid w:val="00FA0E7A"/>
    <w:rsid w:val="00FA0FFC"/>
    <w:rsid w:val="00FA0FFE"/>
    <w:rsid w:val="00FA155B"/>
    <w:rsid w:val="00FA15B5"/>
    <w:rsid w:val="00FA18D2"/>
    <w:rsid w:val="00FA1B1E"/>
    <w:rsid w:val="00FA1BA7"/>
    <w:rsid w:val="00FA1D7E"/>
    <w:rsid w:val="00FA1DEF"/>
    <w:rsid w:val="00FA1E78"/>
    <w:rsid w:val="00FA1EF7"/>
    <w:rsid w:val="00FA1F85"/>
    <w:rsid w:val="00FA220C"/>
    <w:rsid w:val="00FA2215"/>
    <w:rsid w:val="00FA2271"/>
    <w:rsid w:val="00FA2CAA"/>
    <w:rsid w:val="00FA327B"/>
    <w:rsid w:val="00FA36BD"/>
    <w:rsid w:val="00FA3ACF"/>
    <w:rsid w:val="00FA47A5"/>
    <w:rsid w:val="00FA4CF1"/>
    <w:rsid w:val="00FA5191"/>
    <w:rsid w:val="00FA5310"/>
    <w:rsid w:val="00FA5435"/>
    <w:rsid w:val="00FA57E1"/>
    <w:rsid w:val="00FA5BBF"/>
    <w:rsid w:val="00FA5D6C"/>
    <w:rsid w:val="00FA5FEA"/>
    <w:rsid w:val="00FA6420"/>
    <w:rsid w:val="00FA69BA"/>
    <w:rsid w:val="00FA6A29"/>
    <w:rsid w:val="00FA6ABC"/>
    <w:rsid w:val="00FA735A"/>
    <w:rsid w:val="00FA7382"/>
    <w:rsid w:val="00FA7FE3"/>
    <w:rsid w:val="00FB0511"/>
    <w:rsid w:val="00FB09AF"/>
    <w:rsid w:val="00FB0E72"/>
    <w:rsid w:val="00FB1113"/>
    <w:rsid w:val="00FB1127"/>
    <w:rsid w:val="00FB1224"/>
    <w:rsid w:val="00FB1381"/>
    <w:rsid w:val="00FB177E"/>
    <w:rsid w:val="00FB1AFA"/>
    <w:rsid w:val="00FB1C90"/>
    <w:rsid w:val="00FB1E46"/>
    <w:rsid w:val="00FB1E4E"/>
    <w:rsid w:val="00FB239F"/>
    <w:rsid w:val="00FB24ED"/>
    <w:rsid w:val="00FB2632"/>
    <w:rsid w:val="00FB2782"/>
    <w:rsid w:val="00FB27DB"/>
    <w:rsid w:val="00FB2A27"/>
    <w:rsid w:val="00FB2A2C"/>
    <w:rsid w:val="00FB2DBD"/>
    <w:rsid w:val="00FB2FFE"/>
    <w:rsid w:val="00FB384E"/>
    <w:rsid w:val="00FB42AA"/>
    <w:rsid w:val="00FB432D"/>
    <w:rsid w:val="00FB4432"/>
    <w:rsid w:val="00FB473E"/>
    <w:rsid w:val="00FB4CD7"/>
    <w:rsid w:val="00FB5566"/>
    <w:rsid w:val="00FB5D5A"/>
    <w:rsid w:val="00FB6719"/>
    <w:rsid w:val="00FB6726"/>
    <w:rsid w:val="00FB6B51"/>
    <w:rsid w:val="00FB6ECE"/>
    <w:rsid w:val="00FB79C8"/>
    <w:rsid w:val="00FB7A0E"/>
    <w:rsid w:val="00FB7CB9"/>
    <w:rsid w:val="00FB7F6C"/>
    <w:rsid w:val="00FC0585"/>
    <w:rsid w:val="00FC0CD9"/>
    <w:rsid w:val="00FC1102"/>
    <w:rsid w:val="00FC11F8"/>
    <w:rsid w:val="00FC12E1"/>
    <w:rsid w:val="00FC171A"/>
    <w:rsid w:val="00FC1AAD"/>
    <w:rsid w:val="00FC1B8A"/>
    <w:rsid w:val="00FC1B8E"/>
    <w:rsid w:val="00FC1C4E"/>
    <w:rsid w:val="00FC1ED2"/>
    <w:rsid w:val="00FC2342"/>
    <w:rsid w:val="00FC27AD"/>
    <w:rsid w:val="00FC283B"/>
    <w:rsid w:val="00FC2BBC"/>
    <w:rsid w:val="00FC3105"/>
    <w:rsid w:val="00FC32C5"/>
    <w:rsid w:val="00FC362E"/>
    <w:rsid w:val="00FC3ABB"/>
    <w:rsid w:val="00FC3C24"/>
    <w:rsid w:val="00FC3E93"/>
    <w:rsid w:val="00FC406A"/>
    <w:rsid w:val="00FC4BDD"/>
    <w:rsid w:val="00FC4D0B"/>
    <w:rsid w:val="00FC5159"/>
    <w:rsid w:val="00FC53BD"/>
    <w:rsid w:val="00FC562B"/>
    <w:rsid w:val="00FC5E2F"/>
    <w:rsid w:val="00FC6344"/>
    <w:rsid w:val="00FC6461"/>
    <w:rsid w:val="00FC66B2"/>
    <w:rsid w:val="00FC6DF9"/>
    <w:rsid w:val="00FC6E9C"/>
    <w:rsid w:val="00FC6EA8"/>
    <w:rsid w:val="00FC6EFA"/>
    <w:rsid w:val="00FC6F7C"/>
    <w:rsid w:val="00FC73E3"/>
    <w:rsid w:val="00FC7A90"/>
    <w:rsid w:val="00FC7C78"/>
    <w:rsid w:val="00FD0168"/>
    <w:rsid w:val="00FD0434"/>
    <w:rsid w:val="00FD0721"/>
    <w:rsid w:val="00FD0828"/>
    <w:rsid w:val="00FD0B12"/>
    <w:rsid w:val="00FD0BC4"/>
    <w:rsid w:val="00FD0DDD"/>
    <w:rsid w:val="00FD0E40"/>
    <w:rsid w:val="00FD0FCB"/>
    <w:rsid w:val="00FD14F8"/>
    <w:rsid w:val="00FD2277"/>
    <w:rsid w:val="00FD2B10"/>
    <w:rsid w:val="00FD3440"/>
    <w:rsid w:val="00FD34C4"/>
    <w:rsid w:val="00FD3639"/>
    <w:rsid w:val="00FD38C5"/>
    <w:rsid w:val="00FD3EE2"/>
    <w:rsid w:val="00FD4CB5"/>
    <w:rsid w:val="00FD4E9C"/>
    <w:rsid w:val="00FD51D8"/>
    <w:rsid w:val="00FD5383"/>
    <w:rsid w:val="00FD579C"/>
    <w:rsid w:val="00FD5DEF"/>
    <w:rsid w:val="00FD62A0"/>
    <w:rsid w:val="00FD636A"/>
    <w:rsid w:val="00FD63A2"/>
    <w:rsid w:val="00FD6BCA"/>
    <w:rsid w:val="00FD7485"/>
    <w:rsid w:val="00FD74E0"/>
    <w:rsid w:val="00FD7585"/>
    <w:rsid w:val="00FD777A"/>
    <w:rsid w:val="00FD7ADC"/>
    <w:rsid w:val="00FD7D5E"/>
    <w:rsid w:val="00FD7E25"/>
    <w:rsid w:val="00FE003E"/>
    <w:rsid w:val="00FE04CA"/>
    <w:rsid w:val="00FE0A14"/>
    <w:rsid w:val="00FE0A62"/>
    <w:rsid w:val="00FE0E21"/>
    <w:rsid w:val="00FE10CA"/>
    <w:rsid w:val="00FE13C0"/>
    <w:rsid w:val="00FE1630"/>
    <w:rsid w:val="00FE1AAC"/>
    <w:rsid w:val="00FE1C4A"/>
    <w:rsid w:val="00FE27CF"/>
    <w:rsid w:val="00FE2992"/>
    <w:rsid w:val="00FE29EF"/>
    <w:rsid w:val="00FE2AE1"/>
    <w:rsid w:val="00FE2C78"/>
    <w:rsid w:val="00FE3338"/>
    <w:rsid w:val="00FE3535"/>
    <w:rsid w:val="00FE35EE"/>
    <w:rsid w:val="00FE4051"/>
    <w:rsid w:val="00FE4253"/>
    <w:rsid w:val="00FE44E1"/>
    <w:rsid w:val="00FE4822"/>
    <w:rsid w:val="00FE4A00"/>
    <w:rsid w:val="00FE4CD1"/>
    <w:rsid w:val="00FE5041"/>
    <w:rsid w:val="00FE57E0"/>
    <w:rsid w:val="00FE584E"/>
    <w:rsid w:val="00FE5AA5"/>
    <w:rsid w:val="00FE5E8E"/>
    <w:rsid w:val="00FE75C4"/>
    <w:rsid w:val="00FE7780"/>
    <w:rsid w:val="00FE7CBE"/>
    <w:rsid w:val="00FE7FDF"/>
    <w:rsid w:val="00FF061F"/>
    <w:rsid w:val="00FF067F"/>
    <w:rsid w:val="00FF082A"/>
    <w:rsid w:val="00FF08DD"/>
    <w:rsid w:val="00FF10F6"/>
    <w:rsid w:val="00FF152D"/>
    <w:rsid w:val="00FF1678"/>
    <w:rsid w:val="00FF18D1"/>
    <w:rsid w:val="00FF19C9"/>
    <w:rsid w:val="00FF1AEC"/>
    <w:rsid w:val="00FF1C6A"/>
    <w:rsid w:val="00FF1E96"/>
    <w:rsid w:val="00FF2166"/>
    <w:rsid w:val="00FF29DA"/>
    <w:rsid w:val="00FF3084"/>
    <w:rsid w:val="00FF390E"/>
    <w:rsid w:val="00FF39B6"/>
    <w:rsid w:val="00FF3CD9"/>
    <w:rsid w:val="00FF3F9A"/>
    <w:rsid w:val="00FF40CF"/>
    <w:rsid w:val="00FF4272"/>
    <w:rsid w:val="00FF46A7"/>
    <w:rsid w:val="00FF47D8"/>
    <w:rsid w:val="00FF5385"/>
    <w:rsid w:val="00FF55A2"/>
    <w:rsid w:val="00FF5824"/>
    <w:rsid w:val="00FF5D6A"/>
    <w:rsid w:val="00FF6246"/>
    <w:rsid w:val="00FF6C04"/>
    <w:rsid w:val="00FF7577"/>
    <w:rsid w:val="00FF7F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8530"/>
    <o:shapelayout v:ext="edit">
      <o:idmap v:ext="edit" data="1"/>
    </o:shapelayout>
  </w:shapeDefaults>
  <w:decimalSymbol w:val=","/>
  <w:listSeparator w:val=";"/>
  <w15:docId w15:val="{3F430530-8669-4FB0-BCFC-208CBD751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Navaden-IP"/>
    <w:qFormat/>
    <w:rsid w:val="00EC6F7D"/>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EC4A18"/>
    <w:pPr>
      <w:tabs>
        <w:tab w:val="left" w:pos="709"/>
        <w:tab w:val="right" w:leader="dot" w:pos="9060"/>
      </w:tabs>
      <w:spacing w:line="240" w:lineRule="auto"/>
      <w:ind w:left="425" w:hanging="425"/>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396F63"/>
    <w:pPr>
      <w:numPr>
        <w:numId w:val="4"/>
      </w:numPr>
      <w:spacing w:line="300" w:lineRule="exact"/>
    </w:pPr>
    <w:rPr>
      <w:color w:val="000000" w:themeColor="text1"/>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396F63"/>
    <w:rPr>
      <w:rFonts w:ascii="Calibri" w:hAnsi="Calibri" w:cs="Times New Roman"/>
      <w:color w:val="000000" w:themeColor="text1"/>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znabemesta">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00620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71E16"/>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16598051">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62962422">
      <w:bodyDiv w:val="1"/>
      <w:marLeft w:val="0"/>
      <w:marRight w:val="0"/>
      <w:marTop w:val="0"/>
      <w:marBottom w:val="0"/>
      <w:divBdr>
        <w:top w:val="none" w:sz="0" w:space="0" w:color="auto"/>
        <w:left w:val="none" w:sz="0" w:space="0" w:color="auto"/>
        <w:bottom w:val="none" w:sz="0" w:space="0" w:color="auto"/>
        <w:right w:val="none" w:sz="0" w:space="0" w:color="auto"/>
      </w:divBdr>
    </w:div>
    <w:div w:id="280655096">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64770614">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35339361">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0607065">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35315010">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50528454">
      <w:bodyDiv w:val="1"/>
      <w:marLeft w:val="0"/>
      <w:marRight w:val="0"/>
      <w:marTop w:val="0"/>
      <w:marBottom w:val="0"/>
      <w:divBdr>
        <w:top w:val="none" w:sz="0" w:space="0" w:color="auto"/>
        <w:left w:val="none" w:sz="0" w:space="0" w:color="auto"/>
        <w:bottom w:val="none" w:sz="0" w:space="0" w:color="auto"/>
        <w:right w:val="none" w:sz="0" w:space="0" w:color="auto"/>
      </w:divBdr>
    </w:div>
    <w:div w:id="1352099337">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58273215">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379327">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33704566">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1976923">
      <w:bodyDiv w:val="1"/>
      <w:marLeft w:val="0"/>
      <w:marRight w:val="0"/>
      <w:marTop w:val="0"/>
      <w:marBottom w:val="0"/>
      <w:divBdr>
        <w:top w:val="none" w:sz="0" w:space="0" w:color="auto"/>
        <w:left w:val="none" w:sz="0" w:space="0" w:color="auto"/>
        <w:bottom w:val="none" w:sz="0" w:space="0" w:color="auto"/>
        <w:right w:val="none" w:sz="0" w:space="0" w:color="auto"/>
      </w:divBdr>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2851338">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86997875">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tjana.persuh@danica-vogrinec.si" TargetMode="External"/><Relationship Id="rId18" Type="http://schemas.openxmlformats.org/officeDocument/2006/relationships/hyperlink" Target="mailto:tatjana.persuh@danica-vogrinec.si" TargetMode="External"/><Relationship Id="rId26" Type="http://schemas.openxmlformats.org/officeDocument/2006/relationships/hyperlink" Target="https://ejn.gov.si/ponudba/pages/aktualno/aktualno_jnc_podrobno.xhtml?zadevaId=27400"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djn.mju.gov.si/resources/files/ZeJN/Prilog_ZeJN/ZeJN_P19_cistila.pdf" TargetMode="External"/><Relationship Id="rId34"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mailto:Joze.Manfreda@danica-vogrinec.si" TargetMode="External"/><Relationship Id="rId17" Type="http://schemas.openxmlformats.org/officeDocument/2006/relationships/hyperlink" Target="mailto:Joze.Manfreda@danica-vogrinec.si" TargetMode="External"/><Relationship Id="rId25" Type="http://schemas.openxmlformats.org/officeDocument/2006/relationships/hyperlink" Target="https://ejn.gov.si" TargetMode="External"/><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mailto:tatjana.persuh@danica-vogrinec.si"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hyperlink" Target="http://eurlex.europa.eu/LexUriServ/LexUriServ.do?uri=CELEX:32008R1272:SL:NOT"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www.djn.mju.gov.si/resources/files/Sistem_javnega_narocanja/Vzorcna%20razpisna%20dokumentacija_nov_2016/storitve/Povzetek%20predracuna-rekapitulacije_storitve.doc" TargetMode="External"/><Relationship Id="rId36"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danica-vogrinec.si/"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anica-vogrinec.si/" TargetMode="External"/><Relationship Id="rId22" Type="http://schemas.openxmlformats.org/officeDocument/2006/relationships/hyperlink" Target="https://ejn.gov.si/" TargetMode="External"/><Relationship Id="rId27" Type="http://schemas.openxmlformats.org/officeDocument/2006/relationships/hyperlink" Target="http://www.djn.mju.gov.si/resources/files/Sistem_javnega_narocanja/Vzorcna%20razpisna%20dokumentacija_nov_2016/storitve/Povzetek%20predracuna-rekapitulacije_storitve.doc" TargetMode="External"/><Relationship Id="rId30" Type="http://schemas.openxmlformats.org/officeDocument/2006/relationships/hyperlink" Target="https://ejn.gov.si"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10346-E30A-47BD-A203-5CAA2927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4355</TotalTime>
  <Pages>73</Pages>
  <Words>27188</Words>
  <Characters>154977</Characters>
  <Application>Microsoft Office Word</Application>
  <DocSecurity>0</DocSecurity>
  <Lines>1291</Lines>
  <Paragraphs>363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181802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4108</cp:revision>
  <cp:lastPrinted>2023-06-26T12:22:00Z</cp:lastPrinted>
  <dcterms:created xsi:type="dcterms:W3CDTF">2019-09-03T09:38:00Z</dcterms:created>
  <dcterms:modified xsi:type="dcterms:W3CDTF">2023-06-26T12:22:00Z</dcterms:modified>
</cp:coreProperties>
</file>